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C4F" w:rsidRPr="00923670" w:rsidRDefault="007B0C4F">
      <w:pPr>
        <w:rPr>
          <w:b/>
        </w:rPr>
      </w:pPr>
      <w:r w:rsidRPr="00923670">
        <w:rPr>
          <w:b/>
        </w:rPr>
        <w:t>ADI SOYADI : ……………………………………………………………………          SINIFI : …………………………….             NO : ………………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                       2014 / 2015 EĞİTİM ÖĞRETİM YILI DİN KÜLTÜRÜ VE AHLAK BİLGİSİ YAZILI SORULARI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>1. Aşağıda boş bırakılan yerleri üstteki kutuda yer alan uygun sözcüklerle doldurunuz.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7B0C4F" w:rsidRPr="00F61D1D" w:rsidTr="00F61D1D">
        <w:tc>
          <w:tcPr>
            <w:tcW w:w="2119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besmele</w:t>
            </w:r>
          </w:p>
        </w:tc>
        <w:tc>
          <w:tcPr>
            <w:tcW w:w="2120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 haram</w:t>
            </w:r>
          </w:p>
        </w:tc>
        <w:tc>
          <w:tcPr>
            <w:tcW w:w="2119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ahlak</w:t>
            </w:r>
          </w:p>
        </w:tc>
        <w:tc>
          <w:tcPr>
            <w:tcW w:w="2120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 şükür</w:t>
            </w:r>
          </w:p>
        </w:tc>
        <w:tc>
          <w:tcPr>
            <w:tcW w:w="2120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    cami</w:t>
            </w:r>
          </w:p>
        </w:tc>
      </w:tr>
    </w:tbl>
    <w:p w:rsidR="007B0C4F" w:rsidRPr="00923670" w:rsidRDefault="007B0C4F" w:rsidP="0050574C">
      <w:pPr>
        <w:rPr>
          <w:b/>
        </w:rPr>
      </w:pP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A. ”Bismillahirrahmanirrahim “  ifadesine Türkçemizde ………………………………………….. denir.    </w:t>
      </w:r>
      <w:r w:rsidRPr="00923670">
        <w:rPr>
          <w:b/>
          <w:highlight w:val="green"/>
        </w:rPr>
        <w:t>( 5 puan )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B. Dinimizde yapılması yasaklanan iş ve eylemlere ………………………………………. denir.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C. Müslümanların namaz kıldığı ibadet yerine ……………………………. denir.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D. Verdiği nimetler için Allah’ a teşekkür etmeye ……………………………….. denir.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E. Toplum içinde insanların benimsedikleri değerler bütününe ……………………………….. denir.</w:t>
      </w:r>
    </w:p>
    <w:p w:rsidR="007B0C4F" w:rsidRPr="00923670" w:rsidRDefault="007B0C4F" w:rsidP="00056A16">
      <w:pPr>
        <w:rPr>
          <w:b/>
        </w:rPr>
      </w:pPr>
      <w:r w:rsidRPr="00923670">
        <w:rPr>
          <w:b/>
        </w:rPr>
        <w:t xml:space="preserve">2. Aşağıdaki cümlelerden doğru olanların başına “ D “ , yanlış olanların başına  “ Y “ yazınız.     </w:t>
      </w:r>
      <w:r w:rsidRPr="00923670">
        <w:rPr>
          <w:b/>
          <w:highlight w:val="green"/>
        </w:rPr>
        <w:t xml:space="preserve">   ( 5 puan )</w:t>
      </w:r>
    </w:p>
    <w:p w:rsidR="007B0C4F" w:rsidRPr="00923670" w:rsidRDefault="007B0C4F" w:rsidP="00495001">
      <w:pPr>
        <w:rPr>
          <w:b/>
        </w:rPr>
      </w:pPr>
      <w:r w:rsidRPr="00923670">
        <w:rPr>
          <w:b/>
        </w:rPr>
        <w:t xml:space="preserve">     ( …… ) İnsanlar sadece kendilerini düşünmelidir.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…… ) Bir kimseyle karşılaştığımızda selam vermeliyiz.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…… ) Dince yasak olan şeylere haram denir.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…… ) Hayvanlara eziyet etmek günah değildir.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…… ) Arkadaşlarımızı üzmek bize sevap kazandırmaz.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3.  Aşağıdaki tabloda “  Sübhaneke  “duasının  karşılık olarak  verilen  sözcükleri doğru yerlere yazarak Subhaneke duasını oluşturunuz.  ( </w:t>
      </w:r>
      <w:r w:rsidRPr="00923670">
        <w:rPr>
          <w:b/>
          <w:highlight w:val="green"/>
        </w:rPr>
        <w:t>5 puan</w:t>
      </w:r>
      <w:r w:rsidRPr="00923670">
        <w:rPr>
          <w:b/>
        </w:rPr>
        <w:t xml:space="preserve"> 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7B0C4F" w:rsidRPr="00F61D1D" w:rsidTr="00F61D1D">
        <w:tc>
          <w:tcPr>
            <w:tcW w:w="1795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Sübhaneke</w:t>
            </w: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İlahe </w:t>
            </w: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senaük</w:t>
            </w: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Ve bihamdik</w:t>
            </w: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ve  la</w:t>
            </w:r>
          </w:p>
        </w:tc>
        <w:tc>
          <w:tcPr>
            <w:tcW w:w="190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ve celle</w:t>
            </w:r>
          </w:p>
        </w:tc>
      </w:tr>
      <w:tr w:rsidR="007B0C4F" w:rsidRPr="00F61D1D" w:rsidTr="00F61D1D"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ceddük</w:t>
            </w: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Ve tebarekesmük</w:t>
            </w: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gayruk</w:t>
            </w: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ve teala</w:t>
            </w:r>
          </w:p>
        </w:tc>
        <w:tc>
          <w:tcPr>
            <w:tcW w:w="226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Allahümme</w:t>
            </w:r>
          </w:p>
        </w:tc>
      </w:tr>
    </w:tbl>
    <w:p w:rsidR="007B0C4F" w:rsidRPr="00923670" w:rsidRDefault="007B0C4F" w:rsidP="00991B34">
      <w:pPr>
        <w:rPr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7B0C4F" w:rsidRPr="00F61D1D" w:rsidTr="00F61D1D">
        <w:tc>
          <w:tcPr>
            <w:tcW w:w="1795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90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</w:tr>
      <w:tr w:rsidR="007B0C4F" w:rsidRPr="00F61D1D" w:rsidTr="00F61D1D"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26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</w:tr>
    </w:tbl>
    <w:p w:rsidR="007B0C4F" w:rsidRPr="00923670" w:rsidRDefault="007B0C4F" w:rsidP="00991B34">
      <w:pPr>
        <w:rPr>
          <w:b/>
        </w:rPr>
      </w:pPr>
    </w:p>
    <w:p w:rsidR="007B0C4F" w:rsidRPr="00923670" w:rsidRDefault="007B0C4F" w:rsidP="00991B34">
      <w:pPr>
        <w:rPr>
          <w:b/>
        </w:rPr>
      </w:pPr>
      <w:r w:rsidRPr="00923670">
        <w:rPr>
          <w:b/>
        </w:rPr>
        <w:t>4.Besmele’nin  anlamı aşağıdakilerden hangisidir ?</w:t>
      </w:r>
    </w:p>
    <w:p w:rsidR="007B0C4F" w:rsidRPr="00923670" w:rsidRDefault="007B0C4F" w:rsidP="004C4C4D">
      <w:pPr>
        <w:rPr>
          <w:b/>
        </w:rPr>
      </w:pPr>
      <w:r w:rsidRPr="00923670">
        <w:rPr>
          <w:b/>
        </w:rPr>
        <w:t xml:space="preserve">      A )Allah en büyüktür.                                                                  B ) Allah ‘ a  hamd ederim.   </w:t>
      </w:r>
    </w:p>
    <w:p w:rsidR="007B0C4F" w:rsidRPr="00923670" w:rsidRDefault="007B0C4F" w:rsidP="004C4C4D">
      <w:pPr>
        <w:rPr>
          <w:b/>
        </w:rPr>
      </w:pPr>
      <w:r w:rsidRPr="00923670">
        <w:rPr>
          <w:b/>
        </w:rPr>
        <w:t xml:space="preserve">      C ) Esirgeyen bağışlayan Allah’ın adıyla                                   D ) Muhammed Allah’ın  elçisidir.</w:t>
      </w:r>
    </w:p>
    <w:p w:rsidR="007B0C4F" w:rsidRPr="00923670" w:rsidRDefault="007B0C4F" w:rsidP="004C4C4D">
      <w:pPr>
        <w:rPr>
          <w:b/>
        </w:rPr>
      </w:pPr>
      <w:r w:rsidRPr="00923670">
        <w:rPr>
          <w:b/>
        </w:rPr>
        <w:t>5.Müslümanlar bir işe başlarken ne söyler ?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A ) Allah  yardım etsin.                                                                B )   Bismillahirrahmanirrahim. 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C ) Elhamdülillah                                                                          D )  Hayırlı olsun.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6.Aile üyelerine karşı sevgimizi ne ile ortaya koyarız ?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A ) Onları sevdiğimizi yazarak                                                     B )   Onları sevdiğimizi söyleyerek.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C ) Onlara acıyarak                                                                        D )  Onlara karşı görevlerimizi yerine getirerek.</w:t>
      </w:r>
    </w:p>
    <w:p w:rsidR="007B0C4F" w:rsidRPr="00923670" w:rsidRDefault="007B0C4F" w:rsidP="005A0568">
      <w:pPr>
        <w:rPr>
          <w:b/>
        </w:rPr>
      </w:pP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7 . Aşağıdakilerden hangisi iyi huylardan değildir ?  </w:t>
      </w:r>
    </w:p>
    <w:p w:rsidR="007B0C4F" w:rsidRPr="00923670" w:rsidRDefault="007B0C4F" w:rsidP="002125A7">
      <w:pPr>
        <w:rPr>
          <w:b/>
        </w:rPr>
      </w:pPr>
      <w:r w:rsidRPr="00923670">
        <w:rPr>
          <w:b/>
        </w:rPr>
        <w:t xml:space="preserve">      A ) Dedikodu yapmak.               B )  Herkesle iyi geçinmek                    C )  Çok çalışmak.   </w:t>
      </w:r>
      <w:r>
        <w:rPr>
          <w:b/>
        </w:rPr>
        <w:t xml:space="preserve">               </w:t>
      </w:r>
      <w:r w:rsidRPr="00923670">
        <w:rPr>
          <w:b/>
        </w:rPr>
        <w:t xml:space="preserve"> D )   Doğru olmak.</w:t>
      </w:r>
    </w:p>
    <w:p w:rsidR="007B0C4F" w:rsidRPr="00923670" w:rsidRDefault="007B0C4F" w:rsidP="002125A7">
      <w:pPr>
        <w:rPr>
          <w:b/>
        </w:rPr>
      </w:pPr>
      <w:r w:rsidRPr="00923670">
        <w:rPr>
          <w:b/>
        </w:rPr>
        <w:t>8. Komşu kime denir ?</w:t>
      </w:r>
    </w:p>
    <w:p w:rsidR="007B0C4F" w:rsidRPr="00923670" w:rsidRDefault="007B0C4F" w:rsidP="00E77B00">
      <w:pPr>
        <w:rPr>
          <w:b/>
        </w:rPr>
      </w:pPr>
      <w:r w:rsidRPr="00923670">
        <w:rPr>
          <w:b/>
        </w:rPr>
        <w:t xml:space="preserve">      A ) Aynı meslekte olanlara                                                                        B )  aynı köyde yaşayanlara    </w:t>
      </w:r>
    </w:p>
    <w:p w:rsidR="007B0C4F" w:rsidRPr="00923670" w:rsidRDefault="007B0C4F" w:rsidP="00E77B00">
      <w:pPr>
        <w:rPr>
          <w:b/>
        </w:rPr>
      </w:pPr>
      <w:r w:rsidRPr="00923670">
        <w:rPr>
          <w:b/>
        </w:rPr>
        <w:t xml:space="preserve">      C )  Yakın akraba ve dostlara                                                                    D ) Bize  yakın veya bitişik yerde oturanlara.</w:t>
      </w:r>
    </w:p>
    <w:p w:rsidR="007B0C4F" w:rsidRPr="00923670" w:rsidRDefault="007B0C4F" w:rsidP="00E77B00">
      <w:pPr>
        <w:rPr>
          <w:b/>
        </w:rPr>
      </w:pPr>
      <w:r w:rsidRPr="00923670">
        <w:rPr>
          <w:b/>
        </w:rPr>
        <w:t>9. Allah’ a karşı ilk görevimiz nedir ?</w:t>
      </w:r>
    </w:p>
    <w:p w:rsidR="007B0C4F" w:rsidRPr="00923670" w:rsidRDefault="007B0C4F" w:rsidP="00D6234F">
      <w:pPr>
        <w:rPr>
          <w:b/>
        </w:rPr>
      </w:pPr>
      <w:r w:rsidRPr="00923670">
        <w:rPr>
          <w:b/>
        </w:rPr>
        <w:t xml:space="preserve">    A ) Dua etmek                                   B )  Şükretmek                                     C )  İman etmek                        D )   Namaz kılmak</w:t>
      </w:r>
    </w:p>
    <w:p w:rsidR="007B0C4F" w:rsidRPr="00923670" w:rsidRDefault="007B0C4F" w:rsidP="001C785E">
      <w:pPr>
        <w:rPr>
          <w:b/>
        </w:rPr>
      </w:pPr>
      <w:r w:rsidRPr="00923670">
        <w:rPr>
          <w:b/>
        </w:rPr>
        <w:t>10. Bir kimsenin Müslümanlığı ne ile başlar ?</w:t>
      </w:r>
    </w:p>
    <w:p w:rsidR="007B0C4F" w:rsidRPr="00923670" w:rsidRDefault="007B0C4F" w:rsidP="00DB57B2">
      <w:pPr>
        <w:rPr>
          <w:b/>
        </w:rPr>
      </w:pPr>
      <w:r w:rsidRPr="00923670">
        <w:rPr>
          <w:b/>
        </w:rPr>
        <w:t xml:space="preserve">    A ) Besmeleyle                       B )  Kelime -i   Şahadetle                   C )  Kelime-i  Tevhitle                       D )   Şükretmekle</w:t>
      </w:r>
    </w:p>
    <w:p w:rsidR="007B0C4F" w:rsidRPr="00923670" w:rsidRDefault="007B0C4F" w:rsidP="00DB57B2">
      <w:pPr>
        <w:rPr>
          <w:b/>
        </w:rPr>
      </w:pPr>
      <w:smartTag w:uri="urn:schemas-microsoft-com:office:smarttags" w:element="metricconverter">
        <w:smartTagPr>
          <w:attr w:name="ProductID" w:val="11.”"/>
        </w:smartTagPr>
        <w:r w:rsidRPr="00923670">
          <w:rPr>
            <w:b/>
          </w:rPr>
          <w:t>11.”</w:t>
        </w:r>
      </w:smartTag>
      <w:r w:rsidRPr="00923670">
        <w:rPr>
          <w:b/>
        </w:rPr>
        <w:t xml:space="preserve">  Ben doğruyu söylüyorum “  diye , kişilerin hoşlanmayacağı şekilde konuşmak dinimizce yasaklanmıştır.    </w:t>
      </w:r>
    </w:p>
    <w:p w:rsidR="007B0C4F" w:rsidRPr="00923670" w:rsidRDefault="007B0C4F" w:rsidP="00DE7AA9">
      <w:pPr>
        <w:rPr>
          <w:b/>
        </w:rPr>
      </w:pPr>
      <w:r w:rsidRPr="00923670">
        <w:rPr>
          <w:b/>
        </w:rPr>
        <w:t xml:space="preserve">       Aşağıdakilerden hangisi bu yasağın kısaca adıdır ?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 xml:space="preserve">      A )  iftira etmek                           B )  yalan söylemek                      C )  dedikodu etmek               D )  Başkalarını suçlamak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>12. Aşağıdakilerden hangisi dilek ve dualarımızda kullandığımız dini ifadelerden biri değildir ?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 xml:space="preserve">       A )  Allah şifa versin !                B )   Allah korusun.                      C )    Allah razı olsun !                     D )   Allah  kahretsin!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>13. Aşağıdakilerden hangisi İslam dinince günah sayılan davranışlardan biridir ?</w:t>
      </w:r>
    </w:p>
    <w:p w:rsidR="007B0C4F" w:rsidRPr="00923670" w:rsidRDefault="007B0C4F" w:rsidP="0051099D">
      <w:pPr>
        <w:rPr>
          <w:b/>
        </w:rPr>
      </w:pPr>
      <w:r w:rsidRPr="00923670">
        <w:rPr>
          <w:b/>
        </w:rPr>
        <w:t xml:space="preserve">      A )  Anne  ve babaya iyi davranmak       B )   </w:t>
      </w:r>
      <w:r>
        <w:rPr>
          <w:b/>
        </w:rPr>
        <w:t xml:space="preserve">küfür etmek       </w:t>
      </w:r>
      <w:r w:rsidRPr="00923670">
        <w:rPr>
          <w:b/>
        </w:rPr>
        <w:t xml:space="preserve"> C )    Yalan  söylememek     </w:t>
      </w:r>
      <w:r>
        <w:rPr>
          <w:b/>
        </w:rPr>
        <w:t xml:space="preserve">  </w:t>
      </w:r>
      <w:r w:rsidRPr="00923670">
        <w:rPr>
          <w:b/>
        </w:rPr>
        <w:t>D )  Çevreyi temiz tutmak.</w:t>
      </w:r>
    </w:p>
    <w:p w:rsidR="007B0C4F" w:rsidRPr="00923670" w:rsidRDefault="007B0C4F" w:rsidP="0051099D">
      <w:pPr>
        <w:rPr>
          <w:b/>
        </w:rPr>
      </w:pPr>
      <w:r w:rsidRPr="00923670">
        <w:rPr>
          <w:b/>
        </w:rPr>
        <w:t>14. Allah’ın bize vermiş olduğu nimetler karşısında ona  teşekkür etmeye ne ad verilir ?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 xml:space="preserve">    A )  Helal                                          B )    Haram                                     C )    Şükür                                          D )  Tövbe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>15. Aşağıdaki durumların hangisinde besmele çekilmez?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 xml:space="preserve">    A )  Bir işe başlarken                       B )   Tuvaletteyken                      C )   Yemek yerken                      D )  Eve girerken 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>16. Aşağıdakilerden hangisini birinin yanına gelince selam vermek için kullanamayız ?</w:t>
      </w:r>
    </w:p>
    <w:p w:rsidR="007B0C4F" w:rsidRPr="00923670" w:rsidRDefault="007B0C4F" w:rsidP="00E0770E">
      <w:pPr>
        <w:rPr>
          <w:b/>
        </w:rPr>
      </w:pPr>
      <w:r w:rsidRPr="00923670">
        <w:rPr>
          <w:b/>
        </w:rPr>
        <w:t xml:space="preserve">    A )  Merhaba                       B )   Selam ün Aleyküm                     C )  İyi günler                     D )  Başın sağ olsun. </w:t>
      </w:r>
    </w:p>
    <w:p w:rsidR="007B0C4F" w:rsidRPr="00923670" w:rsidRDefault="007B0C4F" w:rsidP="00E0770E">
      <w:pPr>
        <w:rPr>
          <w:b/>
        </w:rPr>
      </w:pPr>
      <w:smartTag w:uri="urn:schemas-microsoft-com:office:smarttags" w:element="metricconverter">
        <w:smartTagPr>
          <w:attr w:name="ProductID" w:val="17. “"/>
        </w:smartTagPr>
        <w:r w:rsidRPr="00923670">
          <w:rPr>
            <w:b/>
          </w:rPr>
          <w:t>17. “</w:t>
        </w:r>
      </w:smartTag>
      <w:r w:rsidRPr="00923670">
        <w:rPr>
          <w:b/>
        </w:rPr>
        <w:t xml:space="preserve"> Selam ün Aleyküm “ ün anlamı aşağıdakilerden hangisidir ?</w:t>
      </w:r>
    </w:p>
    <w:p w:rsidR="007B0C4F" w:rsidRPr="00923670" w:rsidRDefault="007B0C4F" w:rsidP="00E0770E">
      <w:pPr>
        <w:rPr>
          <w:b/>
        </w:rPr>
      </w:pPr>
      <w:r w:rsidRPr="00923670">
        <w:rPr>
          <w:b/>
        </w:rPr>
        <w:t xml:space="preserve">    A )  Allah’ım bana yardım et.                                       B ) Allah’ın selamı , rahmet ve bereketi üzerine olsun.                </w:t>
      </w:r>
    </w:p>
    <w:p w:rsidR="007B0C4F" w:rsidRPr="00923670" w:rsidRDefault="007B0C4F" w:rsidP="00E0770E">
      <w:pPr>
        <w:rPr>
          <w:b/>
        </w:rPr>
      </w:pPr>
      <w:r w:rsidRPr="00923670">
        <w:rPr>
          <w:b/>
        </w:rPr>
        <w:t xml:space="preserve">    C )   Allah seni bağışlasın.                                             D ) Allah rahmet eylesin.</w:t>
      </w:r>
    </w:p>
    <w:p w:rsidR="007B0C4F" w:rsidRPr="00923670" w:rsidRDefault="007B0C4F" w:rsidP="00E0770E">
      <w:pPr>
        <w:rPr>
          <w:b/>
        </w:rPr>
      </w:pPr>
      <w:r w:rsidRPr="00923670">
        <w:rPr>
          <w:b/>
          <w:highlight w:val="green"/>
        </w:rPr>
        <w:t>Not :</w:t>
      </w:r>
      <w:r w:rsidRPr="00923670">
        <w:rPr>
          <w:b/>
        </w:rPr>
        <w:t xml:space="preserve"> Her soru 5 puan</w:t>
      </w:r>
    </w:p>
    <w:p w:rsidR="007B0C4F" w:rsidRPr="007A69CF" w:rsidRDefault="007B0C4F" w:rsidP="002D0675">
      <w:pPr>
        <w:rPr>
          <w:b/>
        </w:rPr>
      </w:pPr>
    </w:p>
    <w:p w:rsidR="007B0C4F" w:rsidRPr="007A69CF" w:rsidRDefault="007B0C4F" w:rsidP="002D0675">
      <w:pPr>
        <w:tabs>
          <w:tab w:val="left" w:pos="2913"/>
        </w:tabs>
        <w:rPr>
          <w:b/>
        </w:rPr>
      </w:pPr>
      <w:r w:rsidRPr="007A69CF">
        <w:rPr>
          <w:b/>
        </w:rPr>
        <w:tab/>
        <w:t xml:space="preserve">                             </w:t>
      </w:r>
      <w:r w:rsidRPr="007A69CF">
        <w:rPr>
          <w:b/>
          <w:highlight w:val="gree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6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</w:tblGrid>
      <w:tr w:rsidR="007B0C4F" w:rsidRPr="00F61D1D" w:rsidTr="00F61D1D"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4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5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6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7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8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9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10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11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12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13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14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15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16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17</w:t>
            </w:r>
          </w:p>
        </w:tc>
      </w:tr>
      <w:tr w:rsidR="007B0C4F" w:rsidRPr="00F61D1D" w:rsidTr="00F61D1D"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</w:tr>
    </w:tbl>
    <w:p w:rsidR="007B0C4F" w:rsidRPr="007A69CF" w:rsidRDefault="007B0C4F" w:rsidP="002D0675">
      <w:pPr>
        <w:tabs>
          <w:tab w:val="left" w:pos="4244"/>
        </w:tabs>
        <w:rPr>
          <w:b/>
        </w:rPr>
      </w:pPr>
      <w:r w:rsidRPr="007A69CF">
        <w:rPr>
          <w:b/>
        </w:rPr>
        <w:tab/>
        <w:t>Hazırlayan : Kadir ERİŞGİN</w:t>
      </w:r>
    </w:p>
    <w:p w:rsidR="007B0C4F" w:rsidRDefault="007B0C4F" w:rsidP="007C6A37">
      <w:pPr>
        <w:tabs>
          <w:tab w:val="left" w:pos="2913"/>
        </w:tabs>
        <w:rPr>
          <w:b/>
        </w:rPr>
      </w:pPr>
      <w:r w:rsidRPr="007C6A37">
        <w:rPr>
          <w:b/>
        </w:rPr>
        <w:t xml:space="preserve">                                                                             </w:t>
      </w:r>
    </w:p>
    <w:p w:rsidR="007B0C4F" w:rsidRDefault="007B0C4F" w:rsidP="007C6A37">
      <w:pPr>
        <w:tabs>
          <w:tab w:val="left" w:pos="2913"/>
        </w:tabs>
        <w:rPr>
          <w:b/>
        </w:rPr>
      </w:pPr>
      <w:r>
        <w:rPr>
          <w:b/>
        </w:rPr>
        <w:t xml:space="preserve">                                                                   </w:t>
      </w:r>
      <w:r w:rsidRPr="007C6A37">
        <w:rPr>
          <w:b/>
        </w:rPr>
        <w:t xml:space="preserve">    </w:t>
      </w:r>
      <w:r>
        <w:rPr>
          <w:b/>
        </w:rPr>
        <w:t xml:space="preserve">           </w:t>
      </w:r>
      <w:r w:rsidRPr="007C6A37">
        <w:rPr>
          <w:b/>
        </w:rPr>
        <w:t xml:space="preserve"> </w:t>
      </w:r>
      <w:r>
        <w:rPr>
          <w:b/>
          <w:highlight w:val="green"/>
        </w:rPr>
        <w:t xml:space="preserve">     </w:t>
      </w:r>
      <w:r w:rsidRPr="002D0675">
        <w:rPr>
          <w:b/>
          <w:highlight w:val="gree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842"/>
        <w:gridCol w:w="1276"/>
        <w:gridCol w:w="373"/>
        <w:gridCol w:w="336"/>
        <w:gridCol w:w="425"/>
        <w:gridCol w:w="425"/>
        <w:gridCol w:w="375"/>
        <w:gridCol w:w="334"/>
        <w:gridCol w:w="523"/>
        <w:gridCol w:w="440"/>
        <w:gridCol w:w="440"/>
        <w:gridCol w:w="440"/>
        <w:gridCol w:w="523"/>
        <w:gridCol w:w="440"/>
        <w:gridCol w:w="440"/>
        <w:gridCol w:w="440"/>
      </w:tblGrid>
      <w:tr w:rsidR="007B0C4F" w:rsidRPr="00F61D1D" w:rsidTr="00F61D1D">
        <w:tc>
          <w:tcPr>
            <w:tcW w:w="1668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t xml:space="preserve">        </w:t>
            </w:r>
            <w:r w:rsidRPr="00F61D1D">
              <w:rPr>
                <w:highlight w:val="cyan"/>
              </w:rPr>
              <w:t xml:space="preserve">  1</w:t>
            </w:r>
          </w:p>
        </w:tc>
        <w:tc>
          <w:tcPr>
            <w:tcW w:w="1842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t xml:space="preserve">           </w:t>
            </w:r>
            <w:r w:rsidRPr="00F61D1D">
              <w:rPr>
                <w:highlight w:val="cyan"/>
              </w:rPr>
              <w:t xml:space="preserve">    2</w:t>
            </w:r>
          </w:p>
        </w:tc>
        <w:tc>
          <w:tcPr>
            <w:tcW w:w="1276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t xml:space="preserve">     </w:t>
            </w:r>
            <w:r w:rsidRPr="00F61D1D">
              <w:rPr>
                <w:highlight w:val="cyan"/>
              </w:rPr>
              <w:t xml:space="preserve"> 3</w:t>
            </w:r>
          </w:p>
        </w:tc>
        <w:tc>
          <w:tcPr>
            <w:tcW w:w="373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4</w:t>
            </w:r>
          </w:p>
        </w:tc>
        <w:tc>
          <w:tcPr>
            <w:tcW w:w="336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5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6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7</w:t>
            </w:r>
          </w:p>
        </w:tc>
        <w:tc>
          <w:tcPr>
            <w:tcW w:w="375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8</w:t>
            </w:r>
          </w:p>
        </w:tc>
        <w:tc>
          <w:tcPr>
            <w:tcW w:w="334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9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10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11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12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13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14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15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16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17</w:t>
            </w:r>
          </w:p>
        </w:tc>
      </w:tr>
      <w:tr w:rsidR="007B0C4F" w:rsidRPr="00F61D1D" w:rsidTr="00F61D1D">
        <w:tc>
          <w:tcPr>
            <w:tcW w:w="1668" w:type="dxa"/>
          </w:tcPr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 xml:space="preserve">A.Besmele </w:t>
            </w:r>
          </w:p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B.haram</w:t>
            </w:r>
          </w:p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 xml:space="preserve">C.cami </w:t>
            </w:r>
          </w:p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D.şükür</w:t>
            </w:r>
          </w:p>
          <w:p w:rsidR="007B0C4F" w:rsidRPr="00F61D1D" w:rsidRDefault="007B0C4F" w:rsidP="00F61D1D">
            <w:pPr>
              <w:spacing w:after="0" w:line="240" w:lineRule="auto"/>
              <w:rPr>
                <w:sz w:val="18"/>
                <w:szCs w:val="18"/>
              </w:rPr>
            </w:pPr>
            <w:r w:rsidRPr="00F61D1D">
              <w:rPr>
                <w:sz w:val="24"/>
                <w:szCs w:val="24"/>
              </w:rPr>
              <w:t>E.ahlak</w:t>
            </w:r>
          </w:p>
        </w:tc>
        <w:tc>
          <w:tcPr>
            <w:tcW w:w="1842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  Y- D - D - Y - D</w:t>
            </w:r>
          </w:p>
        </w:tc>
        <w:tc>
          <w:tcPr>
            <w:tcW w:w="1276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Sübhaneke </w:t>
            </w:r>
          </w:p>
          <w:p w:rsidR="007B0C4F" w:rsidRPr="00F61D1D" w:rsidRDefault="007B0C4F" w:rsidP="00F61D1D">
            <w:pPr>
              <w:spacing w:after="0" w:line="240" w:lineRule="auto"/>
            </w:pPr>
            <w:r w:rsidRPr="00F61D1D">
              <w:t>Allahümme ve bihamdük ve tebare kesmük ve teala ceddük ve celle sünaük ve la ilahe gayruk.</w:t>
            </w:r>
          </w:p>
        </w:tc>
        <w:tc>
          <w:tcPr>
            <w:tcW w:w="373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C</w:t>
            </w:r>
          </w:p>
        </w:tc>
        <w:tc>
          <w:tcPr>
            <w:tcW w:w="336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B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A</w:t>
            </w:r>
          </w:p>
        </w:tc>
        <w:tc>
          <w:tcPr>
            <w:tcW w:w="375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334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C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B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C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B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C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B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B</w:t>
            </w:r>
          </w:p>
        </w:tc>
      </w:tr>
      <w:tr w:rsidR="007B0C4F" w:rsidRPr="00F61D1D" w:rsidTr="00F61D1D">
        <w:tblPrEx>
          <w:tblCellMar>
            <w:left w:w="70" w:type="dxa"/>
            <w:right w:w="70" w:type="dxa"/>
          </w:tblCellMar>
          <w:tblLook w:val="0000"/>
        </w:tblPrEx>
        <w:trPr>
          <w:gridAfter w:val="16"/>
          <w:wAfter w:w="9072" w:type="dxa"/>
          <w:trHeight w:val="54"/>
        </w:trPr>
        <w:tc>
          <w:tcPr>
            <w:tcW w:w="1668" w:type="dxa"/>
          </w:tcPr>
          <w:p w:rsidR="007B0C4F" w:rsidRPr="00F61D1D" w:rsidRDefault="007B0C4F" w:rsidP="00F61D1D">
            <w:pPr>
              <w:tabs>
                <w:tab w:val="left" w:pos="4244"/>
              </w:tabs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7B0C4F" w:rsidRPr="002D0675" w:rsidRDefault="007B0C4F" w:rsidP="007C6A37">
      <w:pPr>
        <w:tabs>
          <w:tab w:val="left" w:pos="4244"/>
        </w:tabs>
        <w:rPr>
          <w:b/>
        </w:rPr>
      </w:pPr>
      <w:r>
        <w:tab/>
      </w:r>
      <w:r w:rsidRPr="002D0675">
        <w:rPr>
          <w:b/>
        </w:rPr>
        <w:t>Hazırlayan : Kadir ERİŞGİN</w:t>
      </w:r>
    </w:p>
    <w:p w:rsidR="007B0C4F" w:rsidRPr="002D0675" w:rsidRDefault="007B0C4F" w:rsidP="002D0675">
      <w:pPr>
        <w:tabs>
          <w:tab w:val="left" w:pos="4244"/>
        </w:tabs>
        <w:rPr>
          <w:b/>
        </w:rPr>
      </w:pPr>
      <w:hyperlink r:id="rId4" w:history="1">
        <w:r>
          <w:rPr>
            <w:rStyle w:val="Hyperlink"/>
            <w:rFonts w:ascii="Comic Sans MS" w:eastAsia="VAGRoundedYeni" w:hAnsi="Comic Sans MS" w:cs="VAGRoundedYeni"/>
            <w:b/>
          </w:rPr>
          <w:t>www.sorubak.com</w:t>
        </w:r>
      </w:hyperlink>
    </w:p>
    <w:sectPr w:rsidR="007B0C4F" w:rsidRPr="002D0675" w:rsidSect="00FF60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74C"/>
    <w:rsid w:val="00056A16"/>
    <w:rsid w:val="00060A77"/>
    <w:rsid w:val="00146F97"/>
    <w:rsid w:val="001C785E"/>
    <w:rsid w:val="002125A7"/>
    <w:rsid w:val="002D0675"/>
    <w:rsid w:val="00334024"/>
    <w:rsid w:val="003A1900"/>
    <w:rsid w:val="003C541B"/>
    <w:rsid w:val="003D2F64"/>
    <w:rsid w:val="003D785E"/>
    <w:rsid w:val="00417E3B"/>
    <w:rsid w:val="004507F5"/>
    <w:rsid w:val="004510B2"/>
    <w:rsid w:val="00495001"/>
    <w:rsid w:val="004C4C4D"/>
    <w:rsid w:val="0050574C"/>
    <w:rsid w:val="0051099D"/>
    <w:rsid w:val="0052702D"/>
    <w:rsid w:val="0053291E"/>
    <w:rsid w:val="005602C7"/>
    <w:rsid w:val="00591643"/>
    <w:rsid w:val="005A0568"/>
    <w:rsid w:val="0064185D"/>
    <w:rsid w:val="007A0A28"/>
    <w:rsid w:val="007A69CF"/>
    <w:rsid w:val="007B0C4F"/>
    <w:rsid w:val="007C6A37"/>
    <w:rsid w:val="008E232B"/>
    <w:rsid w:val="00923670"/>
    <w:rsid w:val="00953CBD"/>
    <w:rsid w:val="00976839"/>
    <w:rsid w:val="00991B34"/>
    <w:rsid w:val="009A2B72"/>
    <w:rsid w:val="009B628F"/>
    <w:rsid w:val="00C24827"/>
    <w:rsid w:val="00CD4FE2"/>
    <w:rsid w:val="00D21DD1"/>
    <w:rsid w:val="00D529BB"/>
    <w:rsid w:val="00D6234F"/>
    <w:rsid w:val="00D713F7"/>
    <w:rsid w:val="00DB57B2"/>
    <w:rsid w:val="00DE7AA9"/>
    <w:rsid w:val="00E0770E"/>
    <w:rsid w:val="00E5746D"/>
    <w:rsid w:val="00E77B00"/>
    <w:rsid w:val="00F52373"/>
    <w:rsid w:val="00F61D1D"/>
    <w:rsid w:val="00F94208"/>
    <w:rsid w:val="00FF6049"/>
    <w:rsid w:val="00FF6AE0"/>
    <w:rsid w:val="00FF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85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057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507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858</Words>
  <Characters>4893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kadir</dc:creator>
  <cp:keywords>www.sorubak.com</cp:keywords>
  <dc:description/>
  <cp:lastModifiedBy>edanur</cp:lastModifiedBy>
  <cp:revision>36</cp:revision>
  <cp:lastPrinted>2014-11-10T18:20:00Z</cp:lastPrinted>
  <dcterms:created xsi:type="dcterms:W3CDTF">2014-11-05T03:58:00Z</dcterms:created>
  <dcterms:modified xsi:type="dcterms:W3CDTF">2014-11-23T09:25:00Z</dcterms:modified>
  <cp:category>www.sorubak.com</cp:category>
</cp:coreProperties>
</file>