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0D8" w:rsidRDefault="008F50D8" w:rsidP="0077036B">
      <w:pPr>
        <w:spacing w:after="0" w:line="240" w:lineRule="auto"/>
        <w:jc w:val="center"/>
        <w:rPr>
          <w:b/>
          <w:sz w:val="28"/>
        </w:rPr>
      </w:pPr>
      <w:r w:rsidRPr="008126EB">
        <w:rPr>
          <w:b/>
          <w:sz w:val="28"/>
        </w:rPr>
        <w:t>HARACCI İMKB AÇIK İHL</w:t>
      </w:r>
      <w:r>
        <w:rPr>
          <w:b/>
          <w:sz w:val="28"/>
        </w:rPr>
        <w:t xml:space="preserve"> 2014-15 EĞİTİM-ÖĞRETİM YILI </w:t>
      </w:r>
      <w:r w:rsidRPr="008126EB">
        <w:rPr>
          <w:b/>
          <w:sz w:val="28"/>
        </w:rPr>
        <w:t xml:space="preserve"> 11</w:t>
      </w:r>
      <w:r>
        <w:rPr>
          <w:b/>
          <w:sz w:val="28"/>
        </w:rPr>
        <w:t>- C SINIFI  TEFSİR</w:t>
      </w:r>
      <w:r w:rsidRPr="008126EB">
        <w:rPr>
          <w:b/>
          <w:sz w:val="28"/>
        </w:rPr>
        <w:t xml:space="preserve"> DERSİ I.YAZILI SINAV SORULARIDIR</w:t>
      </w:r>
    </w:p>
    <w:p w:rsidR="008F50D8" w:rsidRDefault="008F50D8" w:rsidP="0077036B">
      <w:pPr>
        <w:spacing w:after="0" w:line="240" w:lineRule="auto"/>
        <w:jc w:val="center"/>
        <w:rPr>
          <w:b/>
          <w:sz w:val="52"/>
        </w:rPr>
      </w:pPr>
      <w:r>
        <w:rPr>
          <w:b/>
          <w:sz w:val="52"/>
        </w:rPr>
        <w:t>-B-</w:t>
      </w:r>
    </w:p>
    <w:p w:rsidR="008F50D8" w:rsidRDefault="008F50D8" w:rsidP="0077036B">
      <w:pPr>
        <w:spacing w:after="0" w:line="240" w:lineRule="auto"/>
        <w:rPr>
          <w:b/>
        </w:rPr>
      </w:pPr>
      <w:r w:rsidRPr="001E3672">
        <w:rPr>
          <w:b/>
          <w:sz w:val="24"/>
        </w:rPr>
        <w:t>S</w:t>
      </w:r>
      <w:r>
        <w:rPr>
          <w:b/>
          <w:sz w:val="24"/>
        </w:rPr>
        <w:t>-1)</w:t>
      </w:r>
      <w:r w:rsidRPr="001E3672">
        <w:t xml:space="preserve"> </w:t>
      </w:r>
      <w:r>
        <w:rPr>
          <w:b/>
        </w:rPr>
        <w:t>Kur’an-ı kerimin nazil olmadan önce Arap yarımadasındaki yaşayan dinlerin adlarını yazınız (10P)</w:t>
      </w:r>
    </w:p>
    <w:p w:rsidR="008F50D8" w:rsidRDefault="008F50D8" w:rsidP="00D96A6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Cs w:val="17"/>
        </w:rPr>
      </w:pPr>
      <w:r w:rsidRPr="00D96A6F">
        <w:rPr>
          <w:rFonts w:ascii="Times New Roman" w:hAnsi="Times New Roman"/>
          <w:b/>
          <w:bCs/>
          <w:szCs w:val="17"/>
        </w:rPr>
        <w:t>Hristiyanlık  Mecusilik Putperestlik Yahudilik Sabiilik   Haniflik</w:t>
      </w:r>
    </w:p>
    <w:p w:rsidR="008F50D8" w:rsidRPr="00D96A6F" w:rsidRDefault="008F50D8" w:rsidP="00D96A6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Cs w:val="17"/>
        </w:rPr>
      </w:pPr>
    </w:p>
    <w:p w:rsidR="008F50D8" w:rsidRDefault="008F50D8" w:rsidP="0077036B">
      <w:pPr>
        <w:spacing w:after="0" w:line="240" w:lineRule="auto"/>
        <w:rPr>
          <w:b/>
        </w:rPr>
      </w:pPr>
      <w:r>
        <w:t>s-2)</w:t>
      </w:r>
      <w:r w:rsidRPr="00E152C2">
        <w:rPr>
          <w:rFonts w:ascii="Times New Roman" w:hAnsi="Times New Roman"/>
          <w:b/>
          <w:bCs/>
        </w:rPr>
        <w:t xml:space="preserve"> </w:t>
      </w:r>
      <w:r w:rsidRPr="00E869CB">
        <w:rPr>
          <w:rFonts w:ascii="Times New Roman" w:hAnsi="Times New Roman"/>
          <w:b/>
          <w:bCs/>
        </w:rPr>
        <w:t>“Derken Zekeriya ibadet yerinden halkının karşısına çıktı. (Konuşmak istedi, konuşamadı.) ve onlara ‘Sabah akşam Allah’ı tesbih edin.’ diye işaret etti</w:t>
      </w:r>
      <w:r>
        <w:rPr>
          <w:rFonts w:ascii="Times New Roman" w:hAnsi="Times New Roman"/>
          <w:b/>
          <w:bCs/>
        </w:rPr>
        <w:t xml:space="preserve">” </w:t>
      </w:r>
      <w:r w:rsidRPr="00E152C2">
        <w:rPr>
          <w:rFonts w:ascii="Times New Roman" w:hAnsi="Times New Roman"/>
          <w:bCs/>
        </w:rPr>
        <w:t>ayetinde vahiy kelimesi hangi anlamlarda kullanılmıştır.Kısaca açıklayınız</w:t>
      </w:r>
      <w:r>
        <w:rPr>
          <w:rFonts w:ascii="Times New Roman" w:hAnsi="Times New Roman"/>
          <w:bCs/>
        </w:rPr>
        <w:t xml:space="preserve">  </w:t>
      </w:r>
      <w:r>
        <w:rPr>
          <w:b/>
        </w:rPr>
        <w:t xml:space="preserve">(10P) </w:t>
      </w:r>
    </w:p>
    <w:p w:rsidR="008F50D8" w:rsidRDefault="008F50D8" w:rsidP="0077036B">
      <w:pPr>
        <w:spacing w:after="0" w:line="240" w:lineRule="auto"/>
      </w:pPr>
      <w:r>
        <w:rPr>
          <w:b/>
        </w:rPr>
        <w:t>İMA VE İŞARET</w:t>
      </w:r>
    </w:p>
    <w:p w:rsidR="008F50D8" w:rsidRDefault="008F50D8" w:rsidP="0077036B">
      <w:pPr>
        <w:spacing w:after="0" w:line="240" w:lineRule="auto"/>
      </w:pPr>
    </w:p>
    <w:p w:rsidR="008F50D8" w:rsidRDefault="008F50D8" w:rsidP="0077036B">
      <w:pPr>
        <w:spacing w:after="0" w:line="240" w:lineRule="auto"/>
        <w:rPr>
          <w:sz w:val="24"/>
        </w:rPr>
      </w:pPr>
      <w:r>
        <w:rPr>
          <w:sz w:val="24"/>
        </w:rPr>
        <w:t xml:space="preserve">S-3)İlk Vahiy ne zaman ve nerede geldi.Kaç ayetten oluşmakta ve hangi surededir? </w:t>
      </w:r>
      <w:r>
        <w:rPr>
          <w:b/>
        </w:rPr>
        <w:t>(10P)</w:t>
      </w:r>
    </w:p>
    <w:p w:rsidR="008F50D8" w:rsidRDefault="008F50D8" w:rsidP="0077036B">
      <w:pPr>
        <w:spacing w:after="0" w:line="240" w:lineRule="auto"/>
        <w:rPr>
          <w:sz w:val="24"/>
        </w:rPr>
      </w:pPr>
      <w:r>
        <w:rPr>
          <w:sz w:val="24"/>
        </w:rPr>
        <w:t>27 Ramazan 610 Hiranur mağarası,5 ayet,alak suresi</w:t>
      </w:r>
    </w:p>
    <w:p w:rsidR="008F50D8" w:rsidRDefault="008F50D8" w:rsidP="0077036B">
      <w:pPr>
        <w:spacing w:after="0" w:line="240" w:lineRule="auto"/>
        <w:rPr>
          <w:sz w:val="24"/>
        </w:rPr>
      </w:pPr>
    </w:p>
    <w:p w:rsidR="008F50D8" w:rsidRDefault="008F50D8" w:rsidP="0077036B">
      <w:pPr>
        <w:spacing w:after="0" w:line="240" w:lineRule="auto"/>
        <w:rPr>
          <w:sz w:val="24"/>
        </w:rPr>
      </w:pPr>
      <w:r>
        <w:rPr>
          <w:sz w:val="24"/>
        </w:rPr>
        <w:t xml:space="preserve">S-4) ”Son Mukabele” ne demektir?Kısaca açıklayınız </w:t>
      </w:r>
      <w:r>
        <w:rPr>
          <w:b/>
        </w:rPr>
        <w:t xml:space="preserve">(10P) </w:t>
      </w:r>
    </w:p>
    <w:p w:rsidR="008F50D8" w:rsidRPr="00D96A6F" w:rsidRDefault="008F50D8" w:rsidP="0077036B">
      <w:pPr>
        <w:spacing w:after="0" w:line="240" w:lineRule="auto"/>
        <w:rPr>
          <w:b/>
          <w:i/>
          <w:sz w:val="24"/>
        </w:rPr>
      </w:pPr>
      <w:r w:rsidRPr="00FA0DD2">
        <w:rPr>
          <w:b/>
          <w:i/>
          <w:sz w:val="24"/>
        </w:rPr>
        <w:t>Efendimizin yaşadığı son ramazan ayında Cebrail ile bir araya gelerek Kuranı karşılıklı olarak birbirlerine okumalarına denir.Bu okumalarda Kurana son şekli verildi.Ayet ve sureler oluşturuldu.</w:t>
      </w:r>
    </w:p>
    <w:p w:rsidR="008F50D8" w:rsidRDefault="008F50D8" w:rsidP="0077036B">
      <w:pPr>
        <w:spacing w:after="0" w:line="240" w:lineRule="auto"/>
        <w:rPr>
          <w:sz w:val="24"/>
        </w:rPr>
      </w:pPr>
      <w:r>
        <w:rPr>
          <w:sz w:val="24"/>
        </w:rPr>
        <w:t xml:space="preserve">S-5)Kur’anı Kerimi ilkdefa çoğaltan kimdir?Kaç tane çoğaltılmış ve nerelere gönderilmiştir. </w:t>
      </w:r>
      <w:r>
        <w:rPr>
          <w:b/>
        </w:rPr>
        <w:t>(10P)</w:t>
      </w:r>
    </w:p>
    <w:p w:rsidR="008F50D8" w:rsidRPr="00FA0DD2" w:rsidRDefault="008F50D8" w:rsidP="00D96A6F">
      <w:pPr>
        <w:spacing w:after="0" w:line="240" w:lineRule="auto"/>
        <w:rPr>
          <w:b/>
          <w:i/>
          <w:sz w:val="24"/>
        </w:rPr>
      </w:pPr>
      <w:r w:rsidRPr="00FA0DD2">
        <w:rPr>
          <w:b/>
          <w:i/>
          <w:sz w:val="24"/>
        </w:rPr>
        <w:t>Hz Osmandır 7 tane çoğaltılmıştır.Medine,</w:t>
      </w:r>
      <w:r w:rsidRPr="00FA0DD2">
        <w:rPr>
          <w:rFonts w:ascii="Times New Roman" w:hAnsi="Times New Roman"/>
          <w:b/>
          <w:i/>
        </w:rPr>
        <w:t xml:space="preserve"> Mekke, Kûfe, Basra, Şam, Yemen ve Bahreyn’e gönderildi</w:t>
      </w:r>
    </w:p>
    <w:p w:rsidR="008F50D8" w:rsidRDefault="008F50D8" w:rsidP="0077036B">
      <w:pPr>
        <w:spacing w:after="0" w:line="240" w:lineRule="auto"/>
        <w:rPr>
          <w:sz w:val="24"/>
        </w:rPr>
      </w:pPr>
    </w:p>
    <w:p w:rsidR="008F50D8" w:rsidRDefault="008F50D8" w:rsidP="0077036B">
      <w:pPr>
        <w:spacing w:after="0" w:line="240" w:lineRule="auto"/>
        <w:rPr>
          <w:b/>
        </w:rPr>
      </w:pPr>
      <w:r>
        <w:rPr>
          <w:sz w:val="24"/>
        </w:rPr>
        <w:t>S-6)</w:t>
      </w:r>
      <w:r w:rsidRPr="00BB149F">
        <w:rPr>
          <w:b/>
        </w:rPr>
        <w:t xml:space="preserve"> </w:t>
      </w:r>
      <w:r>
        <w:rPr>
          <w:b/>
        </w:rPr>
        <w:t>S-6)Aşağıda yer alan Kur’an isimlerinin anlamlarını yazınız (5+5)</w:t>
      </w:r>
    </w:p>
    <w:p w:rsidR="008F50D8" w:rsidRDefault="008F50D8" w:rsidP="0077036B">
      <w:pPr>
        <w:spacing w:after="0" w:line="240" w:lineRule="auto"/>
        <w:rPr>
          <w:b/>
        </w:rPr>
      </w:pPr>
      <w:r>
        <w:rPr>
          <w:b/>
        </w:rPr>
        <w:tab/>
        <w:t>a)El-Furkan:</w:t>
      </w:r>
      <w:r w:rsidRPr="00D96A6F">
        <w:rPr>
          <w:rFonts w:ascii="Times New Roman" w:hAnsi="Times New Roman"/>
        </w:rPr>
        <w:t xml:space="preserve"> </w:t>
      </w:r>
      <w:r w:rsidRPr="00AC1986">
        <w:rPr>
          <w:rFonts w:ascii="Times New Roman" w:hAnsi="Times New Roman"/>
        </w:rPr>
        <w:t>Hak ile batılı, helal ile haramı tam anlamıyla ayıran</w:t>
      </w:r>
    </w:p>
    <w:p w:rsidR="008F50D8" w:rsidRDefault="008F50D8" w:rsidP="0077036B">
      <w:pPr>
        <w:spacing w:after="0" w:line="240" w:lineRule="auto"/>
        <w:rPr>
          <w:b/>
        </w:rPr>
      </w:pPr>
    </w:p>
    <w:p w:rsidR="008F50D8" w:rsidRDefault="008F50D8" w:rsidP="0077036B">
      <w:pPr>
        <w:spacing w:after="0" w:line="240" w:lineRule="auto"/>
        <w:rPr>
          <w:b/>
        </w:rPr>
      </w:pPr>
      <w:r>
        <w:rPr>
          <w:b/>
        </w:rPr>
        <w:tab/>
        <w:t>b)En-Nur:</w:t>
      </w:r>
      <w:r w:rsidRPr="00D96A6F">
        <w:rPr>
          <w:rFonts w:ascii="Times New Roman" w:hAnsi="Times New Roman"/>
        </w:rPr>
        <w:t xml:space="preserve"> </w:t>
      </w:r>
      <w:r w:rsidRPr="00AC1986">
        <w:rPr>
          <w:rFonts w:ascii="Times New Roman" w:hAnsi="Times New Roman"/>
        </w:rPr>
        <w:t>apaçık aydınlatan</w:t>
      </w:r>
    </w:p>
    <w:p w:rsidR="008F50D8" w:rsidRDefault="008F50D8" w:rsidP="0077036B">
      <w:pPr>
        <w:spacing w:after="0" w:line="240" w:lineRule="auto"/>
        <w:rPr>
          <w:b/>
        </w:rPr>
      </w:pPr>
    </w:p>
    <w:p w:rsidR="008F50D8" w:rsidRDefault="008F50D8" w:rsidP="0077036B">
      <w:pPr>
        <w:spacing w:after="0" w:line="240" w:lineRule="auto"/>
        <w:rPr>
          <w:b/>
        </w:rPr>
      </w:pPr>
      <w:r>
        <w:rPr>
          <w:b/>
        </w:rPr>
        <w:t>S-7)</w:t>
      </w:r>
      <w:r w:rsidRPr="001D3803">
        <w:rPr>
          <w:b/>
        </w:rPr>
        <w:t xml:space="preserve"> </w:t>
      </w:r>
      <w:r>
        <w:rPr>
          <w:b/>
        </w:rPr>
        <w:t>Aşağıdaki kavramları kısaca açıklayınız (5+5)</w:t>
      </w:r>
    </w:p>
    <w:p w:rsidR="008F50D8" w:rsidRDefault="008F50D8" w:rsidP="0077036B">
      <w:pPr>
        <w:spacing w:after="0" w:line="240" w:lineRule="auto"/>
        <w:rPr>
          <w:b/>
        </w:rPr>
      </w:pPr>
      <w:r>
        <w:rPr>
          <w:b/>
        </w:rPr>
        <w:tab/>
        <w:t>a)Tevil:</w:t>
      </w:r>
      <w:r w:rsidRPr="00D96A6F">
        <w:rPr>
          <w:rFonts w:ascii="Times New Roman" w:hAnsi="Times New Roman"/>
          <w:b/>
        </w:rPr>
        <w:t xml:space="preserve"> </w:t>
      </w:r>
      <w:r w:rsidRPr="00724C15">
        <w:rPr>
          <w:rFonts w:ascii="Times New Roman" w:hAnsi="Times New Roman"/>
          <w:b/>
        </w:rPr>
        <w:t>bir sözün muhtemel anlamlarından birini seçerek o sözle ilgili asıl manaya ulaşmak demektir</w:t>
      </w:r>
    </w:p>
    <w:p w:rsidR="008F50D8" w:rsidRDefault="008F50D8" w:rsidP="0077036B">
      <w:pPr>
        <w:spacing w:after="0" w:line="240" w:lineRule="auto"/>
        <w:rPr>
          <w:b/>
        </w:rPr>
      </w:pPr>
    </w:p>
    <w:p w:rsidR="008F50D8" w:rsidRDefault="008F50D8" w:rsidP="00D96A6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>
        <w:rPr>
          <w:b/>
        </w:rPr>
        <w:tab/>
        <w:t>b)Meal:</w:t>
      </w:r>
      <w:r w:rsidRPr="00D96A6F">
        <w:rPr>
          <w:rFonts w:ascii="Times New Roman" w:hAnsi="Times New Roman"/>
          <w:b/>
        </w:rPr>
        <w:t xml:space="preserve"> </w:t>
      </w:r>
      <w:r w:rsidRPr="00662AFB">
        <w:rPr>
          <w:rFonts w:ascii="Times New Roman" w:hAnsi="Times New Roman"/>
          <w:b/>
        </w:rPr>
        <w:t>Terim olarak ise Kur’an-ı Kerim’in kısa açıklamalarla bir ba</w:t>
      </w:r>
      <w:r w:rsidRPr="00662AFB">
        <w:rPr>
          <w:rFonts w:ascii="TimesNewRomanPSMT" w:hAnsi="TimesNewRomanPSMT" w:cs="TimesNewRomanPSMT"/>
          <w:b/>
        </w:rPr>
        <w:t>ş</w:t>
      </w:r>
      <w:r w:rsidRPr="00662AFB">
        <w:rPr>
          <w:rFonts w:ascii="Times New Roman" w:hAnsi="Times New Roman"/>
          <w:b/>
        </w:rPr>
        <w:t>ka dile çevrilmesidir.</w:t>
      </w:r>
    </w:p>
    <w:p w:rsidR="008F50D8" w:rsidRDefault="008F50D8" w:rsidP="0077036B">
      <w:pPr>
        <w:spacing w:after="0" w:line="240" w:lineRule="auto"/>
        <w:rPr>
          <w:b/>
        </w:rPr>
      </w:pPr>
    </w:p>
    <w:p w:rsidR="008F50D8" w:rsidRDefault="008F50D8" w:rsidP="0077036B">
      <w:pPr>
        <w:spacing w:after="0" w:line="240" w:lineRule="auto"/>
        <w:rPr>
          <w:b/>
        </w:rPr>
      </w:pPr>
    </w:p>
    <w:p w:rsidR="008F50D8" w:rsidRDefault="008F50D8" w:rsidP="0077036B">
      <w:pPr>
        <w:spacing w:after="0" w:line="240" w:lineRule="auto"/>
        <w:rPr>
          <w:b/>
        </w:rPr>
      </w:pPr>
      <w:r>
        <w:rPr>
          <w:b/>
        </w:rPr>
        <w:t>S-8)Aşağıdaki cümlelerde yer alan boşlukları doldurunuz (6X5:30)</w:t>
      </w:r>
    </w:p>
    <w:p w:rsidR="008F50D8" w:rsidRDefault="008F50D8" w:rsidP="0077036B">
      <w:pPr>
        <w:spacing w:after="0" w:line="240" w:lineRule="auto"/>
        <w:rPr>
          <w:b/>
        </w:rPr>
      </w:pPr>
    </w:p>
    <w:p w:rsidR="008F50D8" w:rsidRDefault="008F50D8" w:rsidP="0077036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HADİS      </w:t>
      </w:r>
      <w:r w:rsidRPr="001D3803">
        <w:rPr>
          <w:rFonts w:ascii="Times New Roman" w:hAnsi="Times New Roman"/>
        </w:rPr>
        <w:t>Bilimi  Peygamberin söz ve uygulamalarıyla ilgili rivayetleri senet ve metin yönüyle inceler.</w:t>
      </w:r>
    </w:p>
    <w:p w:rsidR="008F50D8" w:rsidRPr="001D3803" w:rsidRDefault="008F50D8" w:rsidP="0077036B">
      <w:pPr>
        <w:pStyle w:val="ListParagraph"/>
        <w:spacing w:after="0" w:line="240" w:lineRule="auto"/>
        <w:rPr>
          <w:rFonts w:ascii="Times New Roman" w:hAnsi="Times New Roman"/>
        </w:rPr>
      </w:pPr>
    </w:p>
    <w:p w:rsidR="008F50D8" w:rsidRDefault="008F50D8" w:rsidP="0077036B">
      <w:pPr>
        <w:pStyle w:val="ListParagraph"/>
        <w:numPr>
          <w:ilvl w:val="0"/>
          <w:numId w:val="1"/>
        </w:numPr>
        <w:spacing w:after="0" w:line="240" w:lineRule="auto"/>
        <w:rPr>
          <w:b/>
        </w:rPr>
      </w:pPr>
      <w:r>
        <w:rPr>
          <w:b/>
        </w:rPr>
        <w:t>İnsanların sosyal hayatını ilgilendiren ayetleri tefsir ederken…SOSYOLOJİ…biliminden istifade ederiz</w:t>
      </w:r>
    </w:p>
    <w:p w:rsidR="008F50D8" w:rsidRPr="005D49EB" w:rsidRDefault="008F50D8" w:rsidP="005D49EB">
      <w:pPr>
        <w:spacing w:after="0" w:line="240" w:lineRule="auto"/>
        <w:rPr>
          <w:b/>
        </w:rPr>
      </w:pPr>
    </w:p>
    <w:p w:rsidR="008F50D8" w:rsidRDefault="008F50D8" w:rsidP="0077036B">
      <w:pPr>
        <w:pStyle w:val="ListParagraph"/>
        <w:numPr>
          <w:ilvl w:val="0"/>
          <w:numId w:val="1"/>
        </w:numPr>
        <w:spacing w:after="0" w:line="240" w:lineRule="auto"/>
        <w:rPr>
          <w:b/>
        </w:rPr>
      </w:pPr>
      <w:r>
        <w:rPr>
          <w:b/>
        </w:rPr>
        <w:t>Tefsir ilmiyle uğraşanlara …Müfessir….,tercümeyle ilgilenenlere…Mütercim….denir.</w:t>
      </w:r>
    </w:p>
    <w:p w:rsidR="008F50D8" w:rsidRDefault="008F50D8" w:rsidP="0077036B">
      <w:pPr>
        <w:pStyle w:val="ListParagraph"/>
        <w:spacing w:after="0" w:line="240" w:lineRule="auto"/>
        <w:rPr>
          <w:b/>
        </w:rPr>
      </w:pPr>
    </w:p>
    <w:p w:rsidR="008F50D8" w:rsidRDefault="008F50D8" w:rsidP="0077036B">
      <w:pPr>
        <w:pStyle w:val="ListParagraph"/>
        <w:numPr>
          <w:ilvl w:val="0"/>
          <w:numId w:val="1"/>
        </w:numPr>
        <w:spacing w:after="0" w:line="240" w:lineRule="auto"/>
        <w:rPr>
          <w:b/>
        </w:rPr>
      </w:pPr>
      <w:r>
        <w:rPr>
          <w:b/>
        </w:rPr>
        <w:t>Kur’anın İlk müfessiri……Hz Muhammed SAV…………dir</w:t>
      </w:r>
    </w:p>
    <w:p w:rsidR="008F50D8" w:rsidRPr="00C1755C" w:rsidRDefault="008F50D8" w:rsidP="0077036B">
      <w:pPr>
        <w:pStyle w:val="ListParagraph"/>
        <w:rPr>
          <w:b/>
        </w:rPr>
      </w:pPr>
    </w:p>
    <w:p w:rsidR="008F50D8" w:rsidRDefault="008F50D8" w:rsidP="0077036B">
      <w:pPr>
        <w:pStyle w:val="ListParagraph"/>
        <w:spacing w:after="0" w:line="240" w:lineRule="auto"/>
        <w:rPr>
          <w:b/>
        </w:rPr>
      </w:pPr>
    </w:p>
    <w:p w:rsidR="008F50D8" w:rsidRPr="00C1755C" w:rsidRDefault="008F50D8" w:rsidP="0077036B">
      <w:pPr>
        <w:pStyle w:val="ListParagraph"/>
        <w:numPr>
          <w:ilvl w:val="0"/>
          <w:numId w:val="1"/>
        </w:numPr>
        <w:spacing w:after="0" w:line="240" w:lineRule="auto"/>
        <w:rPr>
          <w:b/>
        </w:rPr>
      </w:pPr>
      <w:r w:rsidRPr="00360B3C">
        <w:rPr>
          <w:rFonts w:ascii="Times New Roman" w:hAnsi="Times New Roman"/>
          <w:b/>
          <w:szCs w:val="20"/>
        </w:rPr>
        <w:t>Mekke’de ilk vahiy kâtibi</w:t>
      </w:r>
      <w:r>
        <w:rPr>
          <w:rFonts w:ascii="Times New Roman" w:hAnsi="Times New Roman"/>
          <w:b/>
          <w:szCs w:val="20"/>
        </w:rPr>
        <w:t xml:space="preserve"> ……Abdullah B.Said…………dir</w:t>
      </w:r>
    </w:p>
    <w:p w:rsidR="008F50D8" w:rsidRPr="00360B3C" w:rsidRDefault="008F50D8" w:rsidP="0077036B">
      <w:pPr>
        <w:pStyle w:val="ListParagraph"/>
        <w:spacing w:after="0" w:line="240" w:lineRule="auto"/>
        <w:rPr>
          <w:b/>
        </w:rPr>
      </w:pPr>
    </w:p>
    <w:p w:rsidR="008F50D8" w:rsidRPr="00360B3C" w:rsidRDefault="008F50D8" w:rsidP="0077036B">
      <w:pPr>
        <w:pStyle w:val="ListParagraph"/>
        <w:numPr>
          <w:ilvl w:val="0"/>
          <w:numId w:val="1"/>
        </w:numPr>
        <w:spacing w:after="0" w:line="240" w:lineRule="auto"/>
        <w:rPr>
          <w:b/>
        </w:rPr>
      </w:pPr>
      <w:r>
        <w:rPr>
          <w:b/>
        </w:rPr>
        <w:t>Kur’an-ı Kerimin toplanması görevini üslenen komisyonun başkanı…Zeyd B.Sabit…dir</w:t>
      </w:r>
    </w:p>
    <w:p w:rsidR="008F50D8" w:rsidRDefault="008F50D8" w:rsidP="0077036B">
      <w:pPr>
        <w:spacing w:after="0" w:line="240" w:lineRule="auto"/>
        <w:rPr>
          <w:b/>
        </w:rPr>
      </w:pPr>
    </w:p>
    <w:p w:rsidR="008F50D8" w:rsidRDefault="008F50D8" w:rsidP="0077036B">
      <w:pPr>
        <w:jc w:val="right"/>
        <w:rPr>
          <w:b/>
          <w:i/>
        </w:rPr>
      </w:pPr>
      <w:r w:rsidRPr="004C383E">
        <w:rPr>
          <w:b/>
          <w:i/>
        </w:rPr>
        <w:t>BAŞARILAR DİLERİM   SALİH BOSTANCI</w:t>
      </w:r>
    </w:p>
    <w:p w:rsidR="008F50D8" w:rsidRPr="004C383E" w:rsidRDefault="008F50D8" w:rsidP="0077036B">
      <w:pPr>
        <w:jc w:val="right"/>
        <w:rPr>
          <w:b/>
          <w:i/>
        </w:rPr>
      </w:pPr>
      <w:r>
        <w:rPr>
          <w:b/>
          <w:i/>
        </w:rPr>
        <w:t>DERS ÖĞRETMENİ</w:t>
      </w:r>
    </w:p>
    <w:p w:rsidR="008F50D8" w:rsidRPr="001E3672" w:rsidRDefault="008F50D8" w:rsidP="0077036B">
      <w:pPr>
        <w:spacing w:after="0" w:line="240" w:lineRule="auto"/>
        <w:rPr>
          <w:sz w:val="24"/>
        </w:rPr>
      </w:pPr>
    </w:p>
    <w:p w:rsidR="008F50D8" w:rsidRDefault="008F50D8" w:rsidP="00F353E6">
      <w:pPr>
        <w:jc w:val="center"/>
      </w:pPr>
      <w:hyperlink r:id="rId5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8F50D8" w:rsidRDefault="008F50D8"/>
    <w:sectPr w:rsidR="008F50D8" w:rsidSect="00C1755C">
      <w:pgSz w:w="11906" w:h="16838"/>
      <w:pgMar w:top="284" w:right="707" w:bottom="141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imesNewRomanPS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C0955"/>
    <w:multiLevelType w:val="hybridMultilevel"/>
    <w:tmpl w:val="4AC4CAEE"/>
    <w:lvl w:ilvl="0" w:tplc="35B6CEE2">
      <w:start w:val="1"/>
      <w:numFmt w:val="decimal"/>
      <w:lvlText w:val="%1)"/>
      <w:lvlJc w:val="left"/>
      <w:pPr>
        <w:ind w:left="720" w:hanging="360"/>
      </w:pPr>
      <w:rPr>
        <w:rFonts w:ascii="Calibri" w:hAnsi="Calibri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036B"/>
    <w:rsid w:val="001D3803"/>
    <w:rsid w:val="001D5AFE"/>
    <w:rsid w:val="001E3672"/>
    <w:rsid w:val="002076D8"/>
    <w:rsid w:val="00360B3C"/>
    <w:rsid w:val="004C383E"/>
    <w:rsid w:val="005A6837"/>
    <w:rsid w:val="005D49EB"/>
    <w:rsid w:val="00662AFB"/>
    <w:rsid w:val="00724C15"/>
    <w:rsid w:val="0077036B"/>
    <w:rsid w:val="008126EB"/>
    <w:rsid w:val="0087100A"/>
    <w:rsid w:val="008D2F6D"/>
    <w:rsid w:val="008F50D8"/>
    <w:rsid w:val="00A51EB3"/>
    <w:rsid w:val="00AC1986"/>
    <w:rsid w:val="00B5660E"/>
    <w:rsid w:val="00BB149F"/>
    <w:rsid w:val="00C1755C"/>
    <w:rsid w:val="00D96A6F"/>
    <w:rsid w:val="00E0780A"/>
    <w:rsid w:val="00E152C2"/>
    <w:rsid w:val="00E869CB"/>
    <w:rsid w:val="00F353E6"/>
    <w:rsid w:val="00FA0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36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7036B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rsid w:val="00F353E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790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2</Pages>
  <Words>326</Words>
  <Characters>1863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samsung</dc:creator>
  <cp:keywords>www.sorubak.com</cp:keywords>
  <dc:description/>
  <cp:lastModifiedBy>edanur</cp:lastModifiedBy>
  <cp:revision>6</cp:revision>
  <dcterms:created xsi:type="dcterms:W3CDTF">2014-11-05T17:04:00Z</dcterms:created>
  <dcterms:modified xsi:type="dcterms:W3CDTF">2014-11-12T20:19:00Z</dcterms:modified>
</cp:coreProperties>
</file>