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26" w:rsidRDefault="00926626" w:rsidP="00D00930">
      <w:pPr>
        <w:ind w:left="-142" w:firstLine="142"/>
        <w:jc w:val="center"/>
        <w:rPr>
          <w:rFonts w:ascii="Verdana" w:hAnsi="Verdana"/>
          <w:sz w:val="20"/>
        </w:rPr>
      </w:pPr>
      <w:r w:rsidRPr="002376EA">
        <w:rPr>
          <w:rFonts w:cs="Calibri"/>
          <w:b/>
          <w:sz w:val="56"/>
        </w:rPr>
        <w:t>BTSO ANATOLIAN HIGH SCHOOL</w:t>
      </w:r>
      <w:r>
        <w:rPr>
          <w:rFonts w:ascii="Verdana" w:hAnsi="Verdana"/>
          <w:sz w:val="20"/>
        </w:rPr>
        <w:br/>
        <w:t>2014-2015  SCHOOL YEAR 1st</w:t>
      </w:r>
      <w:r w:rsidRPr="00D00930">
        <w:rPr>
          <w:rFonts w:ascii="Verdana" w:hAnsi="Verdana"/>
          <w:sz w:val="20"/>
        </w:rPr>
        <w:t xml:space="preserve"> TERM 1st ENGLIH EXAM for 11th GRADES</w:t>
      </w:r>
    </w:p>
    <w:p w:rsidR="00926626" w:rsidRDefault="00926626" w:rsidP="00F34871">
      <w:pPr>
        <w:ind w:left="-567"/>
        <w:rPr>
          <w:rFonts w:ascii="Verdana" w:hAnsi="Verdana"/>
          <w:sz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9.15pt;margin-top:30.35pt;width:277.5pt;height:745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">
            <v:textbox>
              <w:txbxContent>
                <w:p w:rsidR="00926626" w:rsidRPr="00A736D5" w:rsidRDefault="00926626" w:rsidP="007F793C">
                  <w:pPr>
                    <w:ind w:hanging="142"/>
                    <w:rPr>
                      <w:b/>
                      <w:i/>
                    </w:rPr>
                  </w:pPr>
                  <w:r>
                    <w:rPr>
                      <w:b/>
                    </w:rPr>
                    <w:t xml:space="preserve">    A) </w:t>
                  </w:r>
                  <w:r w:rsidRPr="00A736D5">
                    <w:rPr>
                      <w:b/>
                    </w:rPr>
                    <w:t xml:space="preserve">Complete the passage with the correct form of the verbs in parantheses: </w:t>
                  </w:r>
                  <w:r w:rsidRPr="004D48E7">
                    <w:rPr>
                      <w:b/>
                      <w:i/>
                      <w:u w:val="single"/>
                    </w:rPr>
                    <w:t>Simple Present</w:t>
                  </w:r>
                  <w:r w:rsidRPr="00A736D5">
                    <w:rPr>
                      <w:b/>
                      <w:i/>
                    </w:rPr>
                    <w:t xml:space="preserve"> </w:t>
                  </w:r>
                  <w:r w:rsidRPr="00A736D5">
                    <w:rPr>
                      <w:b/>
                    </w:rPr>
                    <w:t xml:space="preserve">or </w:t>
                  </w:r>
                  <w:r w:rsidRPr="004D48E7">
                    <w:rPr>
                      <w:b/>
                      <w:i/>
                      <w:u w:val="single"/>
                    </w:rPr>
                    <w:t>Present Continuous</w:t>
                  </w:r>
                  <w:r w:rsidRPr="00A736D5">
                    <w:rPr>
                      <w:b/>
                      <w:i/>
                    </w:rPr>
                    <w:t>.</w:t>
                  </w:r>
                </w:p>
                <w:p w:rsidR="00926626" w:rsidRDefault="00926626" w:rsidP="007F793C">
                  <w:pPr>
                    <w:ind w:firstLine="708"/>
                  </w:pPr>
                  <w:r>
                    <w:t xml:space="preserve">The Channel is the sea between England and France. It is only a small sea, but it is very busy because a lot of people </w:t>
                  </w:r>
                  <w:r w:rsidRPr="005F7B80">
                    <w:rPr>
                      <w:b/>
                    </w:rPr>
                    <w:t>1</w:t>
                  </w:r>
                  <w:r>
                    <w:t xml:space="preserve">. _________________ (travel) across it every year. There people </w:t>
                  </w:r>
                  <w:r w:rsidRPr="005F7B80">
                    <w:rPr>
                      <w:b/>
                    </w:rPr>
                    <w:t>2</w:t>
                  </w:r>
                  <w:r>
                    <w:t xml:space="preserve">. ________________(cross) The Channel by different methods. Some people </w:t>
                  </w:r>
                  <w:r w:rsidRPr="005F7B80">
                    <w:rPr>
                      <w:b/>
                    </w:rPr>
                    <w:t>3</w:t>
                  </w:r>
                  <w:r>
                    <w:t xml:space="preserve">.____________(go) by car-ferry, or catamaran. Some 4.___________(travel) on the new train under the sea. But a lot of people </w:t>
                  </w:r>
                  <w:r w:rsidRPr="005F7B80">
                    <w:rPr>
                      <w:b/>
                    </w:rPr>
                    <w:t>5.</w:t>
                  </w:r>
                  <w:r>
                    <w:t xml:space="preserve">______________(not, like) going by ferry because  it’s too slow and crowded. And they </w:t>
                  </w:r>
                  <w:r w:rsidRPr="005F7B80">
                    <w:rPr>
                      <w:b/>
                    </w:rPr>
                    <w:t>6.</w:t>
                  </w:r>
                  <w:r>
                    <w:t xml:space="preserve">_____________(not, like) travelling through The Channel under the sea because they </w:t>
                  </w:r>
                  <w:r w:rsidRPr="0006128A">
                    <w:rPr>
                      <w:b/>
                    </w:rPr>
                    <w:t>7</w:t>
                  </w:r>
                  <w:r>
                    <w:t>. _____________ (think) it’s dangerous.</w:t>
                  </w:r>
                </w:p>
                <w:p w:rsidR="00926626" w:rsidRDefault="00926626" w:rsidP="007F793C">
                  <w:pPr>
                    <w:ind w:hanging="142"/>
                  </w:pPr>
                  <w:r>
                    <w:t xml:space="preserve">   </w:t>
                  </w:r>
                  <w:r>
                    <w:tab/>
                    <w:t xml:space="preserve"> So, how</w:t>
                  </w:r>
                  <w:r w:rsidRPr="0006128A">
                    <w:rPr>
                      <w:b/>
                    </w:rPr>
                    <w:t xml:space="preserve"> 8.</w:t>
                  </w:r>
                  <w:r>
                    <w:t xml:space="preserve"> _____________ these people _____________ (cross) The Channel?   They </w:t>
                  </w:r>
                  <w:r>
                    <w:br/>
                  </w:r>
                  <w:r w:rsidRPr="0006128A">
                    <w:rPr>
                      <w:b/>
                    </w:rPr>
                    <w:t>9</w:t>
                  </w:r>
                  <w:r>
                    <w:t>.</w:t>
                  </w:r>
                  <w:r w:rsidRPr="00EC5347">
                    <w:t xml:space="preserve"> </w:t>
                  </w:r>
                  <w:r>
                    <w:t xml:space="preserve">_____________ (travel) by hovercraft. The hovercraft is a half boat, half airplane. It </w:t>
                  </w:r>
                  <w:r w:rsidRPr="0006128A">
                    <w:rPr>
                      <w:b/>
                    </w:rPr>
                    <w:t>10</w:t>
                  </w:r>
                  <w:r>
                    <w:t>.</w:t>
                  </w:r>
                  <w:r w:rsidRPr="00A862CA">
                    <w:t xml:space="preserve"> </w:t>
                  </w:r>
                  <w:r>
                    <w:t xml:space="preserve">_____________ (lift) up on air and jet engines </w:t>
                  </w:r>
                  <w:r w:rsidRPr="00E54244">
                    <w:rPr>
                      <w:b/>
                    </w:rPr>
                    <w:t>11.</w:t>
                  </w:r>
                  <w:r w:rsidRPr="00A862CA">
                    <w:t xml:space="preserve"> </w:t>
                  </w:r>
                  <w:r>
                    <w:t xml:space="preserve">_____________ (push) it forwards. It can travel on both land and sea, and it </w:t>
                  </w:r>
                  <w:r>
                    <w:br/>
                  </w:r>
                  <w:r w:rsidRPr="00E54244">
                    <w:rPr>
                      <w:b/>
                    </w:rPr>
                    <w:t>12.</w:t>
                  </w:r>
                  <w:r w:rsidRPr="00A862CA">
                    <w:t xml:space="preserve"> </w:t>
                  </w:r>
                  <w:r>
                    <w:t xml:space="preserve">_____________ (carry) both cars and people. People </w:t>
                  </w:r>
                  <w:r w:rsidRPr="00E54244">
                    <w:rPr>
                      <w:b/>
                    </w:rPr>
                    <w:t>13.</w:t>
                  </w:r>
                  <w:r w:rsidRPr="00A862CA">
                    <w:t xml:space="preserve"> </w:t>
                  </w:r>
                  <w:r>
                    <w:t xml:space="preserve">_____________ (enjoy) travelling by hovercraft because it </w:t>
                  </w:r>
                  <w:r w:rsidRPr="00E54244">
                    <w:rPr>
                      <w:b/>
                    </w:rPr>
                    <w:t>14.</w:t>
                  </w:r>
                  <w:r w:rsidRPr="00A862CA">
                    <w:t xml:space="preserve"> </w:t>
                  </w:r>
                  <w:r>
                    <w:t xml:space="preserve">_____________ (take) only thirty-five minutes to get from England to France. The ferry </w:t>
                  </w:r>
                  <w:r>
                    <w:br/>
                  </w:r>
                  <w:r w:rsidRPr="00E54244">
                    <w:rPr>
                      <w:b/>
                    </w:rPr>
                    <w:t>15.</w:t>
                  </w:r>
                  <w:r w:rsidRPr="00A862CA">
                    <w:t xml:space="preserve"> </w:t>
                  </w:r>
                  <w:r>
                    <w:t xml:space="preserve">_____________ (take) ninety-five minutes. And hovercraft passengers always </w:t>
                  </w:r>
                  <w:r w:rsidRPr="00E54244">
                    <w:rPr>
                      <w:b/>
                    </w:rPr>
                    <w:t>16</w:t>
                  </w:r>
                  <w:r>
                    <w:t>.</w:t>
                  </w:r>
                  <w:r w:rsidRPr="00442C38">
                    <w:t xml:space="preserve"> </w:t>
                  </w:r>
                  <w:r>
                    <w:t xml:space="preserve">______________ ( get) a seat to sit. </w:t>
                  </w:r>
                </w:p>
                <w:p w:rsidR="00926626" w:rsidRDefault="00926626" w:rsidP="007F793C">
                  <w:pPr>
                    <w:ind w:firstLine="426"/>
                  </w:pPr>
                  <w:r>
                    <w:t xml:space="preserve">Today, at he hoverport, there is a problem. The hovercrafts </w:t>
                  </w:r>
                  <w:r w:rsidRPr="00521C5D">
                    <w:rPr>
                      <w:b/>
                    </w:rPr>
                    <w:t>17.</w:t>
                  </w:r>
                  <w:r w:rsidRPr="005D5124">
                    <w:t xml:space="preserve"> </w:t>
                  </w:r>
                  <w:r>
                    <w:t xml:space="preserve">_______________ (not, cross) The Channel because of strong wind. People </w:t>
                  </w:r>
                  <w:r>
                    <w:br/>
                  </w:r>
                  <w:r w:rsidRPr="00C434DE">
                    <w:rPr>
                      <w:b/>
                    </w:rPr>
                    <w:t>18.</w:t>
                  </w:r>
                  <w:r>
                    <w:t xml:space="preserve"> _______________ (not, like) travelling by hovercraft in bad weather because they </w:t>
                  </w:r>
                  <w:r w:rsidRPr="00C434DE">
                    <w:rPr>
                      <w:b/>
                    </w:rPr>
                    <w:t>19.</w:t>
                  </w:r>
                  <w:r>
                    <w:t xml:space="preserve"> _______________ (get) seasick. So, today, the passengers </w:t>
                  </w:r>
                  <w:r w:rsidRPr="00C434DE">
                    <w:rPr>
                      <w:b/>
                    </w:rPr>
                    <w:t>20</w:t>
                  </w:r>
                  <w:r>
                    <w:t xml:space="preserve">. _______________ (go) by ferry. The staff at the port </w:t>
                  </w:r>
                  <w:r w:rsidRPr="00C434DE">
                    <w:rPr>
                      <w:b/>
                    </w:rPr>
                    <w:t>21.</w:t>
                  </w:r>
                  <w:r>
                    <w:t xml:space="preserve"> _______________ (change) the passengers’ tickets and </w:t>
                  </w:r>
                  <w:r w:rsidRPr="00C434DE">
                    <w:rPr>
                      <w:b/>
                    </w:rPr>
                    <w:t>22.</w:t>
                  </w:r>
                  <w:r w:rsidRPr="00BF287D">
                    <w:t xml:space="preserve"> </w:t>
                  </w:r>
                  <w:r>
                    <w:t xml:space="preserve">_______________ (transfer) them onto ferries. It </w:t>
                  </w:r>
                  <w:r>
                    <w:br/>
                  </w:r>
                  <w:r w:rsidRPr="00C434DE">
                    <w:rPr>
                      <w:b/>
                    </w:rPr>
                    <w:t>23.</w:t>
                  </w:r>
                  <w:r w:rsidRPr="001F2AFF">
                    <w:t xml:space="preserve"> </w:t>
                  </w:r>
                  <w:r>
                    <w:t xml:space="preserve">_______________ (take) a long time because a lot of people </w:t>
                  </w:r>
                  <w:r w:rsidRPr="00C434DE">
                    <w:rPr>
                      <w:b/>
                    </w:rPr>
                    <w:t>24.</w:t>
                  </w:r>
                  <w:r w:rsidRPr="001F2AFF">
                    <w:t xml:space="preserve"> </w:t>
                  </w:r>
                  <w:r>
                    <w:t xml:space="preserve">_______________ (wait), and they </w:t>
                  </w:r>
                  <w:r>
                    <w:br/>
                  </w:r>
                  <w:r w:rsidRPr="00C434DE">
                    <w:rPr>
                      <w:b/>
                    </w:rPr>
                    <w:t>25.</w:t>
                  </w:r>
                  <w:r w:rsidRPr="001F2AFF">
                    <w:t xml:space="preserve"> </w:t>
                  </w:r>
                  <w:r>
                    <w:t>_______________ (get) very angry. Today is not a good day for the hovercraft passengers and staff.</w:t>
                  </w:r>
                </w:p>
                <w:p w:rsidR="00926626" w:rsidRPr="00122163" w:rsidRDefault="00926626" w:rsidP="007F793C">
                  <w:pPr>
                    <w:ind w:firstLine="426"/>
                  </w:pPr>
                  <w:r w:rsidRPr="00122163">
                    <w:tab/>
                  </w:r>
                </w:p>
                <w:p w:rsidR="00926626" w:rsidRPr="009F4C82" w:rsidRDefault="00926626" w:rsidP="00A56DED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left:0;text-align:left;margin-left:242.1pt;margin-top:1.1pt;width:300.75pt;height:781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">
            <v:textbox>
              <w:txbxContent>
                <w:p w:rsidR="00926626" w:rsidRDefault="00926626" w:rsidP="006B5685">
                  <w:pPr>
                    <w:rPr>
                      <w:b/>
                    </w:rPr>
                  </w:pPr>
                  <w:r w:rsidRPr="006E59CB">
                    <w:rPr>
                      <w:b/>
                    </w:rPr>
                    <w:t>B)</w:t>
                  </w:r>
                  <w:r w:rsidRPr="00445F1E">
                    <w:rPr>
                      <w:b/>
                    </w:rPr>
                    <w:t>Answer the questions according to the passage above.</w:t>
                  </w:r>
                </w:p>
                <w:p w:rsidR="00926626" w:rsidRPr="00122163" w:rsidRDefault="00926626" w:rsidP="006B5685">
                  <w:r w:rsidRPr="00122163">
                    <w:t>1. W</w:t>
                  </w:r>
                  <w:r>
                    <w:t>here is The Channel?</w:t>
                  </w:r>
                  <w:r>
                    <w:br/>
                  </w:r>
                  <w:r w:rsidRPr="00122163">
                    <w:t>______________</w:t>
                  </w:r>
                  <w:r>
                    <w:t>______________________________</w:t>
                  </w:r>
                </w:p>
                <w:p w:rsidR="00926626" w:rsidRPr="00122163" w:rsidRDefault="00926626" w:rsidP="006B5685">
                  <w:r w:rsidRPr="00122163">
                    <w:t xml:space="preserve">2. How many ways are there to cross The Channel? </w:t>
                  </w:r>
                  <w:r>
                    <w:br/>
                    <w:t xml:space="preserve"> </w:t>
                  </w:r>
                  <w:r w:rsidRPr="00122163">
                    <w:t>What are they?</w:t>
                  </w:r>
                  <w:r w:rsidRPr="00122163">
                    <w:br/>
                    <w:t>_____________</w:t>
                  </w:r>
                  <w:r>
                    <w:t>_______________________________</w:t>
                  </w:r>
                </w:p>
                <w:p w:rsidR="00926626" w:rsidRPr="00122163" w:rsidRDefault="00926626" w:rsidP="006B5685">
                  <w:r w:rsidRPr="00122163">
                    <w:t>3. Why don’t people like travelling by ferry?</w:t>
                  </w:r>
                  <w:r w:rsidRPr="00122163">
                    <w:br/>
                    <w:t>________________</w:t>
                  </w:r>
                  <w:r>
                    <w:t>____________________________</w:t>
                  </w:r>
                </w:p>
                <w:p w:rsidR="00926626" w:rsidRPr="00122163" w:rsidRDefault="00926626" w:rsidP="006B5685">
                  <w:r w:rsidRPr="00122163">
                    <w:t>4. Does the hovercraft carry only people?</w:t>
                  </w:r>
                  <w:r w:rsidRPr="00122163">
                    <w:br/>
                    <w:t>_____________</w:t>
                  </w:r>
                  <w:r>
                    <w:t>_______________________________</w:t>
                  </w:r>
                </w:p>
                <w:p w:rsidR="00926626" w:rsidRPr="00122163" w:rsidRDefault="00926626" w:rsidP="006B5685">
                  <w:r w:rsidRPr="00122163">
                    <w:t>5. Why aren’t the hovercrafts crossing The Channel today?</w:t>
                  </w:r>
                  <w:r w:rsidRPr="00122163">
                    <w:br/>
                    <w:t>_____________</w:t>
                  </w:r>
                  <w:r>
                    <w:t>_______________________________</w:t>
                  </w:r>
                </w:p>
                <w:p w:rsidR="00926626" w:rsidRDefault="00926626" w:rsidP="00291573">
                  <w:r w:rsidRPr="006E4ADA">
                    <w:rPr>
                      <w:b/>
                    </w:rPr>
                    <w:t xml:space="preserve">C) </w:t>
                  </w:r>
                  <w:r>
                    <w:rPr>
                      <w:b/>
                    </w:rPr>
                    <w:t xml:space="preserve">Make questions using the clues and answer the questions properly with </w:t>
                  </w:r>
                  <w:r w:rsidRPr="00FB3DC2">
                    <w:rPr>
                      <w:b/>
                      <w:i/>
                      <w:u w:val="single"/>
                    </w:rPr>
                    <w:t>PAST SIMPLE TENSE</w:t>
                  </w:r>
                  <w:r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br/>
                    <w:t xml:space="preserve">e.g. </w:t>
                  </w:r>
                  <w:r w:rsidRPr="00B62B57">
                    <w:t>You</w:t>
                  </w:r>
                  <w:r>
                    <w:rPr>
                      <w:b/>
                    </w:rPr>
                    <w:t xml:space="preserve">  </w:t>
                  </w:r>
                  <w:r w:rsidRPr="00B62B57">
                    <w:t>/ have a shower / yesterday</w:t>
                  </w:r>
                  <w:r>
                    <w:t>.</w:t>
                  </w:r>
                  <w:r>
                    <w:rPr>
                      <w:b/>
                    </w:rPr>
                    <w:br/>
                    <w:t xml:space="preserve">      </w:t>
                  </w:r>
                  <w:r>
                    <w:rPr>
                      <w:i/>
                    </w:rPr>
                    <w:t>Did you have a shower yesterday?</w:t>
                  </w:r>
                  <w:r>
                    <w:rPr>
                      <w:i/>
                    </w:rPr>
                    <w:br/>
                    <w:t xml:space="preserve">       Yes, I __had_____ a shower yesterday.</w:t>
                  </w:r>
                  <w:r>
                    <w:rPr>
                      <w:i/>
                    </w:rPr>
                    <w:br/>
                  </w:r>
                  <w:r>
                    <w:br/>
                  </w:r>
                  <w:r w:rsidRPr="00291573">
                    <w:rPr>
                      <w:b/>
                    </w:rPr>
                    <w:t>1.</w:t>
                  </w:r>
                  <w:r>
                    <w:t xml:space="preserve"> you / fall / into the river?</w:t>
                  </w:r>
                  <w:r>
                    <w:br/>
                    <w:t xml:space="preserve">   ____________________________________?</w:t>
                  </w:r>
                  <w:r>
                    <w:br/>
                    <w:t>Yes, I ________________ into the river.</w:t>
                  </w:r>
                </w:p>
                <w:p w:rsidR="00926626" w:rsidRDefault="00926626" w:rsidP="00291573">
                  <w:r w:rsidRPr="00291573">
                    <w:rPr>
                      <w:b/>
                    </w:rPr>
                    <w:t>2.</w:t>
                  </w:r>
                  <w:r>
                    <w:t xml:space="preserve"> Jack / sing / a song?</w:t>
                  </w:r>
                  <w:r>
                    <w:br/>
                    <w:t>____________________________________?</w:t>
                  </w:r>
                  <w:r>
                    <w:br/>
                    <w:t>Yes, he ________________ a song.</w:t>
                  </w:r>
                </w:p>
                <w:p w:rsidR="00926626" w:rsidRDefault="00926626" w:rsidP="00291573">
                  <w:r w:rsidRPr="00291573">
                    <w:rPr>
                      <w:b/>
                    </w:rPr>
                    <w:t>3.</w:t>
                  </w:r>
                  <w:r>
                    <w:t xml:space="preserve"> Sue /send /you / a letter?</w:t>
                  </w:r>
                  <w:r>
                    <w:br/>
                    <w:t>____________________________________?</w:t>
                  </w:r>
                  <w:r>
                    <w:br/>
                    <w:t>No, she ___________________ me a letter.</w:t>
                  </w:r>
                  <w:r>
                    <w:br/>
                  </w:r>
                  <w:r>
                    <w:rPr>
                      <w:b/>
                    </w:rPr>
                    <w:br/>
                  </w:r>
                  <w:r w:rsidRPr="00291573">
                    <w:rPr>
                      <w:b/>
                    </w:rPr>
                    <w:t>4.</w:t>
                  </w:r>
                  <w:r>
                    <w:t xml:space="preserve"> He / sleep / on the floor?</w:t>
                  </w:r>
                  <w:r>
                    <w:br/>
                    <w:t>____________________________________?</w:t>
                  </w:r>
                  <w:r>
                    <w:br/>
                    <w:t>Yes, he _______________ on the floor.</w:t>
                  </w:r>
                  <w:r>
                    <w:br/>
                  </w:r>
                  <w:r>
                    <w:rPr>
                      <w:b/>
                    </w:rPr>
                    <w:br/>
                  </w:r>
                  <w:r w:rsidRPr="00291573">
                    <w:rPr>
                      <w:b/>
                    </w:rPr>
                    <w:t>5.</w:t>
                  </w:r>
                  <w:r>
                    <w:t xml:space="preserve"> Wesley / see / Mike yesterday?</w:t>
                  </w:r>
                  <w:r>
                    <w:br/>
                    <w:t>____________________________________?</w:t>
                  </w:r>
                  <w:r>
                    <w:br/>
                    <w:t xml:space="preserve"> No, he _______________ him yesterday.</w:t>
                  </w:r>
                </w:p>
                <w:p w:rsidR="00926626" w:rsidRPr="006657C3" w:rsidRDefault="00926626" w:rsidP="00001EB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001EB9">
                    <w:rPr>
                      <w:b/>
                    </w:rPr>
                    <w:t>6.</w:t>
                  </w:r>
                  <w:r>
                    <w:t xml:space="preserve"> You/ play / chess / with your parents</w:t>
                  </w:r>
                  <w:r>
                    <w:br/>
                    <w:t>____________________________________?</w:t>
                  </w:r>
                  <w:r>
                    <w:br/>
                    <w:t>Yes, I _______________ chess with my parents.</w:t>
                  </w:r>
                  <w:r>
                    <w:br/>
                  </w:r>
                  <w:r w:rsidRPr="00001EB9">
                    <w:rPr>
                      <w:b/>
                    </w:rPr>
                    <w:t>7.</w:t>
                  </w:r>
                  <w:r>
                    <w:t xml:space="preserve"> Omar / dance / at the party.</w:t>
                  </w:r>
                  <w:r>
                    <w:br/>
                    <w:t>____________________________________?</w:t>
                  </w:r>
                  <w:r>
                    <w:br/>
                    <w:t>Yes, he ________________ at the party.</w:t>
                  </w:r>
                </w:p>
                <w:p w:rsidR="00926626" w:rsidRPr="00FF3D78" w:rsidRDefault="00926626" w:rsidP="00FF3D78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sz w:val="20"/>
        </w:rPr>
        <w:t>Name Surname :</w:t>
      </w:r>
      <w:r>
        <w:rPr>
          <w:rFonts w:ascii="Verdana" w:hAnsi="Verdana"/>
          <w:sz w:val="20"/>
        </w:rPr>
        <w:br/>
        <w:t>Class / Number :</w:t>
      </w:r>
    </w:p>
    <w:p w:rsidR="00926626" w:rsidRDefault="00926626" w:rsidP="00D00930">
      <w:pPr>
        <w:ind w:left="-142" w:firstLine="142"/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br/>
      </w:r>
    </w:p>
    <w:p w:rsidR="00926626" w:rsidRDefault="00926626" w:rsidP="00D00930">
      <w:pPr>
        <w:ind w:left="-142" w:firstLine="142"/>
        <w:jc w:val="center"/>
        <w:rPr>
          <w:rFonts w:ascii="Verdana" w:hAnsi="Verdana"/>
          <w:sz w:val="20"/>
        </w:rPr>
      </w:pPr>
      <w:r>
        <w:rPr>
          <w:noProof/>
          <w:lang w:eastAsia="tr-TR"/>
        </w:rPr>
        <w:pict>
          <v:shape id="Metin Kutusu 11" o:spid="_x0000_s1028" type="#_x0000_t202" style="position:absolute;left:0;text-align:left;margin-left:248.85pt;margin-top:-162.95pt;width:289.5pt;height:82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">
            <v:textbox>
              <w:txbxContent>
                <w:p w:rsidR="00926626" w:rsidRDefault="00926626" w:rsidP="00F50345">
                  <w:pPr>
                    <w:rPr>
                      <w:sz w:val="23"/>
                      <w:szCs w:val="23"/>
                    </w:rPr>
                  </w:pPr>
                  <w:r w:rsidRPr="00C44B81">
                    <w:rPr>
                      <w:b/>
                      <w:sz w:val="23"/>
                      <w:szCs w:val="23"/>
                    </w:rPr>
                    <w:t xml:space="preserve">Roger: </w:t>
                  </w:r>
                  <w:r w:rsidRPr="00C44B81">
                    <w:rPr>
                      <w:sz w:val="23"/>
                      <w:szCs w:val="23"/>
                    </w:rPr>
                    <w:t xml:space="preserve">That’s probably the real reason. He works hard and his boss is very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  3. satisfied   /   satisfying </w:t>
                  </w:r>
                  <w:r w:rsidRPr="00C44B81">
                    <w:rPr>
                      <w:sz w:val="23"/>
                      <w:szCs w:val="23"/>
                    </w:rPr>
                    <w:t xml:space="preserve"> with him.</w:t>
                  </w:r>
                  <w:r w:rsidRPr="00C44B81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>Li Na:</w:t>
                  </w:r>
                  <w:r w:rsidRPr="00C44B81">
                    <w:rPr>
                      <w:sz w:val="23"/>
                      <w:szCs w:val="23"/>
                    </w:rPr>
                    <w:t xml:space="preserve">  Well, I hope he changes his mind. It’s difficult to find a  4.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satified / satisfying   </w:t>
                  </w:r>
                  <w:r w:rsidRPr="00C44B81">
                    <w:rPr>
                      <w:sz w:val="23"/>
                      <w:szCs w:val="23"/>
                    </w:rPr>
                    <w:t xml:space="preserve"> job with a good salary.</w:t>
                  </w:r>
                  <w:r w:rsidRPr="00C44B81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Roger: </w:t>
                  </w:r>
                  <w:r w:rsidRPr="00C44B81">
                    <w:rPr>
                      <w:sz w:val="23"/>
                      <w:szCs w:val="23"/>
                    </w:rPr>
                    <w:t xml:space="preserve">How about your sister, Kate? I heard that she won a prize for her multimedia project. She must be 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 5.excited / exciting </w:t>
                  </w:r>
                  <w:r w:rsidRPr="00C44B81">
                    <w:rPr>
                      <w:sz w:val="23"/>
                      <w:szCs w:val="23"/>
                    </w:rPr>
                    <w:t>.</w:t>
                  </w:r>
                  <w:r w:rsidRPr="00C44B81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Li Na: </w:t>
                  </w:r>
                  <w:r w:rsidRPr="00C44B81">
                    <w:rPr>
                      <w:sz w:val="23"/>
                      <w:szCs w:val="23"/>
                    </w:rPr>
                    <w:t xml:space="preserve">I’m really happy for her. She worked so hard. And the results are fantastic. It’s a sociology project and it’s full of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  6. interested   /  interesting    </w:t>
                  </w:r>
                  <w:r w:rsidRPr="00C44B81">
                    <w:rPr>
                      <w:sz w:val="23"/>
                      <w:szCs w:val="23"/>
                    </w:rPr>
                    <w:t>images and sounds.</w:t>
                  </w:r>
                  <w:r w:rsidRPr="00C44B81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Roger: </w:t>
                  </w:r>
                  <w:r w:rsidRPr="00C44B81">
                    <w:rPr>
                      <w:sz w:val="23"/>
                      <w:szCs w:val="23"/>
                    </w:rPr>
                    <w:t xml:space="preserve"> Good for her! She really deserves it. But I feel really bad. She invited me to see it. I planned to go, but when the day came, I completely forgot. I was so 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7.embarassed   /  embarassing. </w:t>
                  </w:r>
                  <w:r w:rsidRPr="00C44B81">
                    <w:rPr>
                      <w:b/>
                      <w:sz w:val="23"/>
                      <w:szCs w:val="23"/>
                    </w:rPr>
                    <w:br/>
                    <w:t xml:space="preserve">Li Na:  </w:t>
                  </w:r>
                  <w:r w:rsidRPr="00C44B81">
                    <w:rPr>
                      <w:sz w:val="23"/>
                      <w:szCs w:val="23"/>
                    </w:rPr>
                    <w:t xml:space="preserve">Yes, she told me. You were really  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8.suprised  /  suprising </w:t>
                  </w:r>
                  <w:r w:rsidRPr="00C44B81">
                    <w:rPr>
                      <w:sz w:val="23"/>
                      <w:szCs w:val="23"/>
                    </w:rPr>
                    <w:t xml:space="preserve"> when she told it. Don’t worry about it. She knows you’re very busy. </w:t>
                  </w:r>
                  <w:r w:rsidRPr="00C44B81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Roger:  </w:t>
                  </w:r>
                  <w:r w:rsidRPr="00C44B81">
                    <w:rPr>
                      <w:sz w:val="23"/>
                      <w:szCs w:val="23"/>
                    </w:rPr>
                    <w:t xml:space="preserve">Well, I’m glad she’s not upset with me. By the way, there’s a documentary on </w:t>
                  </w:r>
                  <w:r>
                    <w:rPr>
                      <w:sz w:val="23"/>
                      <w:szCs w:val="23"/>
                    </w:rPr>
                    <w:t>TV</w:t>
                  </w:r>
                  <w:r w:rsidRPr="00C44B81">
                    <w:rPr>
                      <w:sz w:val="23"/>
                      <w:szCs w:val="23"/>
                    </w:rPr>
                    <w:t xml:space="preserve"> this evening that you shouldn’t miss. </w:t>
                  </w:r>
                  <w:r>
                    <w:rPr>
                      <w:sz w:val="23"/>
                      <w:szCs w:val="23"/>
                    </w:rPr>
                    <w:br/>
                  </w:r>
                  <w:r>
                    <w:rPr>
                      <w:b/>
                      <w:sz w:val="23"/>
                      <w:szCs w:val="23"/>
                    </w:rPr>
                    <w:t xml:space="preserve">Li Na: </w:t>
                  </w:r>
                  <w:r>
                    <w:rPr>
                      <w:sz w:val="23"/>
                      <w:szCs w:val="23"/>
                    </w:rPr>
                    <w:t>Is it about global warming?</w:t>
                  </w:r>
                  <w:r w:rsidRPr="00C44B81">
                    <w:rPr>
                      <w:sz w:val="23"/>
                      <w:szCs w:val="23"/>
                    </w:rP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It sounds very  </w:t>
                  </w:r>
                  <w:r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>9.</w:t>
                  </w:r>
                  <w:r w:rsidRPr="00C44B81">
                    <w:rPr>
                      <w:sz w:val="23"/>
                      <w:szCs w:val="23"/>
                    </w:rPr>
                    <w:t xml:space="preserve">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depressed   /  depressing. </w:t>
                  </w:r>
                  <w:r w:rsidRPr="00C44B81">
                    <w:rPr>
                      <w:b/>
                      <w:sz w:val="23"/>
                      <w:szCs w:val="23"/>
                    </w:rPr>
                    <w:br/>
                  </w:r>
                  <w:r>
                    <w:rPr>
                      <w:b/>
                      <w:sz w:val="23"/>
                      <w:szCs w:val="23"/>
                    </w:rPr>
                    <w:t>Roger :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 </w:t>
                  </w:r>
                  <w:r w:rsidRPr="00C44B81">
                    <w:rPr>
                      <w:sz w:val="23"/>
                      <w:szCs w:val="23"/>
                    </w:rPr>
                    <w:t xml:space="preserve">Yeah! You’re probably right. But as you know, I’m very </w:t>
                  </w:r>
                  <w:r w:rsidRPr="00C44B81">
                    <w:rPr>
                      <w:b/>
                      <w:sz w:val="23"/>
                      <w:szCs w:val="23"/>
                    </w:rPr>
                    <w:t>10.</w:t>
                  </w:r>
                  <w:r w:rsidRPr="00C44B81">
                    <w:rPr>
                      <w:sz w:val="23"/>
                      <w:szCs w:val="23"/>
                    </w:rPr>
                    <w:t xml:space="preserve"> </w:t>
                  </w:r>
                  <w:r w:rsidRPr="00C44B81">
                    <w:rPr>
                      <w:b/>
                      <w:sz w:val="23"/>
                      <w:szCs w:val="23"/>
                    </w:rPr>
                    <w:t xml:space="preserve">interested  /  interesting  </w:t>
                  </w:r>
                  <w:r w:rsidRPr="00C44B81">
                    <w:rPr>
                      <w:sz w:val="23"/>
                      <w:szCs w:val="23"/>
                    </w:rPr>
                    <w:t>in that type of documentary. I’m not going to miss it.</w:t>
                  </w:r>
                </w:p>
                <w:p w:rsidR="00926626" w:rsidRPr="004771D0" w:rsidRDefault="00926626" w:rsidP="00DB19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</w:rPr>
                  </w:pPr>
                  <w:r w:rsidRPr="004771D0">
                    <w:rPr>
                      <w:rFonts w:cs="Calibri"/>
                      <w:b/>
                      <w:i/>
                      <w:color w:val="000000"/>
                      <w:lang w:eastAsia="tr-TR"/>
                    </w:rPr>
                    <w:t xml:space="preserve">F) </w:t>
                  </w:r>
                  <w:r w:rsidRPr="004771D0">
                    <w:rPr>
                      <w:rFonts w:cs="Calibri"/>
                      <w:b/>
                      <w:color w:val="000000"/>
                      <w:lang w:eastAsia="tr-TR"/>
                    </w:rPr>
                    <w:t xml:space="preserve">Choose </w:t>
                  </w:r>
                  <w:r w:rsidRPr="004771D0">
                    <w:rPr>
                      <w:rFonts w:cs="Calibri"/>
                      <w:color w:val="000000"/>
                      <w:lang w:eastAsia="tr-TR"/>
                    </w:rPr>
                    <w:t>‘</w:t>
                  </w:r>
                  <w:r w:rsidRPr="004771D0">
                    <w:rPr>
                      <w:rFonts w:cs="Calibri"/>
                      <w:i/>
                      <w:color w:val="000000"/>
                      <w:u w:val="single"/>
                      <w:lang w:eastAsia="tr-TR"/>
                    </w:rPr>
                    <w:t>Will’</w:t>
                  </w:r>
                  <w:r w:rsidRPr="004771D0">
                    <w:rPr>
                      <w:rFonts w:cs="Calibri"/>
                      <w:b/>
                      <w:color w:val="000000"/>
                      <w:lang w:eastAsia="tr-TR"/>
                    </w:rPr>
                    <w:t xml:space="preserve"> or </w:t>
                  </w:r>
                  <w:r w:rsidRPr="004771D0">
                    <w:rPr>
                      <w:rFonts w:cs="Calibri"/>
                      <w:i/>
                      <w:color w:val="000000"/>
                      <w:u w:val="single"/>
                      <w:lang w:eastAsia="tr-TR"/>
                    </w:rPr>
                    <w:t>‘Be going to’</w:t>
                  </w:r>
                  <w:r w:rsidRPr="004771D0">
                    <w:rPr>
                      <w:rFonts w:cs="Calibri"/>
                      <w:b/>
                      <w:color w:val="000000"/>
                      <w:lang w:eastAsia="tr-TR"/>
                    </w:rPr>
                    <w:t xml:space="preserve">  and fill in the gaps. </w:t>
                  </w:r>
                  <w:r w:rsidRPr="004771D0">
                    <w:rPr>
                      <w:rFonts w:cs="Calibri"/>
                      <w:i/>
                      <w:color w:val="000000"/>
                      <w:lang w:eastAsia="tr-TR"/>
                    </w:rPr>
                    <w:br/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b/>
                    </w:rPr>
                    <w:t>1.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Yolenthe</w:t>
                  </w:r>
                  <w:r w:rsidRPr="004771D0">
                    <w:rPr>
                      <w:rFonts w:cs="Calibri"/>
                    </w:rPr>
                    <w:t xml:space="preserve">  : We don’t have any bread. </w:t>
                  </w:r>
                </w:p>
                <w:p w:rsidR="00926626" w:rsidRPr="00900854" w:rsidRDefault="00926626" w:rsidP="00A0569D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4771D0">
                    <w:rPr>
                      <w:rFonts w:cs="Calibri"/>
                    </w:rPr>
                    <w:t xml:space="preserve">    </w:t>
                  </w:r>
                  <w:r w:rsidRPr="004771D0">
                    <w:rPr>
                      <w:rFonts w:cs="Calibri"/>
                      <w:i/>
                    </w:rPr>
                    <w:t xml:space="preserve">Wesley    </w:t>
                  </w:r>
                  <w:r w:rsidRPr="004771D0">
                    <w:rPr>
                      <w:rFonts w:cs="Calibri"/>
                    </w:rPr>
                    <w:t xml:space="preserve">: OK. I __________________ get some from the shop. </w:t>
                  </w:r>
                  <w:r w:rsidRPr="004771D0">
                    <w:rPr>
                      <w:rFonts w:cs="Calibri"/>
                    </w:rPr>
                    <w:br/>
                    <w:t xml:space="preserve"> </w:t>
                  </w:r>
                  <w:r w:rsidRPr="004771D0">
                    <w:rPr>
                      <w:rFonts w:cs="Calibri"/>
                      <w:b/>
                    </w:rPr>
                    <w:t>2</w:t>
                  </w:r>
                  <w:r w:rsidRPr="004771D0">
                    <w:rPr>
                      <w:rFonts w:cs="Calibri"/>
                    </w:rPr>
                    <w:t xml:space="preserve">. </w:t>
                  </w:r>
                  <w:r w:rsidRPr="004771D0">
                    <w:rPr>
                      <w:rFonts w:eastAsia="Times-Roman" w:cs="Calibri"/>
                    </w:rPr>
                    <w:t>Do you like my new Iphone5s? Here, I ____________ show you how it works.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b/>
                    </w:rPr>
                    <w:t xml:space="preserve"> 3.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Selcuk</w:t>
                  </w:r>
                  <w:r w:rsidRPr="004771D0">
                    <w:rPr>
                      <w:rFonts w:cs="Calibri"/>
                    </w:rPr>
                    <w:t xml:space="preserve">: Why do you need my bag? </w:t>
                  </w:r>
                  <w:r w:rsidRPr="004771D0">
                    <w:rPr>
                      <w:rFonts w:cs="Calibri"/>
                    </w:rPr>
                    <w:br/>
                    <w:t xml:space="preserve">     </w:t>
                  </w:r>
                  <w:r w:rsidRPr="004771D0">
                    <w:rPr>
                      <w:rFonts w:cs="Calibri"/>
                      <w:i/>
                    </w:rPr>
                    <w:t>Burak</w:t>
                  </w:r>
                  <w:r w:rsidRPr="004771D0">
                    <w:rPr>
                      <w:rFonts w:cs="Calibri"/>
                    </w:rPr>
                    <w:t xml:space="preserve">: I __________________ visit my mother in Scotland next month. </w:t>
                  </w:r>
                  <w:r w:rsidRPr="004771D0">
                    <w:rPr>
                      <w:rFonts w:cs="Calibri"/>
                    </w:rPr>
                    <w:br/>
                    <w:t xml:space="preserve"> </w:t>
                  </w:r>
                  <w:r w:rsidRPr="004771D0">
                    <w:rPr>
                      <w:rFonts w:cs="Calibri"/>
                      <w:b/>
                    </w:rPr>
                    <w:t>4</w:t>
                  </w:r>
                  <w:r w:rsidRPr="004771D0">
                    <w:rPr>
                      <w:rFonts w:cs="Calibri"/>
                    </w:rPr>
                    <w:t xml:space="preserve">. </w:t>
                  </w:r>
                  <w:r w:rsidRPr="004771D0">
                    <w:rPr>
                      <w:rFonts w:cs="Calibri"/>
                      <w:i/>
                    </w:rPr>
                    <w:t>Didier</w:t>
                  </w:r>
                  <w:r w:rsidRPr="004771D0">
                    <w:rPr>
                      <w:rFonts w:cs="Calibri"/>
                    </w:rPr>
                    <w:t xml:space="preserve">: I’m really cold. </w:t>
                  </w:r>
                  <w:r w:rsidRPr="004771D0">
                    <w:rPr>
                      <w:rFonts w:cs="Calibri"/>
                    </w:rPr>
                    <w:br/>
                    <w:t xml:space="preserve">     </w:t>
                  </w:r>
                  <w:r w:rsidRPr="004771D0">
                    <w:rPr>
                      <w:rFonts w:cs="Calibri"/>
                      <w:i/>
                    </w:rPr>
                    <w:t>Fernando</w:t>
                  </w:r>
                  <w:r w:rsidRPr="004771D0">
                    <w:rPr>
                      <w:rFonts w:cs="Calibri"/>
                    </w:rPr>
                    <w:t xml:space="preserve">: I __________________ turn the heating on.  </w:t>
                  </w:r>
                  <w:r w:rsidRPr="004771D0">
                    <w:rPr>
                      <w:rFonts w:cs="Calibri"/>
                      <w:b/>
                    </w:rPr>
                    <w:t>5.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Albert</w:t>
                  </w:r>
                  <w:r w:rsidRPr="004771D0">
                    <w:rPr>
                      <w:rFonts w:cs="Calibri"/>
                    </w:rPr>
                    <w:t xml:space="preserve">: Are you going to cinema tonight? </w:t>
                  </w:r>
                  <w:r w:rsidRPr="004771D0">
                    <w:rPr>
                      <w:rFonts w:cs="Calibri"/>
                    </w:rPr>
                    <w:br/>
                    <w:t xml:space="preserve">     </w:t>
                  </w:r>
                  <w:r w:rsidRPr="004771D0">
                    <w:rPr>
                      <w:rFonts w:cs="Calibri"/>
                      <w:i/>
                    </w:rPr>
                    <w:t>Aurelien</w:t>
                  </w:r>
                  <w:r w:rsidRPr="004771D0">
                    <w:rPr>
                      <w:rFonts w:cs="Calibri"/>
                    </w:rPr>
                    <w:t>: Yes. I have two tickets. I _______________ watch that film.</w:t>
                  </w:r>
                  <w:r w:rsidRPr="004771D0">
                    <w:rPr>
                      <w:rFonts w:cs="Calibri"/>
                    </w:rPr>
                    <w:br/>
                    <w:t xml:space="preserve"> </w:t>
                  </w:r>
                  <w:r w:rsidRPr="004771D0">
                    <w:rPr>
                      <w:rFonts w:cs="Calibri"/>
                      <w:b/>
                    </w:rPr>
                    <w:t>6.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Lionel</w:t>
                  </w:r>
                  <w:r w:rsidRPr="004771D0">
                    <w:rPr>
                      <w:rFonts w:cs="Calibri"/>
                    </w:rPr>
                    <w:t xml:space="preserve">: What are your plans after you leave university? </w:t>
                  </w:r>
                  <w:r w:rsidRPr="004771D0">
                    <w:rPr>
                      <w:rFonts w:cs="Calibri"/>
                    </w:rPr>
                    <w:br/>
                    <w:t xml:space="preserve">     </w:t>
                  </w:r>
                  <w:r w:rsidRPr="004771D0">
                    <w:rPr>
                      <w:rFonts w:cs="Calibri"/>
                      <w:i/>
                    </w:rPr>
                    <w:t>Christiano</w:t>
                  </w:r>
                  <w:r w:rsidRPr="004771D0">
                    <w:rPr>
                      <w:rFonts w:cs="Calibri"/>
                    </w:rPr>
                    <w:t xml:space="preserve">: I __________________ work in a hospital in Africa. I leave on the 28th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b/>
                    </w:rPr>
                    <w:t>7</w:t>
                  </w:r>
                  <w:r w:rsidRPr="004771D0">
                    <w:rPr>
                      <w:rFonts w:cs="Calibri"/>
                    </w:rPr>
                    <w:t>. (</w:t>
                  </w:r>
                  <w:r w:rsidRPr="004771D0">
                    <w:rPr>
                      <w:rFonts w:cs="Calibri"/>
                      <w:i/>
                    </w:rPr>
                    <w:t>The phone rings</w:t>
                  </w:r>
                  <w:r w:rsidRPr="004771D0">
                    <w:rPr>
                      <w:rFonts w:cs="Calibri"/>
                    </w:rPr>
                    <w:t xml:space="preserve">)  </w:t>
                  </w:r>
                  <w:r w:rsidRPr="004771D0">
                    <w:rPr>
                      <w:rFonts w:cs="Calibri"/>
                      <w:i/>
                    </w:rPr>
                    <w:t>Emmanuel:</w:t>
                  </w:r>
                  <w:r w:rsidRPr="004771D0">
                    <w:rPr>
                      <w:rFonts w:cs="Calibri"/>
                    </w:rPr>
                    <w:t xml:space="preserve"> I ____________ get it!  </w:t>
                  </w:r>
                  <w:r w:rsidRPr="004771D0">
                    <w:rPr>
                      <w:rFonts w:cs="Calibri"/>
                      <w:b/>
                    </w:rPr>
                    <w:t>8.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Arda</w:t>
                  </w:r>
                  <w:r w:rsidRPr="004771D0">
                    <w:rPr>
                      <w:rFonts w:cs="Calibri"/>
                    </w:rPr>
                    <w:t xml:space="preserve">: Are you ready to order? </w:t>
                  </w:r>
                  <w:r w:rsidRPr="004771D0">
                    <w:rPr>
                      <w:rFonts w:cs="Calibri"/>
                    </w:rPr>
                    <w:br/>
                    <w:t xml:space="preserve">    </w:t>
                  </w:r>
                  <w:r w:rsidRPr="004771D0">
                    <w:rPr>
                      <w:rFonts w:cs="Calibri"/>
                      <w:i/>
                    </w:rPr>
                    <w:t>Bale</w:t>
                  </w:r>
                  <w:r w:rsidRPr="004771D0">
                    <w:rPr>
                      <w:rFonts w:cs="Calibri"/>
                    </w:rPr>
                    <w:t xml:space="preserve">: I can’t decide … Okay, I __________________ have the steak, please.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b/>
                    </w:rPr>
                    <w:t>9.</w:t>
                  </w:r>
                  <w:r w:rsidRPr="004771D0">
                    <w:rPr>
                      <w:rFonts w:cs="Calibri"/>
                    </w:rPr>
                    <w:t xml:space="preserve"> </w:t>
                  </w:r>
                  <w:r w:rsidRPr="004771D0">
                    <w:rPr>
                      <w:rFonts w:cs="Calibri"/>
                      <w:i/>
                    </w:rPr>
                    <w:t>Frank</w:t>
                  </w:r>
                  <w:r w:rsidRPr="004771D0">
                    <w:rPr>
                      <w:rFonts w:cs="Calibri"/>
                    </w:rPr>
                    <w:t xml:space="preserve">: Are you busy tonight? Would you like to have coffee?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i/>
                    </w:rPr>
                    <w:t xml:space="preserve">    Bruma</w:t>
                  </w:r>
                  <w:r w:rsidRPr="004771D0">
                    <w:rPr>
                      <w:rFonts w:cs="Calibri"/>
                    </w:rPr>
                    <w:t xml:space="preserve">: Sorry. I __________________ go to the library. I’ve been planning to study  all day.  </w:t>
                  </w:r>
                  <w:r w:rsidRPr="004771D0">
                    <w:rPr>
                      <w:rFonts w:cs="Calibri"/>
                    </w:rPr>
                    <w:br/>
                  </w:r>
                  <w:r w:rsidRPr="004771D0">
                    <w:rPr>
                      <w:rFonts w:cs="Calibri"/>
                      <w:b/>
                    </w:rPr>
                    <w:t xml:space="preserve">10. </w:t>
                  </w:r>
                  <w:r w:rsidRPr="004771D0">
                    <w:rPr>
                      <w:rFonts w:eastAsia="Times-Roman" w:cs="Calibri"/>
                    </w:rPr>
                    <w:t>1 read in the paper that they____________ the price of gas again.</w:t>
                  </w:r>
                  <w:r w:rsidRPr="00900854">
                    <w:rPr>
                      <w:rFonts w:ascii="Verdana" w:hAnsi="Verdana"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       </w:t>
                  </w:r>
                  <w:hyperlink r:id="rId5" w:history="1">
                    <w:r w:rsidRPr="00E522D7">
                      <w:rPr>
                        <w:rStyle w:val="Hyperlink"/>
                        <w:rFonts w:ascii="Verdana" w:hAnsi="Verdana"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  <w:t xml:space="preserve">        </w:t>
                  </w:r>
                  <w:r w:rsidRPr="00F7380F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Fatih BAYEZİT                 </w:t>
                  </w:r>
                  <w:bookmarkStart w:id="0" w:name="_GoBack"/>
                  <w:bookmarkEnd w:id="0"/>
                  <w:r w:rsidRPr="00F7380F">
                    <w:rPr>
                      <w:rFonts w:ascii="Verdana" w:hAnsi="Verdana"/>
                      <w:b/>
                      <w:sz w:val="20"/>
                      <w:szCs w:val="20"/>
                    </w:rPr>
                    <w:br/>
                  </w:r>
                  <w:r w:rsidRPr="00F7380F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Teacher of English            </w:t>
                  </w:r>
                  <w:r w:rsidRPr="00900854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br/>
                  </w:r>
                  <w:r w:rsidRPr="00900854"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r w:rsidRPr="00900854"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br/>
                    <w:t xml:space="preserve">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9" type="#_x0000_t202" style="position:absolute;left:0;text-align:left;margin-left:-36.9pt;margin-top:-163.7pt;width:277.55pt;height:830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">
            <v:textbox>
              <w:txbxContent>
                <w:p w:rsidR="00926626" w:rsidRDefault="00926626" w:rsidP="00001EB9">
                  <w:r w:rsidRPr="00001EB9">
                    <w:rPr>
                      <w:b/>
                    </w:rPr>
                    <w:t>8.</w:t>
                  </w:r>
                  <w:r>
                    <w:t xml:space="preserve"> Barbara / phone / her mother / yesterday</w:t>
                  </w:r>
                  <w:r>
                    <w:br/>
                    <w:t>____________________________________?</w:t>
                  </w:r>
                  <w:r>
                    <w:br/>
                    <w:t>No, she _________________ her mother yesterday.</w:t>
                  </w:r>
                  <w:r>
                    <w:br/>
                  </w:r>
                  <w:r>
                    <w:rPr>
                      <w:b/>
                    </w:rPr>
                    <w:br/>
                  </w:r>
                  <w:r w:rsidRPr="00001EB9">
                    <w:rPr>
                      <w:b/>
                    </w:rPr>
                    <w:t>9.</w:t>
                  </w:r>
                  <w:r>
                    <w:t xml:space="preserve"> Sheila / water / the flowers.</w:t>
                  </w:r>
                  <w:r>
                    <w:br/>
                    <w:t>____________________________________?</w:t>
                  </w:r>
                  <w:r>
                    <w:br/>
                    <w:t>Yes, she _________________ the flowers.</w:t>
                  </w:r>
                  <w:r>
                    <w:br/>
                  </w:r>
                  <w:r w:rsidRPr="00001EB9">
                    <w:rPr>
                      <w:b/>
                    </w:rPr>
                    <w:t>10.</w:t>
                  </w:r>
                  <w:r>
                    <w:t xml:space="preserve"> </w:t>
                  </w:r>
                  <w:r w:rsidRPr="00EF4101">
                    <w:rPr>
                      <w:b/>
                    </w:rPr>
                    <w:t>Heidi / visit / parents / last week.</w:t>
                  </w:r>
                  <w:r>
                    <w:br/>
                    <w:t>____________________________________?</w:t>
                  </w:r>
                  <w:r>
                    <w:br/>
                    <w:t>Yes, she ___________________ her parents last week.</w:t>
                  </w:r>
                </w:p>
                <w:p w:rsidR="00926626" w:rsidRPr="004771D0" w:rsidRDefault="00926626" w:rsidP="0065299D">
                  <w:pPr>
                    <w:pStyle w:val="BodyText"/>
                    <w:rPr>
                      <w:rFonts w:ascii="Calibri" w:hAnsi="Calibri" w:cs="Calibri"/>
                      <w:bCs w:val="0"/>
                      <w:lang w:val="en-US"/>
                    </w:rPr>
                  </w:pPr>
                  <w:r>
                    <w:rPr>
                      <w:rFonts w:ascii="Verdana" w:hAnsi="Verdana"/>
                      <w:i/>
                      <w:color w:val="000000"/>
                      <w:sz w:val="18"/>
                      <w:szCs w:val="18"/>
                    </w:rPr>
                    <w:t>D)</w:t>
                  </w:r>
                  <w:r w:rsidRPr="00282F56">
                    <w:rPr>
                      <w:rFonts w:ascii="Verdana" w:hAnsi="Verdana"/>
                      <w:i/>
                      <w:color w:val="000000"/>
                      <w:sz w:val="20"/>
                    </w:rPr>
                    <w:t xml:space="preserve"> </w:t>
                  </w:r>
                  <w:r w:rsidRPr="00E160BA">
                    <w:rPr>
                      <w:rFonts w:ascii="Verdana" w:hAnsi="Verdana"/>
                      <w:i/>
                      <w:color w:val="000000"/>
                      <w:sz w:val="20"/>
                    </w:rPr>
                    <w:t>Fill in the blanks with the appropriate words below.</w:t>
                  </w:r>
                  <w:r w:rsidRPr="00E160BA">
                    <w:rPr>
                      <w:rFonts w:ascii="Verdana" w:hAnsi="Verdana"/>
                      <w:i/>
                      <w:color w:val="000000"/>
                      <w:sz w:val="20"/>
                    </w:rPr>
                    <w:br/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5385"/>
                  </w:tblGrid>
                  <w:tr w:rsidR="00926626" w:rsidRPr="004771D0" w:rsidTr="005B7744">
                    <w:trPr>
                      <w:trHeight w:val="1072"/>
                    </w:trPr>
                    <w:tc>
                      <w:tcPr>
                        <w:tcW w:w="5385" w:type="dxa"/>
                      </w:tcPr>
                      <w:p w:rsidR="00926626" w:rsidRPr="004771D0" w:rsidRDefault="00926626" w:rsidP="005B774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6" w:after="0" w:line="240" w:lineRule="auto"/>
                          <w:ind w:left="118"/>
                          <w:jc w:val="center"/>
                          <w:rPr>
                            <w:rFonts w:cs="Calibri"/>
                            <w:sz w:val="23"/>
                            <w:szCs w:val="23"/>
                          </w:rPr>
                        </w:pP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m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tt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pacing w:val="5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a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cco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m</w:t>
                        </w:r>
                        <w:r w:rsidRPr="004771D0">
                          <w:rPr>
                            <w:rFonts w:cs="Calibri"/>
                            <w:spacing w:val="-4"/>
                            <w:sz w:val="23"/>
                            <w:szCs w:val="23"/>
                          </w:rPr>
                          <w:t>m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od</w:t>
                        </w:r>
                        <w:r w:rsidRPr="004771D0">
                          <w:rPr>
                            <w:rFonts w:cs="Calibri"/>
                            <w:spacing w:val="3"/>
                            <w:sz w:val="23"/>
                            <w:szCs w:val="23"/>
                          </w:rPr>
                          <w:t>a</w:t>
                        </w:r>
                        <w:r w:rsidRPr="004771D0">
                          <w:rPr>
                            <w:rFonts w:cs="Calibri"/>
                            <w:spacing w:val="-6"/>
                            <w:sz w:val="23"/>
                            <w:szCs w:val="23"/>
                          </w:rPr>
                          <w:t>t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i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n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t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ea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t –</w:t>
                        </w:r>
                        <w:r w:rsidRPr="004771D0">
                          <w:rPr>
                            <w:rFonts w:cs="Calibri"/>
                            <w:spacing w:val="6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-5"/>
                            <w:sz w:val="23"/>
                            <w:szCs w:val="23"/>
                          </w:rPr>
                          <w:t>l</w:t>
                        </w:r>
                        <w:r w:rsidRPr="004771D0">
                          <w:rPr>
                            <w:rFonts w:cs="Calibri"/>
                            <w:spacing w:val="6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 xml:space="preserve">k </w:t>
                        </w:r>
                        <w:r w:rsidRPr="004771D0">
                          <w:rPr>
                            <w:rFonts w:cs="Calibri"/>
                            <w:spacing w:val="-4"/>
                            <w:sz w:val="23"/>
                            <w:szCs w:val="23"/>
                          </w:rPr>
                          <w:t>f</w:t>
                        </w:r>
                        <w:r w:rsidRPr="004771D0">
                          <w:rPr>
                            <w:rFonts w:cs="Calibri"/>
                            <w:spacing w:val="6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pacing w:val="-5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>w</w:t>
                        </w:r>
                        <w:r w:rsidRPr="004771D0">
                          <w:rPr>
                            <w:rFonts w:cs="Calibri"/>
                            <w:spacing w:val="3"/>
                            <w:sz w:val="23"/>
                            <w:szCs w:val="23"/>
                          </w:rPr>
                          <w:t>a</w:t>
                        </w:r>
                        <w:r w:rsidRPr="004771D0">
                          <w:rPr>
                            <w:rFonts w:cs="Calibri"/>
                            <w:spacing w:val="-5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d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t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o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b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st</w:t>
                        </w:r>
                        <w:r w:rsidRPr="004771D0">
                          <w:rPr>
                            <w:rFonts w:cs="Calibri"/>
                            <w:spacing w:val="-4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5"/>
                            <w:sz w:val="23"/>
                            <w:szCs w:val="23"/>
                          </w:rPr>
                          <w:t>s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l</w:t>
                        </w:r>
                        <w:r w:rsidRPr="004771D0">
                          <w:rPr>
                            <w:rFonts w:cs="Calibri"/>
                            <w:spacing w:val="-5"/>
                            <w:sz w:val="23"/>
                            <w:szCs w:val="23"/>
                          </w:rPr>
                          <w:t>l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-3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6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i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n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te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s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te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d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pacing w:val="5"/>
                            <w:sz w:val="23"/>
                            <w:szCs w:val="23"/>
                          </w:rPr>
                          <w:t>s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l</w:t>
                        </w:r>
                        <w:r w:rsidRPr="004771D0">
                          <w:rPr>
                            <w:rFonts w:cs="Calibri"/>
                            <w:spacing w:val="-4"/>
                            <w:sz w:val="23"/>
                            <w:szCs w:val="23"/>
                          </w:rPr>
                          <w:t>f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>-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d</w:t>
                        </w:r>
                        <w:r w:rsidRPr="004771D0">
                          <w:rPr>
                            <w:rFonts w:cs="Calibri"/>
                            <w:spacing w:val="5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-5"/>
                            <w:sz w:val="23"/>
                            <w:szCs w:val="23"/>
                          </w:rPr>
                          <w:t>i</w:t>
                        </w:r>
                        <w:r w:rsidRPr="004771D0">
                          <w:rPr>
                            <w:rFonts w:cs="Calibri"/>
                            <w:spacing w:val="5"/>
                            <w:sz w:val="23"/>
                            <w:szCs w:val="23"/>
                          </w:rPr>
                          <w:t>v</w:t>
                        </w:r>
                        <w:r w:rsidRPr="004771D0">
                          <w:rPr>
                            <w:rFonts w:cs="Calibri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n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r</w:t>
                        </w: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u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n</w:t>
                        </w:r>
                        <w:r w:rsidRPr="004771D0">
                          <w:rPr>
                            <w:rFonts w:cs="Calibri"/>
                            <w:spacing w:val="4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w w:val="101"/>
                            <w:sz w:val="23"/>
                            <w:szCs w:val="23"/>
                          </w:rPr>
                          <w:t>–</w:t>
                        </w:r>
                      </w:p>
                      <w:p w:rsidR="00926626" w:rsidRPr="004771D0" w:rsidRDefault="00926626" w:rsidP="005B774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" w:after="0" w:line="277" w:lineRule="exact"/>
                          <w:ind w:left="118"/>
                          <w:jc w:val="center"/>
                          <w:rPr>
                            <w:rFonts w:cs="Calibri"/>
                            <w:sz w:val="23"/>
                            <w:szCs w:val="23"/>
                          </w:rPr>
                        </w:pPr>
                        <w:r w:rsidRPr="004771D0">
                          <w:rPr>
                            <w:rFonts w:cs="Calibri"/>
                            <w:spacing w:val="2"/>
                            <w:sz w:val="23"/>
                            <w:szCs w:val="23"/>
                          </w:rPr>
                          <w:t>h</w:t>
                        </w:r>
                        <w:r w:rsidRPr="004771D0">
                          <w:rPr>
                            <w:rFonts w:cs="Calibri"/>
                            <w:spacing w:val="3"/>
                            <w:sz w:val="23"/>
                            <w:szCs w:val="23"/>
                          </w:rPr>
                          <w:t>a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ve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sz w:val="23"/>
                            <w:szCs w:val="23"/>
                          </w:rPr>
                          <w:t>–</w:t>
                        </w:r>
                        <w:r w:rsidRPr="004771D0">
                          <w:rPr>
                            <w:rFonts w:cs="Calibri"/>
                            <w:spacing w:val="1"/>
                            <w:sz w:val="23"/>
                            <w:szCs w:val="23"/>
                          </w:rPr>
                          <w:t xml:space="preserve"> </w:t>
                        </w:r>
                        <w:r w:rsidRPr="004771D0">
                          <w:rPr>
                            <w:rFonts w:cs="Calibri"/>
                            <w:w w:val="101"/>
                            <w:sz w:val="23"/>
                            <w:szCs w:val="23"/>
                          </w:rPr>
                          <w:t>s</w:t>
                        </w:r>
                        <w:r w:rsidRPr="004771D0">
                          <w:rPr>
                            <w:rFonts w:cs="Calibri"/>
                            <w:spacing w:val="2"/>
                            <w:w w:val="101"/>
                            <w:sz w:val="23"/>
                            <w:szCs w:val="23"/>
                          </w:rPr>
                          <w:t>p</w:t>
                        </w:r>
                        <w:r w:rsidRPr="004771D0">
                          <w:rPr>
                            <w:rFonts w:cs="Calibri"/>
                            <w:spacing w:val="-6"/>
                            <w:w w:val="101"/>
                            <w:sz w:val="23"/>
                            <w:szCs w:val="23"/>
                          </w:rPr>
                          <w:t>e</w:t>
                        </w:r>
                        <w:r w:rsidRPr="004771D0">
                          <w:rPr>
                            <w:rFonts w:cs="Calibri"/>
                            <w:spacing w:val="2"/>
                            <w:w w:val="101"/>
                            <w:sz w:val="23"/>
                            <w:szCs w:val="23"/>
                          </w:rPr>
                          <w:t>n</w:t>
                        </w:r>
                        <w:r w:rsidRPr="004771D0">
                          <w:rPr>
                            <w:rFonts w:cs="Calibri"/>
                            <w:w w:val="101"/>
                            <w:sz w:val="23"/>
                            <w:szCs w:val="23"/>
                          </w:rPr>
                          <w:t>d</w:t>
                        </w:r>
                      </w:p>
                      <w:p w:rsidR="00926626" w:rsidRPr="004771D0" w:rsidRDefault="00926626" w:rsidP="00A37C0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6" w:after="0" w:line="240" w:lineRule="auto"/>
                          <w:rPr>
                            <w:rFonts w:ascii="Verdana" w:hAnsi="Verdana"/>
                            <w:b/>
                            <w:i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926626" w:rsidRPr="00ED14EB" w:rsidRDefault="00926626" w:rsidP="00783A60">
                  <w:pPr>
                    <w:shd w:val="clear" w:color="auto" w:fill="FFFFFF"/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926626" w:rsidRDefault="00926626" w:rsidP="00F50345">
                  <w:pPr>
                    <w:widowControl w:val="0"/>
                    <w:tabs>
                      <w:tab w:val="left" w:pos="7360"/>
                    </w:tabs>
                    <w:autoSpaceDE w:val="0"/>
                    <w:autoSpaceDN w:val="0"/>
                    <w:adjustRightInd w:val="0"/>
                    <w:spacing w:before="16"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241D28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1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V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z w:val="23"/>
                      <w:szCs w:val="23"/>
                    </w:rPr>
                    <w:t>,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ls,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ou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te</w:t>
                  </w:r>
                  <w:r>
                    <w:rPr>
                      <w:rFonts w:cs="Calibri"/>
                      <w:sz w:val="23"/>
                      <w:szCs w:val="23"/>
                    </w:rPr>
                    <w:t>ls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ch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et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ki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nd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o</w:t>
                  </w:r>
                  <w:r>
                    <w:rPr>
                      <w:rFonts w:cs="Calibri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pacing w:val="-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________________________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28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241D28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2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is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v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z w:val="23"/>
                      <w:szCs w:val="23"/>
                    </w:rPr>
                    <w:t>.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I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k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>w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a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te</w:t>
                  </w:r>
                  <w:r>
                    <w:rPr>
                      <w:rFonts w:cs="Calibri"/>
                      <w:spacing w:val="3"/>
                      <w:w w:val="10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2"/>
                      <w:w w:val="101"/>
                      <w:sz w:val="23"/>
                      <w:szCs w:val="23"/>
                    </w:rPr>
                    <w:t>ch</w:t>
                  </w:r>
                  <w:r>
                    <w:rPr>
                      <w:rFonts w:cs="Calibri"/>
                      <w:spacing w:val="4"/>
                      <w:w w:val="10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5"/>
                      <w:w w:val="101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528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</w:rPr>
                  </w:pPr>
                  <w:r w:rsidRPr="00241D28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3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miss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v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ry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ch</w:t>
                  </w:r>
                  <w:r>
                    <w:rPr>
                      <w:rFonts w:cs="Calibri"/>
                      <w:sz w:val="23"/>
                      <w:szCs w:val="23"/>
                    </w:rPr>
                    <w:t>.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I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>___________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 s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g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h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5"/>
                      <w:w w:val="101"/>
                      <w:sz w:val="23"/>
                      <w:szCs w:val="23"/>
                    </w:rPr>
                    <w:t>g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2"/>
                      <w:w w:val="101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40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241D28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4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P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8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_____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pacing w:val="-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4"/>
                      <w:w w:val="101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5"/>
                      <w:w w:val="101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5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241D28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5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2"/>
                      <w:sz w:val="23"/>
                      <w:szCs w:val="23"/>
                    </w:rPr>
                    <w:t>J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is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z w:val="23"/>
                      <w:szCs w:val="23"/>
                    </w:rPr>
                    <w:t>ss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of this restaurant</w:t>
                  </w:r>
                  <w:r>
                    <w:rPr>
                      <w:rFonts w:cs="Calibri"/>
                      <w:sz w:val="23"/>
                      <w:szCs w:val="23"/>
                    </w:rPr>
                    <w:t>.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 xml:space="preserve">_________ 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his own business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3880"/>
                    </w:tabs>
                    <w:autoSpaceDE w:val="0"/>
                    <w:autoSpaceDN w:val="0"/>
                    <w:adjustRightInd w:val="0"/>
                    <w:spacing w:after="0" w:line="274" w:lineRule="auto"/>
                    <w:ind w:left="118" w:right="362"/>
                    <w:rPr>
                      <w:rFonts w:cs="Calibri"/>
                      <w:sz w:val="20"/>
                      <w:szCs w:val="20"/>
                    </w:rPr>
                  </w:pPr>
                  <w:r w:rsidRPr="00B74ECF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6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I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k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re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w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c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rs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in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.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Pe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p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>w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z w:val="23"/>
                      <w:szCs w:val="23"/>
                    </w:rPr>
                    <w:t>ll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ju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p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z w:val="23"/>
                      <w:szCs w:val="23"/>
                    </w:rPr>
                    <w:t>sh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4"/>
                      <w:w w:val="101"/>
                      <w:sz w:val="23"/>
                      <w:szCs w:val="23"/>
                    </w:rPr>
                    <w:t>x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26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B74ECF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7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c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p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at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in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3"/>
                      <w:w w:val="101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2"/>
                      <w:w w:val="101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w w:val="101"/>
                      <w:sz w:val="23"/>
                      <w:szCs w:val="23"/>
                    </w:rPr>
                    <w:t>p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6"/>
                      <w:w w:val="10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3"/>
                      <w:w w:val="10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5"/>
                      <w:w w:val="101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476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B74ECF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8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M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z w:val="23"/>
                      <w:szCs w:val="23"/>
                    </w:rPr>
                    <w:t>ri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nd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I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re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g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g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o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a 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cu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z w:val="23"/>
                      <w:szCs w:val="23"/>
                    </w:rPr>
                    <w:t xml:space="preserve">t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5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w w:val="101"/>
                      <w:sz w:val="23"/>
                      <w:szCs w:val="23"/>
                    </w:rPr>
                    <w:t>w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ee</w:t>
                  </w:r>
                  <w:r>
                    <w:rPr>
                      <w:rFonts w:cs="Calibri"/>
                      <w:spacing w:val="4"/>
                      <w:w w:val="101"/>
                      <w:sz w:val="23"/>
                      <w:szCs w:val="23"/>
                    </w:rPr>
                    <w:t>k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-3"/>
                      <w:w w:val="101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7"/>
                      <w:w w:val="101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F50345">
                  <w:pPr>
                    <w:widowControl w:val="0"/>
                    <w:tabs>
                      <w:tab w:val="left" w:pos="334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sz w:val="24"/>
                      <w:szCs w:val="24"/>
                    </w:rPr>
                  </w:pPr>
                  <w:r w:rsidRPr="00B74ECF">
                    <w:rPr>
                      <w:rFonts w:cs="Calibri"/>
                      <w:b/>
                      <w:spacing w:val="2"/>
                      <w:sz w:val="23"/>
                      <w:szCs w:val="23"/>
                    </w:rPr>
                    <w:t>9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M</w:t>
                  </w:r>
                  <w:r>
                    <w:rPr>
                      <w:rFonts w:cs="Calibri"/>
                      <w:sz w:val="23"/>
                      <w:szCs w:val="23"/>
                    </w:rPr>
                    <w:t>y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4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lik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</w:r>
                  <w:r>
                    <w:rPr>
                      <w:rFonts w:cs="Calibri"/>
                      <w:sz w:val="23"/>
                      <w:szCs w:val="23"/>
                    </w:rPr>
                    <w:t>_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z w:val="23"/>
                      <w:szCs w:val="23"/>
                    </w:rPr>
                    <w:t>ime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w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g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o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6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h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>f</w:t>
                  </w:r>
                  <w:r>
                    <w:rPr>
                      <w:rFonts w:cs="Calibri"/>
                      <w:sz w:val="23"/>
                      <w:szCs w:val="23"/>
                    </w:rPr>
                    <w:t>r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1"/>
                      <w:w w:val="10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5"/>
                      <w:w w:val="101"/>
                      <w:sz w:val="23"/>
                      <w:szCs w:val="23"/>
                    </w:rPr>
                    <w:t>i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m</w:t>
                  </w:r>
                  <w:r>
                    <w:rPr>
                      <w:rFonts w:cs="Calibri"/>
                      <w:spacing w:val="4"/>
                      <w:w w:val="101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w w:val="101"/>
                      <w:sz w:val="23"/>
                      <w:szCs w:val="23"/>
                    </w:rPr>
                    <w:t>.</w:t>
                  </w:r>
                </w:p>
                <w:p w:rsidR="00926626" w:rsidRDefault="00926626" w:rsidP="005035DB">
                  <w:pPr>
                    <w:widowControl w:val="0"/>
                    <w:tabs>
                      <w:tab w:val="left" w:pos="322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rPr>
                      <w:rFonts w:cs="Calibri"/>
                      <w:w w:val="101"/>
                      <w:sz w:val="23"/>
                      <w:szCs w:val="23"/>
                    </w:rPr>
                  </w:pPr>
                  <w:r w:rsidRPr="00B74ECF">
                    <w:rPr>
                      <w:rFonts w:cs="Calibri"/>
                      <w:b/>
                      <w:spacing w:val="1"/>
                      <w:sz w:val="23"/>
                      <w:szCs w:val="23"/>
                    </w:rPr>
                    <w:t>1</w:t>
                  </w:r>
                  <w:r w:rsidRPr="00B74ECF">
                    <w:rPr>
                      <w:rFonts w:cs="Calibri"/>
                      <w:b/>
                      <w:spacing w:val="7"/>
                      <w:sz w:val="23"/>
                      <w:szCs w:val="23"/>
                    </w:rPr>
                    <w:t>0</w:t>
                  </w:r>
                  <w:r>
                    <w:rPr>
                      <w:rFonts w:cs="Calibri"/>
                      <w:sz w:val="23"/>
                      <w:szCs w:val="23"/>
                    </w:rPr>
                    <w:t>-</w:t>
                  </w:r>
                  <w:r>
                    <w:rPr>
                      <w:rFonts w:cs="Calibri"/>
                      <w:spacing w:val="-2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A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-6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n</w:t>
                  </w:r>
                  <w:r>
                    <w:rPr>
                      <w:rFonts w:cs="Calibri"/>
                      <w:spacing w:val="-1"/>
                      <w:sz w:val="23"/>
                      <w:szCs w:val="23"/>
                    </w:rPr>
                    <w:t>t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>'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  <w:u w:val="single"/>
                    </w:rPr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  <w:u w:val="single"/>
                    </w:rPr>
                    <w:tab/>
                    <w:t xml:space="preserve"> </w:t>
                  </w:r>
                  <w:r>
                    <w:rPr>
                      <w:rFonts w:cs="Calibri"/>
                      <w:sz w:val="23"/>
                      <w:szCs w:val="23"/>
                    </w:rPr>
                    <w:t>s</w:t>
                  </w:r>
                  <w:r>
                    <w:rPr>
                      <w:rFonts w:cs="Calibri"/>
                      <w:spacing w:val="-3"/>
                      <w:sz w:val="23"/>
                      <w:szCs w:val="23"/>
                    </w:rPr>
                    <w:t>ho</w:t>
                  </w:r>
                  <w:r>
                    <w:rPr>
                      <w:rFonts w:cs="Calibri"/>
                      <w:spacing w:val="7"/>
                      <w:sz w:val="23"/>
                      <w:szCs w:val="23"/>
                    </w:rPr>
                    <w:t>u</w:t>
                  </w:r>
                  <w:r>
                    <w:rPr>
                      <w:rFonts w:cs="Calibri"/>
                      <w:spacing w:val="-5"/>
                      <w:sz w:val="23"/>
                      <w:szCs w:val="23"/>
                    </w:rPr>
                    <w:t>l</w:t>
                  </w:r>
                  <w:r>
                    <w:rPr>
                      <w:rFonts w:cs="Calibri"/>
                      <w:sz w:val="23"/>
                      <w:szCs w:val="23"/>
                    </w:rPr>
                    <w:t>d</w:t>
                  </w:r>
                  <w:r>
                    <w:rPr>
                      <w:rFonts w:cs="Calibri"/>
                      <w:spacing w:val="4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2"/>
                      <w:sz w:val="23"/>
                      <w:szCs w:val="23"/>
                    </w:rPr>
                    <w:t>b</w:t>
                  </w:r>
                  <w:r>
                    <w:rPr>
                      <w:rFonts w:cs="Calibri"/>
                      <w:sz w:val="23"/>
                      <w:szCs w:val="23"/>
                    </w:rPr>
                    <w:t>e</w:t>
                  </w:r>
                  <w:r>
                    <w:rPr>
                      <w:rFonts w:cs="Calibri"/>
                      <w:spacing w:val="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cs="Calibri"/>
                      <w:spacing w:val="-2"/>
                      <w:sz w:val="23"/>
                      <w:szCs w:val="23"/>
                    </w:rPr>
                    <w:t>"</w:t>
                  </w:r>
                  <w:r>
                    <w:rPr>
                      <w:rFonts w:cs="Calibri"/>
                      <w:spacing w:val="3"/>
                      <w:sz w:val="23"/>
                      <w:szCs w:val="23"/>
                    </w:rPr>
                    <w:t>Study hard and do your best</w:t>
                  </w:r>
                  <w:r>
                    <w:rPr>
                      <w:rFonts w:cs="Calibri"/>
                      <w:spacing w:val="2"/>
                      <w:w w:val="101"/>
                      <w:sz w:val="23"/>
                      <w:szCs w:val="23"/>
                    </w:rPr>
                    <w:t>"</w:t>
                  </w:r>
                </w:p>
                <w:p w:rsidR="00926626" w:rsidRDefault="00926626" w:rsidP="00423D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926626" w:rsidRPr="00E00700" w:rsidRDefault="00926626" w:rsidP="00F50345">
                  <w:pPr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</w:rPr>
                    <w:t xml:space="preserve">E) </w:t>
                  </w:r>
                  <w:r>
                    <w:rPr>
                      <w:b/>
                      <w:sz w:val="23"/>
                      <w:szCs w:val="23"/>
                    </w:rPr>
                    <w:t xml:space="preserve">Choose the correct adjective ending with </w:t>
                  </w:r>
                  <w:r>
                    <w:rPr>
                      <w:b/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>–ED or –ING</w:t>
                  </w:r>
                </w:p>
                <w:p w:rsidR="00926626" w:rsidRDefault="00926626" w:rsidP="00F50345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E00700">
                    <w:rPr>
                      <w:b/>
                      <w:sz w:val="23"/>
                      <w:szCs w:val="23"/>
                    </w:rPr>
                    <w:t xml:space="preserve">Roger: </w:t>
                  </w:r>
                  <w:r w:rsidRPr="00E00700">
                    <w:rPr>
                      <w:sz w:val="23"/>
                      <w:szCs w:val="23"/>
                    </w:rPr>
                    <w:t>Hi Elizabeth. How are you?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 xml:space="preserve">Li Na: </w:t>
                  </w:r>
                  <w:r w:rsidRPr="00E00700">
                    <w:rPr>
                      <w:sz w:val="23"/>
                      <w:szCs w:val="23"/>
                    </w:rPr>
                    <w:t>I’m fine thanks, and you?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>Roger:</w:t>
                  </w:r>
                  <w:r w:rsidRPr="00E00700">
                    <w:rPr>
                      <w:sz w:val="23"/>
                      <w:szCs w:val="23"/>
                    </w:rPr>
                    <w:t xml:space="preserve"> Great. How is your family?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>Li Na:</w:t>
                  </w:r>
                  <w:r w:rsidRPr="00E00700">
                    <w:rPr>
                      <w:sz w:val="23"/>
                      <w:szCs w:val="23"/>
                    </w:rPr>
                    <w:t xml:space="preserve"> So so. My brother Mark is leaving his job.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>Roger:</w:t>
                  </w:r>
                  <w:r w:rsidRPr="00E00700">
                    <w:rPr>
                      <w:sz w:val="23"/>
                      <w:szCs w:val="23"/>
                    </w:rPr>
                    <w:t xml:space="preserve"> What!? He has a good job. What’s the problem?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E00700">
                    <w:rPr>
                      <w:b/>
                      <w:sz w:val="23"/>
                      <w:szCs w:val="23"/>
                    </w:rPr>
                    <w:t>Li Na</w:t>
                  </w:r>
                  <w:r w:rsidRPr="00E00700">
                    <w:rPr>
                      <w:sz w:val="23"/>
                      <w:szCs w:val="23"/>
                    </w:rPr>
                    <w:t xml:space="preserve">: He says he’s </w:t>
                  </w:r>
                  <w:r w:rsidRPr="00E00700">
                    <w:rPr>
                      <w:b/>
                      <w:i/>
                      <w:sz w:val="23"/>
                      <w:szCs w:val="23"/>
                      <w:u w:val="single"/>
                    </w:rPr>
                    <w:t>bored</w:t>
                  </w:r>
                  <w:r w:rsidRPr="00E00700">
                    <w:rPr>
                      <w:sz w:val="23"/>
                      <w:szCs w:val="23"/>
                    </w:rPr>
                    <w:t xml:space="preserve"> with his job. He wants someting more </w:t>
                  </w:r>
                  <w:r w:rsidRPr="00E00700">
                    <w:rPr>
                      <w:b/>
                      <w:i/>
                      <w:sz w:val="23"/>
                      <w:szCs w:val="23"/>
                      <w:u w:val="single"/>
                    </w:rPr>
                    <w:t>interesting.</w:t>
                  </w:r>
                  <w:r w:rsidRPr="00E00700">
                    <w:rPr>
                      <w:b/>
                      <w:sz w:val="23"/>
                      <w:szCs w:val="23"/>
                    </w:rPr>
                    <w:br/>
                    <w:t xml:space="preserve">Roger: </w:t>
                  </w:r>
                  <w:r w:rsidRPr="00E00700">
                    <w:rPr>
                      <w:sz w:val="23"/>
                      <w:szCs w:val="23"/>
                    </w:rPr>
                    <w:t xml:space="preserve">Hey, my job is  </w:t>
                  </w:r>
                  <w:r w:rsidRPr="00E00700">
                    <w:rPr>
                      <w:b/>
                      <w:sz w:val="23"/>
                      <w:szCs w:val="23"/>
                    </w:rPr>
                    <w:t xml:space="preserve">1.bored  / boring  </w:t>
                  </w:r>
                  <w:r w:rsidRPr="00E00700">
                    <w:rPr>
                      <w:sz w:val="23"/>
                      <w:szCs w:val="23"/>
                    </w:rPr>
                    <w:t>too, but that’s no reason to quit. It’s not east to find a new job.</w:t>
                  </w:r>
                  <w:r w:rsidRPr="00E00700">
                    <w:rPr>
                      <w:sz w:val="23"/>
                      <w:szCs w:val="23"/>
                    </w:rPr>
                    <w:br/>
                  </w:r>
                  <w:r w:rsidRPr="00C44B81">
                    <w:rPr>
                      <w:b/>
                      <w:sz w:val="23"/>
                      <w:szCs w:val="23"/>
                    </w:rPr>
                    <w:t>Li Na:</w:t>
                  </w:r>
                  <w:r w:rsidRPr="00C44B81">
                    <w:rPr>
                      <w:sz w:val="23"/>
                      <w:szCs w:val="23"/>
                    </w:rPr>
                    <w:t xml:space="preserve">  I think he’s leaving for another reason. He didn’t</w:t>
                  </w:r>
                  <w:r w:rsidRPr="00287AD0">
                    <w:rPr>
                      <w:sz w:val="23"/>
                      <w:szCs w:val="23"/>
                    </w:rPr>
                    <w:t xml:space="preserve"> </w:t>
                  </w:r>
                  <w:r w:rsidRPr="00C44B81">
                    <w:rPr>
                      <w:sz w:val="23"/>
                      <w:szCs w:val="23"/>
                    </w:rPr>
                    <w:t xml:space="preserve">get the promotion and he’s really </w:t>
                  </w:r>
                  <w:r w:rsidRPr="00C44B81">
                    <w:rPr>
                      <w:b/>
                      <w:sz w:val="23"/>
                      <w:szCs w:val="23"/>
                    </w:rPr>
                    <w:t>2.</w:t>
                  </w:r>
                  <w:r w:rsidRPr="00C44B81">
                    <w:rPr>
                      <w:sz w:val="23"/>
                      <w:szCs w:val="23"/>
                    </w:rPr>
                    <w:t xml:space="preserve"> </w:t>
                  </w:r>
                  <w:r w:rsidRPr="00C44B81">
                    <w:rPr>
                      <w:b/>
                      <w:sz w:val="23"/>
                      <w:szCs w:val="23"/>
                    </w:rPr>
                    <w:t>disappointed   / disappointing</w:t>
                  </w:r>
                </w:p>
                <w:p w:rsidR="00926626" w:rsidRPr="00ED14EB" w:rsidRDefault="00926626" w:rsidP="00423D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26626" w:rsidRPr="00D00930" w:rsidRDefault="00926626" w:rsidP="005A09C5">
      <w:pPr>
        <w:ind w:left="-142" w:firstLine="142"/>
        <w:rPr>
          <w:rFonts w:ascii="Verdana" w:hAnsi="Verdana"/>
          <w:sz w:val="20"/>
        </w:rPr>
      </w:pPr>
    </w:p>
    <w:sectPr w:rsidR="00926626" w:rsidRPr="00D00930" w:rsidSect="00D00930">
      <w:pgSz w:w="11906" w:h="16838"/>
      <w:pgMar w:top="284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670"/>
    <w:multiLevelType w:val="hybridMultilevel"/>
    <w:tmpl w:val="A22AC6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6B2AEB"/>
    <w:multiLevelType w:val="hybridMultilevel"/>
    <w:tmpl w:val="4878889C"/>
    <w:lvl w:ilvl="0" w:tplc="531A5CD0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cs="Times New Roman" w:hint="default"/>
      </w:rPr>
    </w:lvl>
    <w:lvl w:ilvl="1" w:tplc="487C2AFA">
      <w:start w:val="1"/>
      <w:numFmt w:val="upperLetter"/>
      <w:lvlText w:val="%2)"/>
      <w:lvlJc w:val="left"/>
      <w:pPr>
        <w:tabs>
          <w:tab w:val="num" w:pos="1692"/>
        </w:tabs>
        <w:ind w:left="1692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930"/>
    <w:rsid w:val="00001EB9"/>
    <w:rsid w:val="000101DC"/>
    <w:rsid w:val="00015D4A"/>
    <w:rsid w:val="00026A71"/>
    <w:rsid w:val="00032C0E"/>
    <w:rsid w:val="00052DB6"/>
    <w:rsid w:val="00057736"/>
    <w:rsid w:val="0006128A"/>
    <w:rsid w:val="00062407"/>
    <w:rsid w:val="00070A77"/>
    <w:rsid w:val="0007158B"/>
    <w:rsid w:val="00081EE2"/>
    <w:rsid w:val="000864AD"/>
    <w:rsid w:val="00090707"/>
    <w:rsid w:val="000935F4"/>
    <w:rsid w:val="000A2799"/>
    <w:rsid w:val="000F0FE9"/>
    <w:rsid w:val="000F7195"/>
    <w:rsid w:val="001019C0"/>
    <w:rsid w:val="0011023D"/>
    <w:rsid w:val="00113E53"/>
    <w:rsid w:val="00122163"/>
    <w:rsid w:val="00136497"/>
    <w:rsid w:val="00137438"/>
    <w:rsid w:val="00151FFC"/>
    <w:rsid w:val="001756A4"/>
    <w:rsid w:val="001849E4"/>
    <w:rsid w:val="0019211F"/>
    <w:rsid w:val="00192505"/>
    <w:rsid w:val="00196BED"/>
    <w:rsid w:val="001A0F99"/>
    <w:rsid w:val="001C0D81"/>
    <w:rsid w:val="001D2C25"/>
    <w:rsid w:val="001D6D8A"/>
    <w:rsid w:val="001F0CC1"/>
    <w:rsid w:val="001F2AFF"/>
    <w:rsid w:val="00201223"/>
    <w:rsid w:val="002032CC"/>
    <w:rsid w:val="00216991"/>
    <w:rsid w:val="002345FF"/>
    <w:rsid w:val="00237283"/>
    <w:rsid w:val="002376EA"/>
    <w:rsid w:val="00241D28"/>
    <w:rsid w:val="002543B3"/>
    <w:rsid w:val="00265D20"/>
    <w:rsid w:val="002805F5"/>
    <w:rsid w:val="00282F56"/>
    <w:rsid w:val="00287AD0"/>
    <w:rsid w:val="00291573"/>
    <w:rsid w:val="002970A9"/>
    <w:rsid w:val="002B2BAF"/>
    <w:rsid w:val="002B594A"/>
    <w:rsid w:val="002E4E49"/>
    <w:rsid w:val="002F3C7D"/>
    <w:rsid w:val="00300BC9"/>
    <w:rsid w:val="003158A4"/>
    <w:rsid w:val="00317C0D"/>
    <w:rsid w:val="0032472A"/>
    <w:rsid w:val="00326334"/>
    <w:rsid w:val="00336E2D"/>
    <w:rsid w:val="00344991"/>
    <w:rsid w:val="0034736A"/>
    <w:rsid w:val="00351815"/>
    <w:rsid w:val="003670D5"/>
    <w:rsid w:val="0036710A"/>
    <w:rsid w:val="0036760E"/>
    <w:rsid w:val="003751DD"/>
    <w:rsid w:val="0038480C"/>
    <w:rsid w:val="0038484A"/>
    <w:rsid w:val="00391C9D"/>
    <w:rsid w:val="003E380E"/>
    <w:rsid w:val="003E7DD5"/>
    <w:rsid w:val="00423A00"/>
    <w:rsid w:val="00423D56"/>
    <w:rsid w:val="0043369A"/>
    <w:rsid w:val="004370E0"/>
    <w:rsid w:val="00442C38"/>
    <w:rsid w:val="00443E08"/>
    <w:rsid w:val="00445F1E"/>
    <w:rsid w:val="00446B5A"/>
    <w:rsid w:val="00454317"/>
    <w:rsid w:val="00466291"/>
    <w:rsid w:val="004771D0"/>
    <w:rsid w:val="004954D2"/>
    <w:rsid w:val="004978FF"/>
    <w:rsid w:val="004A0ED8"/>
    <w:rsid w:val="004A607F"/>
    <w:rsid w:val="004A754F"/>
    <w:rsid w:val="004B00C0"/>
    <w:rsid w:val="004B06DE"/>
    <w:rsid w:val="004C6D3E"/>
    <w:rsid w:val="004D48E7"/>
    <w:rsid w:val="004F3CEF"/>
    <w:rsid w:val="00502BD4"/>
    <w:rsid w:val="005035DB"/>
    <w:rsid w:val="00521519"/>
    <w:rsid w:val="00521C5D"/>
    <w:rsid w:val="0052493D"/>
    <w:rsid w:val="00526A38"/>
    <w:rsid w:val="005A09C5"/>
    <w:rsid w:val="005A69B6"/>
    <w:rsid w:val="005B34F7"/>
    <w:rsid w:val="005B7744"/>
    <w:rsid w:val="005D0334"/>
    <w:rsid w:val="005D5124"/>
    <w:rsid w:val="005E63B1"/>
    <w:rsid w:val="005F4F0E"/>
    <w:rsid w:val="005F7B80"/>
    <w:rsid w:val="006040E1"/>
    <w:rsid w:val="00614B10"/>
    <w:rsid w:val="00621696"/>
    <w:rsid w:val="0062289C"/>
    <w:rsid w:val="00630974"/>
    <w:rsid w:val="006462B9"/>
    <w:rsid w:val="0065299D"/>
    <w:rsid w:val="006657C3"/>
    <w:rsid w:val="00673AD1"/>
    <w:rsid w:val="006A1D37"/>
    <w:rsid w:val="006B40C4"/>
    <w:rsid w:val="006B41A4"/>
    <w:rsid w:val="006B5685"/>
    <w:rsid w:val="006C493A"/>
    <w:rsid w:val="006E0C29"/>
    <w:rsid w:val="006E4ADA"/>
    <w:rsid w:val="006E59CB"/>
    <w:rsid w:val="006F21CA"/>
    <w:rsid w:val="006F3636"/>
    <w:rsid w:val="006F3643"/>
    <w:rsid w:val="006F3E9B"/>
    <w:rsid w:val="006F61FA"/>
    <w:rsid w:val="00700192"/>
    <w:rsid w:val="007163F1"/>
    <w:rsid w:val="007426C8"/>
    <w:rsid w:val="007613AB"/>
    <w:rsid w:val="00774662"/>
    <w:rsid w:val="00783A60"/>
    <w:rsid w:val="00787E2F"/>
    <w:rsid w:val="00796692"/>
    <w:rsid w:val="0079746F"/>
    <w:rsid w:val="007A6DD0"/>
    <w:rsid w:val="007B0D83"/>
    <w:rsid w:val="007F3BD3"/>
    <w:rsid w:val="007F50EE"/>
    <w:rsid w:val="007F793C"/>
    <w:rsid w:val="00800C10"/>
    <w:rsid w:val="008506AD"/>
    <w:rsid w:val="00856142"/>
    <w:rsid w:val="008734D3"/>
    <w:rsid w:val="008A174E"/>
    <w:rsid w:val="008D5EAC"/>
    <w:rsid w:val="008F60A0"/>
    <w:rsid w:val="008F7A68"/>
    <w:rsid w:val="00900854"/>
    <w:rsid w:val="00926626"/>
    <w:rsid w:val="009268CF"/>
    <w:rsid w:val="00937F82"/>
    <w:rsid w:val="00952A32"/>
    <w:rsid w:val="009561C0"/>
    <w:rsid w:val="0098014C"/>
    <w:rsid w:val="0098669C"/>
    <w:rsid w:val="00994C07"/>
    <w:rsid w:val="00995509"/>
    <w:rsid w:val="009B043D"/>
    <w:rsid w:val="009D213B"/>
    <w:rsid w:val="009E785F"/>
    <w:rsid w:val="009F219A"/>
    <w:rsid w:val="009F4C82"/>
    <w:rsid w:val="009F5D16"/>
    <w:rsid w:val="00A040DC"/>
    <w:rsid w:val="00A0569D"/>
    <w:rsid w:val="00A07B26"/>
    <w:rsid w:val="00A2385A"/>
    <w:rsid w:val="00A32082"/>
    <w:rsid w:val="00A37C0B"/>
    <w:rsid w:val="00A40A26"/>
    <w:rsid w:val="00A55702"/>
    <w:rsid w:val="00A56DED"/>
    <w:rsid w:val="00A66146"/>
    <w:rsid w:val="00A71A1C"/>
    <w:rsid w:val="00A736D5"/>
    <w:rsid w:val="00A77050"/>
    <w:rsid w:val="00A81DD6"/>
    <w:rsid w:val="00A862CA"/>
    <w:rsid w:val="00A91735"/>
    <w:rsid w:val="00B20837"/>
    <w:rsid w:val="00B317F7"/>
    <w:rsid w:val="00B33A3C"/>
    <w:rsid w:val="00B62B57"/>
    <w:rsid w:val="00B6527B"/>
    <w:rsid w:val="00B73032"/>
    <w:rsid w:val="00B74ECF"/>
    <w:rsid w:val="00B879D2"/>
    <w:rsid w:val="00BA52D8"/>
    <w:rsid w:val="00BB09A2"/>
    <w:rsid w:val="00BB7254"/>
    <w:rsid w:val="00BF287D"/>
    <w:rsid w:val="00BF580A"/>
    <w:rsid w:val="00C0041D"/>
    <w:rsid w:val="00C06D7B"/>
    <w:rsid w:val="00C122C0"/>
    <w:rsid w:val="00C26345"/>
    <w:rsid w:val="00C26B92"/>
    <w:rsid w:val="00C434DE"/>
    <w:rsid w:val="00C44B81"/>
    <w:rsid w:val="00C47869"/>
    <w:rsid w:val="00C525AF"/>
    <w:rsid w:val="00C80902"/>
    <w:rsid w:val="00CC6FFD"/>
    <w:rsid w:val="00CE5249"/>
    <w:rsid w:val="00CE6E33"/>
    <w:rsid w:val="00CF3321"/>
    <w:rsid w:val="00D00930"/>
    <w:rsid w:val="00D01286"/>
    <w:rsid w:val="00D02367"/>
    <w:rsid w:val="00D2415E"/>
    <w:rsid w:val="00D25035"/>
    <w:rsid w:val="00D27070"/>
    <w:rsid w:val="00D332E2"/>
    <w:rsid w:val="00D3638E"/>
    <w:rsid w:val="00D42443"/>
    <w:rsid w:val="00D52E60"/>
    <w:rsid w:val="00D6163C"/>
    <w:rsid w:val="00D766B8"/>
    <w:rsid w:val="00D9478A"/>
    <w:rsid w:val="00DB1680"/>
    <w:rsid w:val="00DB19EF"/>
    <w:rsid w:val="00DC3C3F"/>
    <w:rsid w:val="00DD2695"/>
    <w:rsid w:val="00E00700"/>
    <w:rsid w:val="00E03E38"/>
    <w:rsid w:val="00E03F65"/>
    <w:rsid w:val="00E07347"/>
    <w:rsid w:val="00E1029A"/>
    <w:rsid w:val="00E160BA"/>
    <w:rsid w:val="00E300DB"/>
    <w:rsid w:val="00E35BDB"/>
    <w:rsid w:val="00E42FAF"/>
    <w:rsid w:val="00E522D7"/>
    <w:rsid w:val="00E54244"/>
    <w:rsid w:val="00E6401E"/>
    <w:rsid w:val="00E72D2F"/>
    <w:rsid w:val="00E77A0E"/>
    <w:rsid w:val="00E9169C"/>
    <w:rsid w:val="00EA1019"/>
    <w:rsid w:val="00EB22F6"/>
    <w:rsid w:val="00EC33AD"/>
    <w:rsid w:val="00EC5347"/>
    <w:rsid w:val="00ED049B"/>
    <w:rsid w:val="00ED14EB"/>
    <w:rsid w:val="00ED5487"/>
    <w:rsid w:val="00EF4101"/>
    <w:rsid w:val="00F203DF"/>
    <w:rsid w:val="00F22142"/>
    <w:rsid w:val="00F3102B"/>
    <w:rsid w:val="00F34871"/>
    <w:rsid w:val="00F4278F"/>
    <w:rsid w:val="00F428C2"/>
    <w:rsid w:val="00F50345"/>
    <w:rsid w:val="00F552BF"/>
    <w:rsid w:val="00F60CB5"/>
    <w:rsid w:val="00F67CD6"/>
    <w:rsid w:val="00F7380F"/>
    <w:rsid w:val="00F75531"/>
    <w:rsid w:val="00F82356"/>
    <w:rsid w:val="00F8797E"/>
    <w:rsid w:val="00F93E35"/>
    <w:rsid w:val="00FB3DC2"/>
    <w:rsid w:val="00FB56FF"/>
    <w:rsid w:val="00FB5ECB"/>
    <w:rsid w:val="00FC477B"/>
    <w:rsid w:val="00FF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7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0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09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72D2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800C10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00C10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rsid w:val="008506A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6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27</Words>
  <Characters>160</Characters>
  <Application>Microsoft Office Outlook</Application>
  <DocSecurity>0</DocSecurity>
  <Lines>0</Lines>
  <Paragraphs>0</Paragraphs>
  <ScaleCrop>false</ScaleCrop>
  <Company>ShaneX@Forum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NONAME</dc:creator>
  <cp:keywords>www.sorubak.com</cp:keywords>
  <dc:description/>
  <cp:lastModifiedBy>edanur</cp:lastModifiedBy>
  <cp:revision>6</cp:revision>
  <dcterms:created xsi:type="dcterms:W3CDTF">2013-10-31T21:22:00Z</dcterms:created>
  <dcterms:modified xsi:type="dcterms:W3CDTF">2014-11-02T12:45:00Z</dcterms:modified>
</cp:coreProperties>
</file>