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68" w:rsidRPr="002E151A" w:rsidRDefault="00662968" w:rsidP="0080586B">
      <w:pPr>
        <w:spacing w:after="0" w:line="240" w:lineRule="auto"/>
        <w:jc w:val="center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 xml:space="preserve">2014-2015 </w:t>
      </w:r>
      <w:r w:rsidRPr="002E151A">
        <w:rPr>
          <w:rFonts w:cs="Calibri"/>
          <w:b/>
          <w:lang w:val="en-US"/>
        </w:rPr>
        <w:t xml:space="preserve"> EDUCATION YEAR </w:t>
      </w:r>
      <w:r>
        <w:rPr>
          <w:rFonts w:cs="Calibri"/>
          <w:b/>
          <w:lang w:val="en-US"/>
        </w:rPr>
        <w:t xml:space="preserve">BİTLİS TECHNICAL AND VOCATIONAL </w:t>
      </w:r>
      <w:r w:rsidRPr="002E151A">
        <w:rPr>
          <w:rFonts w:cs="Calibri"/>
          <w:b/>
          <w:lang w:val="en-US"/>
        </w:rPr>
        <w:t xml:space="preserve"> HIGH SCHOOL </w:t>
      </w:r>
      <w:r w:rsidRPr="002E151A">
        <w:rPr>
          <w:rFonts w:cs="Calibri"/>
          <w:b/>
          <w:lang w:val="en-US"/>
        </w:rPr>
        <w:br/>
        <w:t xml:space="preserve"> 11TH GRADE 1</w:t>
      </w:r>
      <w:r w:rsidRPr="002E151A">
        <w:rPr>
          <w:rFonts w:cs="Calibri"/>
          <w:b/>
          <w:vertAlign w:val="superscript"/>
          <w:lang w:val="en-US"/>
        </w:rPr>
        <w:t>ST</w:t>
      </w:r>
      <w:r w:rsidRPr="002E151A">
        <w:rPr>
          <w:rFonts w:cs="Calibri"/>
          <w:b/>
          <w:lang w:val="en-US"/>
        </w:rPr>
        <w:t xml:space="preserve">  TERM SECOND  WRITTEN ENGLISH EXAM</w:t>
      </w:r>
    </w:p>
    <w:p w:rsidR="00662968" w:rsidRPr="002E151A" w:rsidRDefault="00662968" w:rsidP="0080586B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</w:p>
    <w:p w:rsidR="00662968" w:rsidRPr="002E151A" w:rsidRDefault="00662968" w:rsidP="0080586B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NAME &amp; SURNAME :</w:t>
      </w:r>
    </w:p>
    <w:p w:rsidR="00662968" w:rsidRPr="002E151A" w:rsidRDefault="00662968" w:rsidP="0080586B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CLASS &amp; NUMBER   :</w:t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</w:r>
      <w:r w:rsidRPr="002E151A">
        <w:rPr>
          <w:b/>
          <w:lang w:val="en-US"/>
        </w:rPr>
        <w:tab/>
        <w:t>MARK:</w:t>
      </w:r>
    </w:p>
    <w:p w:rsidR="00662968" w:rsidRPr="002E151A" w:rsidRDefault="00662968" w:rsidP="0080586B">
      <w:pPr>
        <w:spacing w:after="0" w:line="240" w:lineRule="auto"/>
        <w:rPr>
          <w:rStyle w:val="Emphasis"/>
          <w:b/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rFonts w:cs="Helvetica-Bold"/>
          <w:b/>
          <w:bCs/>
          <w:lang w:val="en-US" w:eastAsia="en-US"/>
        </w:rPr>
      </w:pPr>
      <w:r w:rsidRPr="002E151A">
        <w:rPr>
          <w:rFonts w:cs="Arial"/>
          <w:b/>
          <w:lang w:val="en-US"/>
        </w:rPr>
        <w:t>A</w:t>
      </w:r>
      <w:r w:rsidRPr="002E151A">
        <w:rPr>
          <w:b/>
          <w:lang w:val="en-US" w:eastAsia="en-US"/>
        </w:rPr>
        <w:t>)</w:t>
      </w:r>
      <w:r w:rsidRPr="002E151A">
        <w:rPr>
          <w:rFonts w:cs="Arial"/>
          <w:lang w:val="en-US"/>
        </w:rPr>
        <w:t xml:space="preserve"> </w:t>
      </w:r>
      <w:r w:rsidRPr="002E151A">
        <w:rPr>
          <w:rFonts w:cs="Helvetica-Bold"/>
          <w:b/>
          <w:bCs/>
          <w:lang w:val="en-US" w:eastAsia="en-US"/>
        </w:rPr>
        <w:t xml:space="preserve"> Match the two halves of the phrases.</w:t>
      </w:r>
      <w:r>
        <w:rPr>
          <w:rFonts w:cs="Helvetica-Bold"/>
          <w:b/>
          <w:bCs/>
          <w:lang w:val="en-US" w:eastAsia="en-US"/>
        </w:rPr>
        <w:t xml:space="preserve"> (8x1=8</w:t>
      </w:r>
      <w:r w:rsidRPr="002E151A">
        <w:rPr>
          <w:rFonts w:cs="Helvetica-Bold"/>
          <w:b/>
          <w:bCs/>
          <w:lang w:val="en-US" w:eastAsia="en-US"/>
        </w:rPr>
        <w:t xml:space="preserve"> pts)</w:t>
      </w:r>
    </w:p>
    <w:p w:rsidR="00662968" w:rsidRPr="002E151A" w:rsidRDefault="00662968" w:rsidP="0080586B">
      <w:pPr>
        <w:spacing w:after="0" w:line="240" w:lineRule="auto"/>
        <w:rPr>
          <w:lang w:val="en-US"/>
        </w:rPr>
      </w:pP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1. surf</w:t>
      </w:r>
      <w:r w:rsidRPr="002E151A">
        <w:rPr>
          <w:rFonts w:cs="Helvetica"/>
          <w:lang w:val="en-US" w:eastAsia="en-US"/>
        </w:rPr>
        <w:tab/>
        <w:t>________</w:t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  <w:t>a. TV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2. listen to ________</w:t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  <w:t>b. HOMEWORK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3. play the ________</w:t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  <w:t>c. the concert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 xml:space="preserve">4. go to </w:t>
      </w:r>
      <w:r>
        <w:rPr>
          <w:rFonts w:cs="Helvetica"/>
          <w:lang w:val="en-US" w:eastAsia="en-US"/>
        </w:rPr>
        <w:tab/>
        <w:t>________</w:t>
      </w:r>
      <w:r>
        <w:rPr>
          <w:rFonts w:cs="Helvetica"/>
          <w:lang w:val="en-US" w:eastAsia="en-US"/>
        </w:rPr>
        <w:tab/>
      </w:r>
      <w:r>
        <w:rPr>
          <w:rFonts w:cs="Helvetica"/>
          <w:lang w:val="en-US" w:eastAsia="en-US"/>
        </w:rPr>
        <w:tab/>
        <w:t xml:space="preserve">              </w:t>
      </w:r>
      <w:r w:rsidRPr="002E151A">
        <w:rPr>
          <w:rFonts w:cs="Helvetica"/>
          <w:lang w:val="en-US" w:eastAsia="en-US"/>
        </w:rPr>
        <w:t>d. rock music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5. WHAT İS ________</w:t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  <w:t>e. piano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 xml:space="preserve">6. play </w:t>
      </w:r>
      <w:r w:rsidRPr="002E151A">
        <w:rPr>
          <w:rFonts w:cs="Helvetica"/>
          <w:lang w:val="en-US" w:eastAsia="en-US"/>
        </w:rPr>
        <w:tab/>
        <w:t>________</w:t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  <w:t>f. volleyball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7. watch ________</w:t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  <w:t>g. THIS</w:t>
      </w:r>
    </w:p>
    <w:p w:rsidR="00662968" w:rsidRDefault="00662968" w:rsidP="002E151A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8</w:t>
      </w:r>
      <w:r>
        <w:rPr>
          <w:rFonts w:cs="Helvetica"/>
          <w:lang w:val="en-US" w:eastAsia="en-US"/>
        </w:rPr>
        <w:t>.do</w:t>
      </w:r>
      <w:r w:rsidRPr="002E151A">
        <w:rPr>
          <w:rFonts w:cs="Helvetica"/>
          <w:lang w:val="en-US" w:eastAsia="en-US"/>
        </w:rPr>
        <w:t xml:space="preserve"> </w:t>
      </w:r>
      <w:r w:rsidRPr="002E151A">
        <w:rPr>
          <w:rFonts w:cs="Helvetica"/>
          <w:lang w:val="en-US" w:eastAsia="en-US"/>
        </w:rPr>
        <w:tab/>
        <w:t>________</w:t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  <w:t>h. the Ne</w:t>
      </w:r>
      <w:r>
        <w:rPr>
          <w:rFonts w:cs="Helvetica"/>
          <w:lang w:val="en-US" w:eastAsia="en-US"/>
        </w:rPr>
        <w:t>T</w:t>
      </w:r>
    </w:p>
    <w:p w:rsidR="00662968" w:rsidRPr="002E151A" w:rsidRDefault="00662968" w:rsidP="002E151A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  <w:r w:rsidRPr="002E151A">
        <w:rPr>
          <w:rFonts w:cs="Helvetica"/>
          <w:lang w:val="en-US" w:eastAsia="en-US"/>
        </w:rPr>
        <w:tab/>
      </w:r>
    </w:p>
    <w:p w:rsidR="00662968" w:rsidRPr="002E151A" w:rsidRDefault="00662968" w:rsidP="0080586B">
      <w:pPr>
        <w:spacing w:after="0" w:line="240" w:lineRule="auto"/>
        <w:rPr>
          <w:rFonts w:cs="Helvetica"/>
          <w:b/>
          <w:lang w:val="en-US" w:eastAsia="en-US"/>
        </w:rPr>
      </w:pPr>
      <w:r w:rsidRPr="002E151A">
        <w:rPr>
          <w:rFonts w:cs="Helvetica"/>
          <w:b/>
          <w:lang w:val="en-US" w:eastAsia="en-US"/>
        </w:rPr>
        <w:t xml:space="preserve"> B)WRITE PLURAL FORM OF THE WORDS(KELİMELERİN ÇOĞUL HALLERİNİ YAZINIZ) (5*2=10)</w:t>
      </w:r>
    </w:p>
    <w:p w:rsidR="00662968" w:rsidRPr="002E151A" w:rsidRDefault="00662968" w:rsidP="0080586B">
      <w:pPr>
        <w:spacing w:after="0" w:line="240" w:lineRule="auto"/>
        <w:rPr>
          <w:rFonts w:cs="Helvetica"/>
          <w:b/>
          <w:lang w:val="en-US" w:eastAsia="en-US"/>
        </w:rPr>
      </w:pPr>
    </w:p>
    <w:p w:rsidR="00662968" w:rsidRPr="002E151A" w:rsidRDefault="00662968" w:rsidP="00A3047C">
      <w:pPr>
        <w:spacing w:after="0" w:line="240" w:lineRule="auto"/>
        <w:ind w:right="-426"/>
        <w:rPr>
          <w:lang w:val="en-US"/>
        </w:rPr>
        <w:sectPr w:rsidR="00662968" w:rsidRPr="002E151A" w:rsidSect="00A3047C">
          <w:type w:val="continuous"/>
          <w:pgSz w:w="11906" w:h="16838"/>
          <w:pgMar w:top="426" w:right="707" w:bottom="426" w:left="1417" w:header="708" w:footer="708" w:gutter="0"/>
          <w:cols w:space="708"/>
          <w:docGrid w:linePitch="360"/>
        </w:sectPr>
      </w:pPr>
      <w:r w:rsidRPr="002E151A">
        <w:rPr>
          <w:lang w:val="en-US"/>
        </w:rPr>
        <w:t>a)mouse …………….                B)person………………   c)girl……………… d)man…………………. E)tooth……………..</w:t>
      </w:r>
    </w:p>
    <w:p w:rsidR="00662968" w:rsidRPr="002E151A" w:rsidRDefault="00662968" w:rsidP="0080586B">
      <w:pPr>
        <w:spacing w:after="0" w:line="240" w:lineRule="auto"/>
        <w:rPr>
          <w:rFonts w:cs="Arial"/>
          <w:b/>
          <w:lang w:val="en-US"/>
        </w:rPr>
        <w:sectPr w:rsidR="00662968" w:rsidRPr="002E151A" w:rsidSect="008737E0">
          <w:type w:val="continuous"/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p w:rsidR="00662968" w:rsidRPr="002E151A" w:rsidRDefault="00662968" w:rsidP="0080586B">
      <w:pPr>
        <w:spacing w:after="0" w:line="240" w:lineRule="auto"/>
        <w:rPr>
          <w:b/>
          <w:lang w:val="en-US" w:eastAsia="en-US"/>
        </w:rPr>
      </w:pPr>
      <w:r w:rsidRPr="002E151A">
        <w:rPr>
          <w:b/>
          <w:lang w:val="en-US" w:eastAsia="en-US"/>
        </w:rPr>
        <w:t>C) Circle the correct answers. (Doğru cevabı yuvarlak içine alınız) (6x1=6 pts)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-Bold"/>
          <w:b/>
          <w:bCs/>
          <w:lang w:val="en-US" w:eastAsia="en-US"/>
        </w:rPr>
      </w:pP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1. A:Have you got a laptop?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 xml:space="preserve">B: Yes, I </w:t>
      </w:r>
      <w:r w:rsidRPr="002E151A">
        <w:rPr>
          <w:rFonts w:cs="Helvetica"/>
          <w:b/>
          <w:lang w:val="en-US" w:eastAsia="en-US"/>
        </w:rPr>
        <w:t>am / have.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 xml:space="preserve">2. A: </w:t>
      </w:r>
      <w:r w:rsidRPr="002E151A">
        <w:rPr>
          <w:rFonts w:cs="Helvetica"/>
          <w:b/>
          <w:lang w:val="en-US" w:eastAsia="en-US"/>
        </w:rPr>
        <w:t>Have / Has</w:t>
      </w:r>
      <w:r w:rsidRPr="002E151A">
        <w:rPr>
          <w:rFonts w:cs="Helvetica"/>
          <w:lang w:val="en-US" w:eastAsia="en-US"/>
        </w:rPr>
        <w:t xml:space="preserve"> your mother got a car?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B: Yes, she has.</w:t>
      </w:r>
    </w:p>
    <w:p w:rsidR="00662968" w:rsidRPr="002E151A" w:rsidRDefault="00662968" w:rsidP="0038001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 xml:space="preserve">3. A: </w:t>
      </w:r>
      <w:r w:rsidRPr="002E151A">
        <w:rPr>
          <w:rFonts w:cs="Helvetica"/>
          <w:b/>
          <w:lang w:val="en-US" w:eastAsia="en-US"/>
        </w:rPr>
        <w:t>Has / Is</w:t>
      </w:r>
      <w:r w:rsidRPr="002E151A">
        <w:rPr>
          <w:rFonts w:cs="Helvetica"/>
          <w:lang w:val="en-US" w:eastAsia="en-US"/>
        </w:rPr>
        <w:t xml:space="preserve"> Susan got a brother?</w:t>
      </w:r>
    </w:p>
    <w:p w:rsidR="00662968" w:rsidRPr="002E151A" w:rsidRDefault="00662968" w:rsidP="0038001B">
      <w:pPr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 xml:space="preserve">B: No, she </w:t>
      </w:r>
      <w:r w:rsidRPr="002E151A">
        <w:rPr>
          <w:rFonts w:cs="Helvetica"/>
          <w:b/>
          <w:lang w:val="en-US" w:eastAsia="en-US"/>
        </w:rPr>
        <w:t>isn’t / hasn’t</w:t>
      </w:r>
      <w:r w:rsidRPr="002E151A">
        <w:rPr>
          <w:rFonts w:cs="Helvetica"/>
          <w:lang w:val="en-US" w:eastAsia="en-US"/>
        </w:rPr>
        <w:t>.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 xml:space="preserve">4. A: Whose mobile phone </w:t>
      </w:r>
      <w:r w:rsidRPr="002E151A">
        <w:rPr>
          <w:rFonts w:cs="Helvetica"/>
          <w:b/>
          <w:lang w:val="en-US" w:eastAsia="en-US"/>
        </w:rPr>
        <w:t>is / has</w:t>
      </w:r>
      <w:r w:rsidRPr="002E151A">
        <w:rPr>
          <w:rFonts w:cs="Helvetica"/>
          <w:lang w:val="en-US" w:eastAsia="en-US"/>
        </w:rPr>
        <w:t xml:space="preserve"> that?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B: I think it is Sue’s.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5. A: Those shoes are beautiful.</w:t>
      </w:r>
    </w:p>
    <w:p w:rsidR="00662968" w:rsidRPr="002E151A" w:rsidRDefault="00662968" w:rsidP="0080586B">
      <w:pPr>
        <w:autoSpaceDE w:val="0"/>
        <w:autoSpaceDN w:val="0"/>
        <w:adjustRightInd w:val="0"/>
        <w:spacing w:after="0" w:line="240" w:lineRule="auto"/>
        <w:rPr>
          <w:rFonts w:cs="Helvetica"/>
          <w:lang w:val="en-US" w:eastAsia="en-US"/>
        </w:rPr>
      </w:pPr>
      <w:r w:rsidRPr="002E151A">
        <w:rPr>
          <w:rFonts w:cs="Helvetica"/>
          <w:lang w:val="en-US" w:eastAsia="en-US"/>
        </w:rPr>
        <w:t>B: Yes, but they</w:t>
      </w:r>
      <w:r w:rsidRPr="002E151A">
        <w:rPr>
          <w:rFonts w:cs="Helvetica"/>
          <w:b/>
          <w:lang w:val="en-US" w:eastAsia="en-US"/>
        </w:rPr>
        <w:t xml:space="preserve"> have /are </w:t>
      </w:r>
      <w:r w:rsidRPr="002E151A">
        <w:rPr>
          <w:rFonts w:cs="Helvetica"/>
          <w:lang w:val="en-US" w:eastAsia="en-US"/>
        </w:rPr>
        <w:t>€150.</w:t>
      </w:r>
    </w:p>
    <w:p w:rsidR="00662968" w:rsidRPr="002E151A" w:rsidRDefault="00662968" w:rsidP="0080586B">
      <w:pPr>
        <w:pStyle w:val="NoSpacing"/>
        <w:rPr>
          <w:b/>
          <w:lang w:val="en-US"/>
        </w:rPr>
      </w:pPr>
    </w:p>
    <w:p w:rsidR="00662968" w:rsidRPr="002E151A" w:rsidRDefault="00662968" w:rsidP="0080586B">
      <w:pPr>
        <w:pStyle w:val="NoSpacing"/>
        <w:rPr>
          <w:b/>
          <w:lang w:val="en-US"/>
        </w:rPr>
      </w:pPr>
    </w:p>
    <w:p w:rsidR="00662968" w:rsidRPr="007074EC" w:rsidRDefault="00662968" w:rsidP="0080586B">
      <w:pPr>
        <w:pStyle w:val="NoSpacing"/>
        <w:rPr>
          <w:b/>
          <w:lang w:val="sv-SE"/>
        </w:rPr>
      </w:pPr>
      <w:r w:rsidRPr="002E151A">
        <w:rPr>
          <w:b/>
          <w:lang w:val="en-US"/>
        </w:rPr>
        <w:t xml:space="preserve">D)  What time is it? </w:t>
      </w:r>
      <w:r w:rsidRPr="007074EC">
        <w:rPr>
          <w:b/>
          <w:lang w:val="sv-SE"/>
        </w:rPr>
        <w:t xml:space="preserve">(Verilen saatleri yazınız.)  (5x2= </w:t>
      </w:r>
      <w:smartTag w:uri="urn:schemas-microsoft-com:office:smarttags" w:element="metricconverter">
        <w:smartTagPr>
          <w:attr w:name="ProductID" w:val="10 pts"/>
        </w:smartTagPr>
        <w:r w:rsidRPr="007074EC">
          <w:rPr>
            <w:b/>
            <w:lang w:val="sv-SE"/>
          </w:rPr>
          <w:t>10 pts</w:t>
        </w:r>
      </w:smartTag>
      <w:r w:rsidRPr="007074EC">
        <w:rPr>
          <w:b/>
          <w:lang w:val="sv-SE"/>
        </w:rPr>
        <w:t xml:space="preserve">) </w:t>
      </w:r>
    </w:p>
    <w:p w:rsidR="00662968" w:rsidRPr="002E151A" w:rsidRDefault="00662968" w:rsidP="0080586B">
      <w:pPr>
        <w:pStyle w:val="NoSpacing"/>
        <w:rPr>
          <w:lang w:val="en-US"/>
        </w:rPr>
      </w:pPr>
      <w:r w:rsidRPr="002E151A">
        <w:rPr>
          <w:lang w:val="en-US"/>
        </w:rPr>
        <w:t>08:15 :__________________________________                      a)It is four o’clock</w:t>
      </w:r>
    </w:p>
    <w:p w:rsidR="00662968" w:rsidRPr="002E151A" w:rsidRDefault="00662968" w:rsidP="0080586B">
      <w:pPr>
        <w:pStyle w:val="NoSpacing"/>
        <w:rPr>
          <w:lang w:val="en-US"/>
        </w:rPr>
      </w:pPr>
      <w:r w:rsidRPr="002E151A">
        <w:rPr>
          <w:lang w:val="en-US"/>
        </w:rPr>
        <w:t xml:space="preserve">07:40 :__________________________________                      b)It is half past twelve </w:t>
      </w:r>
    </w:p>
    <w:p w:rsidR="00662968" w:rsidRPr="002E151A" w:rsidRDefault="00662968" w:rsidP="0080586B">
      <w:pPr>
        <w:pStyle w:val="NoSpacing"/>
        <w:rPr>
          <w:lang w:val="en-US"/>
        </w:rPr>
      </w:pPr>
      <w:r w:rsidRPr="002E151A">
        <w:rPr>
          <w:lang w:val="en-US"/>
        </w:rPr>
        <w:t>12:30 :___________________________________                   c)It is quarter to ten o’clock</w:t>
      </w:r>
    </w:p>
    <w:p w:rsidR="00662968" w:rsidRPr="002E151A" w:rsidRDefault="00662968" w:rsidP="0080586B">
      <w:pPr>
        <w:pStyle w:val="NoSpacing"/>
        <w:rPr>
          <w:lang w:val="en-US"/>
        </w:rPr>
      </w:pPr>
      <w:r w:rsidRPr="002E151A">
        <w:rPr>
          <w:lang w:val="en-US"/>
        </w:rPr>
        <w:t>04:00 :___________________________________                   d)It is forty past seven</w:t>
      </w:r>
    </w:p>
    <w:p w:rsidR="00662968" w:rsidRPr="002E151A" w:rsidRDefault="00662968" w:rsidP="0080586B">
      <w:pPr>
        <w:pStyle w:val="NoSpacing"/>
        <w:rPr>
          <w:lang w:val="en-US"/>
        </w:rPr>
        <w:sectPr w:rsidR="00662968" w:rsidRPr="002E151A" w:rsidSect="0081155C">
          <w:type w:val="continuous"/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  <w:r w:rsidRPr="002E151A">
        <w:rPr>
          <w:lang w:val="en-US"/>
        </w:rPr>
        <w:t>09:45 :__________________________________                     e)It is  quarter past eight o’clock</w:t>
      </w:r>
    </w:p>
    <w:p w:rsidR="00662968" w:rsidRPr="002E151A" w:rsidRDefault="00662968" w:rsidP="0080586B">
      <w:pPr>
        <w:pStyle w:val="NoSpacing"/>
        <w:rPr>
          <w:lang w:val="en-US"/>
        </w:rPr>
        <w:sectPr w:rsidR="00662968" w:rsidRPr="002E151A" w:rsidSect="0081155C">
          <w:type w:val="continuous"/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p w:rsidR="00662968" w:rsidRPr="002E151A" w:rsidRDefault="00662968" w:rsidP="00805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289"/>
        <w:rPr>
          <w:b/>
          <w:lang w:val="en-US"/>
        </w:rPr>
      </w:pPr>
      <w:r w:rsidRPr="002E151A">
        <w:rPr>
          <w:b/>
          <w:lang w:val="en-US"/>
        </w:rPr>
        <w:t>E) Read the sentences and write "</w:t>
      </w:r>
      <w:r w:rsidRPr="002E151A">
        <w:rPr>
          <w:b/>
          <w:i/>
          <w:u w:val="single"/>
          <w:lang w:val="en-US"/>
        </w:rPr>
        <w:t>in, on, at</w:t>
      </w:r>
      <w:r w:rsidRPr="002E151A">
        <w:rPr>
          <w:b/>
          <w:lang w:val="en-US"/>
        </w:rPr>
        <w:t>" (8x2=16 pts)</w:t>
      </w:r>
    </w:p>
    <w:p w:rsidR="00662968" w:rsidRPr="002E151A" w:rsidRDefault="00662968" w:rsidP="00805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289"/>
        <w:rPr>
          <w:b/>
          <w:lang w:val="en-US"/>
        </w:rPr>
      </w:pPr>
      <w:r w:rsidRPr="002E151A">
        <w:rPr>
          <w:b/>
          <w:lang w:val="en-US"/>
        </w:rPr>
        <w:t xml:space="preserve">1) </w:t>
      </w:r>
      <w:r w:rsidRPr="002E151A">
        <w:rPr>
          <w:lang w:val="en-US"/>
        </w:rPr>
        <w:t xml:space="preserve">He died…........6:30 pm............ 17 May 2002.                                 </w:t>
      </w:r>
      <w:r w:rsidRPr="002E151A">
        <w:rPr>
          <w:b/>
          <w:lang w:val="en-US"/>
        </w:rPr>
        <w:t xml:space="preserve">5) </w:t>
      </w:r>
      <w:r w:rsidRPr="002E151A">
        <w:rPr>
          <w:lang w:val="en-US"/>
        </w:rPr>
        <w:t>The concert took place...... Sunday</w:t>
      </w:r>
      <w:r w:rsidRPr="002E151A">
        <w:rPr>
          <w:b/>
          <w:lang w:val="en-US"/>
        </w:rPr>
        <w:t>.</w:t>
      </w:r>
    </w:p>
    <w:p w:rsidR="00662968" w:rsidRPr="002E151A" w:rsidRDefault="00662968" w:rsidP="00805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289"/>
        <w:rPr>
          <w:lang w:val="en-US"/>
        </w:rPr>
      </w:pPr>
      <w:r w:rsidRPr="002E151A">
        <w:rPr>
          <w:b/>
          <w:lang w:val="en-US"/>
        </w:rPr>
        <w:t xml:space="preserve">2) </w:t>
      </w:r>
      <w:r w:rsidRPr="002E151A">
        <w:rPr>
          <w:lang w:val="en-US"/>
        </w:rPr>
        <w:t xml:space="preserve">They have extra lessons at school..........Fridays.                         </w:t>
      </w:r>
      <w:r>
        <w:rPr>
          <w:lang w:val="en-US"/>
        </w:rPr>
        <w:t xml:space="preserve">  </w:t>
      </w:r>
      <w:r w:rsidRPr="002E151A">
        <w:rPr>
          <w:b/>
          <w:lang w:val="en-US"/>
        </w:rPr>
        <w:t xml:space="preserve">6)  </w:t>
      </w:r>
      <w:r w:rsidRPr="002E151A">
        <w:rPr>
          <w:lang w:val="en-US"/>
        </w:rPr>
        <w:t>Dad always wakes me up................7:15.</w:t>
      </w:r>
    </w:p>
    <w:p w:rsidR="00662968" w:rsidRPr="002E151A" w:rsidRDefault="00662968" w:rsidP="00805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289"/>
        <w:rPr>
          <w:b/>
          <w:lang w:val="en-US"/>
        </w:rPr>
      </w:pPr>
      <w:r w:rsidRPr="002E151A">
        <w:rPr>
          <w:b/>
          <w:lang w:val="en-US"/>
        </w:rPr>
        <w:t xml:space="preserve">3) </w:t>
      </w:r>
      <w:r w:rsidRPr="002E151A">
        <w:rPr>
          <w:lang w:val="en-US"/>
        </w:rPr>
        <w:t xml:space="preserve">It snowed heavily </w:t>
      </w:r>
      <w:r w:rsidRPr="002E151A">
        <w:rPr>
          <w:b/>
          <w:lang w:val="en-US"/>
        </w:rPr>
        <w:t>...........</w:t>
      </w:r>
      <w:r w:rsidRPr="002E151A">
        <w:rPr>
          <w:lang w:val="en-US"/>
        </w:rPr>
        <w:t xml:space="preserve"> night.                                                     </w:t>
      </w:r>
      <w:r>
        <w:rPr>
          <w:lang w:val="en-US"/>
        </w:rPr>
        <w:t xml:space="preserve">  </w:t>
      </w:r>
      <w:r w:rsidRPr="002E151A">
        <w:rPr>
          <w:lang w:val="en-US"/>
        </w:rPr>
        <w:t xml:space="preserve"> </w:t>
      </w:r>
      <w:r w:rsidRPr="002E151A">
        <w:rPr>
          <w:b/>
          <w:lang w:val="en-US"/>
        </w:rPr>
        <w:t xml:space="preserve">7) </w:t>
      </w:r>
      <w:r w:rsidRPr="002E151A">
        <w:rPr>
          <w:lang w:val="en-US"/>
        </w:rPr>
        <w:t>Mom is taking a bath........the moment.</w:t>
      </w:r>
    </w:p>
    <w:p w:rsidR="00662968" w:rsidRPr="002E151A" w:rsidRDefault="00662968" w:rsidP="00805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289"/>
        <w:rPr>
          <w:b/>
          <w:lang w:val="en-US"/>
        </w:rPr>
      </w:pPr>
      <w:r w:rsidRPr="002E151A">
        <w:rPr>
          <w:b/>
          <w:lang w:val="en-US"/>
        </w:rPr>
        <w:t xml:space="preserve">4) </w:t>
      </w:r>
      <w:r w:rsidRPr="002E151A">
        <w:rPr>
          <w:lang w:val="en-US"/>
        </w:rPr>
        <w:t xml:space="preserve">He first became famous......... 1950.                                                </w:t>
      </w:r>
      <w:r w:rsidRPr="002E151A">
        <w:rPr>
          <w:b/>
          <w:lang w:val="en-US"/>
        </w:rPr>
        <w:t xml:space="preserve">8) </w:t>
      </w:r>
      <w:r w:rsidRPr="002E151A">
        <w:rPr>
          <w:lang w:val="en-US"/>
        </w:rPr>
        <w:t>He got married......1 May 1997.</w:t>
      </w:r>
    </w:p>
    <w:p w:rsidR="00662968" w:rsidRPr="002E151A" w:rsidRDefault="00662968" w:rsidP="00E35877">
      <w:pPr>
        <w:spacing w:after="0" w:line="240" w:lineRule="auto"/>
        <w:rPr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Default="00662968" w:rsidP="00E35877">
      <w:pPr>
        <w:spacing w:after="0" w:line="240" w:lineRule="auto"/>
        <w:rPr>
          <w:b/>
          <w:lang w:val="en-US"/>
        </w:rPr>
      </w:pPr>
    </w:p>
    <w:p w:rsidR="00662968" w:rsidRDefault="00662968" w:rsidP="00E35877">
      <w:pPr>
        <w:spacing w:after="0" w:line="240" w:lineRule="auto"/>
        <w:rPr>
          <w:b/>
          <w:lang w:val="en-US"/>
        </w:rPr>
      </w:pPr>
    </w:p>
    <w:p w:rsidR="00662968" w:rsidRDefault="00662968" w:rsidP="00E35877">
      <w:pPr>
        <w:spacing w:after="0" w:line="240" w:lineRule="auto"/>
        <w:rPr>
          <w:b/>
          <w:lang w:val="en-US"/>
        </w:rPr>
      </w:pPr>
    </w:p>
    <w:p w:rsidR="00662968" w:rsidRDefault="00662968" w:rsidP="00E35877">
      <w:pPr>
        <w:spacing w:after="0" w:line="240" w:lineRule="auto"/>
        <w:rPr>
          <w:b/>
          <w:lang w:val="en-US"/>
        </w:rPr>
      </w:pPr>
    </w:p>
    <w:p w:rsidR="00662968" w:rsidRDefault="00662968" w:rsidP="00E35877">
      <w:pPr>
        <w:spacing w:after="0" w:line="240" w:lineRule="auto"/>
        <w:rPr>
          <w:b/>
          <w:lang w:val="en-US"/>
        </w:rPr>
      </w:pPr>
    </w:p>
    <w:p w:rsidR="00662968" w:rsidRDefault="00662968" w:rsidP="00E35877">
      <w:pPr>
        <w:spacing w:after="0" w:line="240" w:lineRule="auto"/>
        <w:rPr>
          <w:b/>
          <w:lang w:val="en-US"/>
        </w:rPr>
      </w:pPr>
    </w:p>
    <w:p w:rsidR="00662968" w:rsidRDefault="00662968" w:rsidP="00E35877">
      <w:pPr>
        <w:spacing w:after="0" w:line="240" w:lineRule="auto"/>
        <w:rPr>
          <w:b/>
          <w:lang w:val="en-US"/>
        </w:rPr>
      </w:pPr>
    </w:p>
    <w:p w:rsidR="00662968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F) Write the subjects.(Dersleri yazınız.) (10x=20 pts)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sz w:val="16"/>
          <w:szCs w:val="16"/>
          <w:lang w:val="en-US"/>
        </w:rPr>
      </w:pPr>
      <w:r w:rsidRPr="002E151A">
        <w:rPr>
          <w:sz w:val="16"/>
          <w:szCs w:val="16"/>
          <w:lang w:val="en-US"/>
        </w:rPr>
        <w:t xml:space="preserve">1. </w:t>
      </w:r>
      <w:r w:rsidRPr="00FF0834">
        <w:rPr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pt;height:49.5pt;visibility:visible">
            <v:imagedata r:id="rId5" o:title=""/>
          </v:shape>
        </w:pict>
      </w:r>
      <w:r w:rsidRPr="002E151A">
        <w:rPr>
          <w:sz w:val="16"/>
          <w:szCs w:val="16"/>
          <w:lang w:val="en-US"/>
        </w:rPr>
        <w:t xml:space="preserve">             2. </w:t>
      </w:r>
      <w:r w:rsidRPr="00FF0834">
        <w:rPr>
          <w:noProof/>
          <w:sz w:val="16"/>
          <w:szCs w:val="16"/>
        </w:rPr>
        <w:pict>
          <v:shape id="Resim 4" o:spid="_x0000_i1026" type="#_x0000_t75" style="width:65.25pt;height:42pt;flip:x;visibility:visible">
            <v:imagedata r:id="rId6" o:title=""/>
          </v:shape>
        </w:pict>
      </w:r>
      <w:r w:rsidRPr="002E151A">
        <w:rPr>
          <w:sz w:val="16"/>
          <w:szCs w:val="16"/>
          <w:lang w:val="en-US"/>
        </w:rPr>
        <w:t xml:space="preserve">              3.</w:t>
      </w:r>
      <w:r w:rsidRPr="00FF0834">
        <w:rPr>
          <w:noProof/>
          <w:sz w:val="16"/>
          <w:szCs w:val="16"/>
        </w:rPr>
        <w:pict>
          <v:shape id="rg_hi" o:spid="_x0000_i1027" type="#_x0000_t75" alt="https://encrypted-tbn3.gstatic.com/images?q=tbn:ANd9GcSXrRqrPRxiCq9r5Xw7kcANPD7snVnUFqIJuK2OU_XRDLxONa4O1A" style="width:53.25pt;height:54.75pt;visibility:visible">
            <v:imagedata r:id="rId7" o:title=""/>
          </v:shape>
        </w:pict>
      </w:r>
      <w:r w:rsidRPr="002E151A">
        <w:rPr>
          <w:sz w:val="16"/>
          <w:szCs w:val="16"/>
          <w:lang w:val="en-US"/>
        </w:rPr>
        <w:t xml:space="preserve">           4. </w:t>
      </w:r>
      <w:r w:rsidRPr="00FF0834">
        <w:rPr>
          <w:noProof/>
          <w:sz w:val="16"/>
          <w:szCs w:val="16"/>
        </w:rPr>
        <w:pict>
          <v:shape id="_x0000_i1028" type="#_x0000_t75" alt="https://encrypted-tbn0.gstatic.com/images?q=tbn:ANd9GcSDTx4kmm_EGf-vQ-ojtKIpAOZl1dstmbB5iPFPDcrLXh2SsvxO" style="width:51pt;height:43.5pt;visibility:visible">
            <v:imagedata r:id="rId8" o:title=""/>
          </v:shape>
        </w:pict>
      </w:r>
      <w:r w:rsidRPr="002E151A">
        <w:rPr>
          <w:sz w:val="16"/>
          <w:szCs w:val="16"/>
          <w:lang w:val="en-US"/>
        </w:rPr>
        <w:t xml:space="preserve">            5. </w:t>
      </w:r>
      <w:r w:rsidRPr="00FF0834">
        <w:rPr>
          <w:noProof/>
          <w:sz w:val="16"/>
          <w:szCs w:val="16"/>
        </w:rPr>
        <w:pict>
          <v:shape id="Resim 13" o:spid="_x0000_i1029" type="#_x0000_t75" style="width:77.25pt;height:35.25pt;visibility:visible">
            <v:imagedata r:id="rId9" o:title=""/>
          </v:shape>
        </w:pict>
      </w:r>
    </w:p>
    <w:p w:rsidR="00662968" w:rsidRPr="002E151A" w:rsidRDefault="00662968" w:rsidP="00E35877">
      <w:pPr>
        <w:spacing w:after="0" w:line="240" w:lineRule="auto"/>
        <w:rPr>
          <w:sz w:val="16"/>
          <w:szCs w:val="16"/>
          <w:lang w:val="en-US"/>
        </w:rPr>
      </w:pPr>
      <w:r w:rsidRPr="002E151A">
        <w:rPr>
          <w:sz w:val="16"/>
          <w:szCs w:val="16"/>
          <w:lang w:val="en-US"/>
        </w:rPr>
        <w:t>___________                         ___________                 ___________</w:t>
      </w:r>
      <w:r w:rsidRPr="002E151A">
        <w:rPr>
          <w:sz w:val="16"/>
          <w:szCs w:val="16"/>
          <w:lang w:val="en-US"/>
        </w:rPr>
        <w:tab/>
        <w:t xml:space="preserve">                 ___________</w:t>
      </w:r>
      <w:r w:rsidRPr="002E151A">
        <w:rPr>
          <w:sz w:val="16"/>
          <w:szCs w:val="16"/>
          <w:lang w:val="en-US"/>
        </w:rPr>
        <w:tab/>
        <w:t xml:space="preserve">            ___________</w:t>
      </w:r>
    </w:p>
    <w:p w:rsidR="00662968" w:rsidRPr="002E151A" w:rsidRDefault="00662968" w:rsidP="00E35877">
      <w:pPr>
        <w:spacing w:after="0" w:line="240" w:lineRule="auto"/>
        <w:rPr>
          <w:sz w:val="16"/>
          <w:szCs w:val="16"/>
          <w:lang w:val="en-US"/>
        </w:rPr>
      </w:pPr>
      <w:r w:rsidRPr="002E151A">
        <w:rPr>
          <w:sz w:val="16"/>
          <w:szCs w:val="16"/>
          <w:lang w:val="en-US"/>
        </w:rPr>
        <w:t>6.</w:t>
      </w:r>
      <w:r w:rsidRPr="00FF0834">
        <w:rPr>
          <w:noProof/>
          <w:sz w:val="16"/>
          <w:szCs w:val="16"/>
        </w:rPr>
        <w:pict>
          <v:shape id="_x0000_i1030" type="#_x0000_t75" alt="https://encrypted-tbn2.gstatic.com/images?q=tbn:ANd9GcTvm641MP7NsxrHxzEOPHQPjMk47CAmNsGstv8TzbIAIAML7OU9HA" style="width:68.25pt;height:48pt;visibility:visible">
            <v:imagedata r:id="rId10" o:title=""/>
          </v:shape>
        </w:pict>
      </w:r>
      <w:r w:rsidRPr="002E151A">
        <w:rPr>
          <w:sz w:val="16"/>
          <w:szCs w:val="16"/>
          <w:lang w:val="en-US"/>
        </w:rPr>
        <w:t xml:space="preserve">          7.   </w:t>
      </w:r>
      <w:r w:rsidRPr="00FF0834">
        <w:rPr>
          <w:noProof/>
          <w:sz w:val="16"/>
          <w:szCs w:val="16"/>
        </w:rPr>
        <w:pict>
          <v:shape id="il_fi" o:spid="_x0000_i1031" type="#_x0000_t75" alt="http://www.arttherapy-co.org/ataco/images/Art-Materials-photo-1.jpg" style="width:60pt;height:45pt;visibility:visible">
            <v:imagedata r:id="rId11" o:title=""/>
          </v:shape>
        </w:pict>
      </w:r>
      <w:r w:rsidRPr="002E151A">
        <w:rPr>
          <w:sz w:val="16"/>
          <w:szCs w:val="16"/>
          <w:lang w:val="en-US"/>
        </w:rPr>
        <w:t xml:space="preserve">      8. </w:t>
      </w:r>
      <w:r w:rsidRPr="00FF0834">
        <w:rPr>
          <w:noProof/>
          <w:sz w:val="16"/>
          <w:szCs w:val="16"/>
        </w:rPr>
        <w:pict>
          <v:shape id="_x0000_i1032" type="#_x0000_t75" alt="https://encrypted-tbn3.gstatic.com/images?q=tbn:ANd9GcSYcNschdfNHdFO0t9Sb5KC9v-JQaVrQvv-cwQ6-igVfY7GJl4Lyw" style="width:64.5pt;height:41.25pt;visibility:visible">
            <v:imagedata r:id="rId12" o:title=""/>
          </v:shape>
        </w:pict>
      </w:r>
      <w:r w:rsidRPr="002E151A">
        <w:rPr>
          <w:sz w:val="16"/>
          <w:szCs w:val="16"/>
          <w:lang w:val="en-US"/>
        </w:rPr>
        <w:t xml:space="preserve">         9. </w:t>
      </w:r>
      <w:r w:rsidRPr="00FF0834">
        <w:rPr>
          <w:noProof/>
          <w:sz w:val="16"/>
          <w:szCs w:val="16"/>
        </w:rPr>
        <w:pict>
          <v:shape id="_x0000_i1033" type="#_x0000_t75" alt="https://encrypted-tbn1.gstatic.com/images?q=tbn:ANd9GcSRUHeVo_zoIR4Yxx9wROg5Gy5ZevMdg_PtIg4akMa28LWp3lV9bA" style="width:57pt;height:47.25pt;visibility:visible">
            <v:imagedata r:id="rId13" o:title=""/>
          </v:shape>
        </w:pict>
      </w:r>
      <w:r w:rsidRPr="002E151A">
        <w:rPr>
          <w:sz w:val="16"/>
          <w:szCs w:val="16"/>
          <w:lang w:val="en-US"/>
        </w:rPr>
        <w:t xml:space="preserve">        10. </w:t>
      </w:r>
      <w:r w:rsidRPr="00FF0834">
        <w:rPr>
          <w:noProof/>
          <w:sz w:val="16"/>
          <w:szCs w:val="16"/>
        </w:rPr>
        <w:pict>
          <v:shape id="_x0000_i1034" type="#_x0000_t75" alt="https://encrypted-tbn3.gstatic.com/images?q=tbn:ANd9GcRXEe8n_1kjPQZWstnymCbYNgywGq5V5IeWH4QjePqDJxgzUuC5" style="width:68.25pt;height:48.75pt;visibility:visible">
            <v:imagedata r:id="rId14" o:title=""/>
          </v:shape>
        </w:pict>
      </w:r>
    </w:p>
    <w:p w:rsidR="00662968" w:rsidRPr="002E151A" w:rsidRDefault="00662968" w:rsidP="00E35877">
      <w:pPr>
        <w:spacing w:after="0" w:line="240" w:lineRule="auto"/>
        <w:rPr>
          <w:lang w:val="en-US"/>
        </w:rPr>
      </w:pPr>
      <w:r w:rsidRPr="002E151A">
        <w:rPr>
          <w:lang w:val="en-US"/>
        </w:rPr>
        <w:t>___________                                 ___________                  ___________</w:t>
      </w:r>
      <w:r w:rsidRPr="002E151A">
        <w:rPr>
          <w:lang w:val="en-US"/>
        </w:rPr>
        <w:tab/>
        <w:t xml:space="preserve">         ___________</w:t>
      </w:r>
      <w:r w:rsidRPr="002E151A">
        <w:rPr>
          <w:lang w:val="en-US"/>
        </w:rPr>
        <w:tab/>
        <w:t xml:space="preserve">            ___________</w:t>
      </w:r>
    </w:p>
    <w:p w:rsidR="00662968" w:rsidRPr="002E151A" w:rsidRDefault="00662968" w:rsidP="0080586B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/>
          <w:bCs/>
          <w:lang w:val="en-US"/>
        </w:rPr>
      </w:pPr>
      <w:r w:rsidRPr="002E151A">
        <w:rPr>
          <w:b/>
          <w:bCs/>
          <w:lang w:val="en-US"/>
        </w:rPr>
        <w:t xml:space="preserve">G) Choose the correct option. (10x2=20 pts) 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Cs/>
          <w:lang w:val="en-US"/>
        </w:rPr>
      </w:pPr>
      <w:r w:rsidRPr="002E151A">
        <w:rPr>
          <w:bCs/>
          <w:lang w:val="en-US"/>
        </w:rPr>
        <w:t xml:space="preserve">1. I’m sorry but I haven’t got </w:t>
      </w:r>
      <w:r w:rsidRPr="002E151A">
        <w:rPr>
          <w:b/>
          <w:bCs/>
          <w:lang w:val="en-US"/>
        </w:rPr>
        <w:t>any/some</w:t>
      </w:r>
      <w:r w:rsidRPr="002E151A">
        <w:rPr>
          <w:bCs/>
          <w:lang w:val="en-US"/>
        </w:rPr>
        <w:t xml:space="preserve"> time.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Cs/>
          <w:lang w:val="en-US"/>
        </w:rPr>
      </w:pPr>
      <w:r w:rsidRPr="002E151A">
        <w:rPr>
          <w:bCs/>
          <w:lang w:val="en-US"/>
        </w:rPr>
        <w:t xml:space="preserve">2. A:Is there </w:t>
      </w:r>
      <w:r w:rsidRPr="002E151A">
        <w:rPr>
          <w:b/>
          <w:bCs/>
          <w:lang w:val="en-US"/>
        </w:rPr>
        <w:t>any/some</w:t>
      </w:r>
      <w:r w:rsidRPr="002E151A">
        <w:rPr>
          <w:bCs/>
          <w:lang w:val="en-US"/>
        </w:rPr>
        <w:t xml:space="preserve"> food at the party? B: Yes, there is </w:t>
      </w:r>
      <w:r w:rsidRPr="002E151A">
        <w:rPr>
          <w:b/>
          <w:bCs/>
          <w:lang w:val="en-US"/>
        </w:rPr>
        <w:t>some/any</w:t>
      </w:r>
      <w:r w:rsidRPr="002E151A">
        <w:rPr>
          <w:bCs/>
          <w:lang w:val="en-US"/>
        </w:rPr>
        <w:t>.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Cs/>
          <w:lang w:val="en-US"/>
        </w:rPr>
      </w:pPr>
      <w:r w:rsidRPr="002E151A">
        <w:rPr>
          <w:bCs/>
          <w:lang w:val="en-US"/>
        </w:rPr>
        <w:t xml:space="preserve">3Is </w:t>
      </w:r>
      <w:r w:rsidRPr="002E151A">
        <w:rPr>
          <w:b/>
          <w:bCs/>
          <w:lang w:val="en-US"/>
        </w:rPr>
        <w:t>there a/an</w:t>
      </w:r>
      <w:r w:rsidRPr="002E151A">
        <w:rPr>
          <w:bCs/>
          <w:lang w:val="en-US"/>
        </w:rPr>
        <w:t xml:space="preserve"> book on the box?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Cs/>
          <w:lang w:val="en-US"/>
        </w:rPr>
      </w:pPr>
      <w:r w:rsidRPr="002E151A">
        <w:rPr>
          <w:bCs/>
          <w:lang w:val="en-US"/>
        </w:rPr>
        <w:t xml:space="preserve">4. Would you like </w:t>
      </w:r>
      <w:r w:rsidRPr="002E151A">
        <w:rPr>
          <w:b/>
          <w:bCs/>
          <w:lang w:val="en-US"/>
        </w:rPr>
        <w:t>some/any</w:t>
      </w:r>
      <w:r w:rsidRPr="002E151A">
        <w:rPr>
          <w:bCs/>
          <w:lang w:val="en-US"/>
        </w:rPr>
        <w:t xml:space="preserve"> sugar in your tea?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Cs/>
          <w:lang w:val="en-US"/>
        </w:rPr>
      </w:pPr>
      <w:r w:rsidRPr="002E151A">
        <w:rPr>
          <w:bCs/>
          <w:lang w:val="en-US"/>
        </w:rPr>
        <w:t>5.Is there a castle in BİTLİS?.............................................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/>
          <w:bCs/>
          <w:lang w:val="en-US"/>
        </w:rPr>
      </w:pPr>
      <w:r w:rsidRPr="002E151A">
        <w:rPr>
          <w:b/>
          <w:bCs/>
          <w:lang w:val="en-US"/>
        </w:rPr>
        <w:t>6.Are there two hospitals in BİTLİS?.............................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/>
          <w:bCs/>
          <w:lang w:val="en-US"/>
        </w:rPr>
      </w:pPr>
      <w:r w:rsidRPr="002E151A">
        <w:rPr>
          <w:b/>
          <w:bCs/>
          <w:lang w:val="en-US"/>
        </w:rPr>
        <w:t>7.Are there any discos in Bitlis?......................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Cs/>
          <w:lang w:val="en-US"/>
        </w:rPr>
      </w:pPr>
      <w:r w:rsidRPr="002E151A">
        <w:rPr>
          <w:b/>
          <w:bCs/>
          <w:lang w:val="en-US"/>
        </w:rPr>
        <w:t>8.</w:t>
      </w:r>
      <w:r w:rsidRPr="002E151A">
        <w:rPr>
          <w:bCs/>
          <w:lang w:val="en-US"/>
        </w:rPr>
        <w:t xml:space="preserve">There </w:t>
      </w:r>
      <w:r w:rsidRPr="002E151A">
        <w:rPr>
          <w:b/>
          <w:bCs/>
          <w:lang w:val="en-US"/>
        </w:rPr>
        <w:t>is/are</w:t>
      </w:r>
      <w:r w:rsidRPr="002E151A">
        <w:rPr>
          <w:bCs/>
          <w:lang w:val="en-US"/>
        </w:rPr>
        <w:t xml:space="preserve"> two apples on the table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Cs/>
          <w:lang w:val="en-US"/>
        </w:rPr>
      </w:pPr>
      <w:r w:rsidRPr="002E151A">
        <w:rPr>
          <w:bCs/>
          <w:lang w:val="en-US"/>
        </w:rPr>
        <w:t xml:space="preserve">9-Is there   </w:t>
      </w:r>
      <w:r w:rsidRPr="002E151A">
        <w:rPr>
          <w:b/>
          <w:bCs/>
          <w:lang w:val="en-US"/>
        </w:rPr>
        <w:t>a/x</w:t>
      </w:r>
      <w:r w:rsidRPr="002E151A">
        <w:rPr>
          <w:bCs/>
          <w:lang w:val="en-US"/>
        </w:rPr>
        <w:t xml:space="preserve"> water in the glass?</w:t>
      </w:r>
    </w:p>
    <w:p w:rsidR="00662968" w:rsidRPr="002E151A" w:rsidRDefault="00662968" w:rsidP="00E35877">
      <w:pPr>
        <w:shd w:val="clear" w:color="auto" w:fill="FFFFFF"/>
        <w:spacing w:after="0" w:line="240" w:lineRule="auto"/>
        <w:ind w:right="72"/>
        <w:jc w:val="both"/>
        <w:rPr>
          <w:bCs/>
          <w:lang w:val="en-US"/>
        </w:rPr>
      </w:pPr>
      <w:r w:rsidRPr="002E151A">
        <w:rPr>
          <w:bCs/>
          <w:lang w:val="en-US"/>
        </w:rPr>
        <w:t>10-</w:t>
      </w:r>
      <w:r w:rsidRPr="002E151A">
        <w:rPr>
          <w:b/>
          <w:bCs/>
          <w:lang w:val="en-US"/>
        </w:rPr>
        <w:t>How many/much</w:t>
      </w:r>
      <w:r w:rsidRPr="002E151A">
        <w:rPr>
          <w:bCs/>
          <w:lang w:val="en-US"/>
        </w:rPr>
        <w:t xml:space="preserve"> boys are there in the class?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H)CHOOSE THE CORRECT OPTION</w:t>
      </w:r>
      <w:r>
        <w:rPr>
          <w:b/>
          <w:lang w:val="en-US"/>
        </w:rPr>
        <w:t>(5*2=10)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1)Atatürk was born in………………..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 xml:space="preserve">   A)Salonika                     b)</w:t>
      </w:r>
      <w:smartTag w:uri="urn:schemas-microsoft-com:office:smarttags" w:element="place">
        <w:smartTag w:uri="urn:schemas-microsoft-com:office:smarttags" w:element="City">
          <w:r w:rsidRPr="002E151A">
            <w:rPr>
              <w:b/>
              <w:lang w:val="en-US"/>
            </w:rPr>
            <w:t>Istanbul</w:t>
          </w:r>
        </w:smartTag>
      </w:smartTag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 xml:space="preserve">2)Atatürk is the………………………………of </w:t>
      </w:r>
      <w:smartTag w:uri="urn:schemas-microsoft-com:office:smarttags" w:element="place">
        <w:smartTag w:uri="urn:schemas-microsoft-com:office:smarttags" w:element="country-region">
          <w:r w:rsidRPr="002E151A">
            <w:rPr>
              <w:b/>
              <w:lang w:val="en-US"/>
            </w:rPr>
            <w:t>Turkey</w:t>
          </w:r>
        </w:smartTag>
      </w:smartTag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A)first general                           B)first president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3)For Turks ,29</w:t>
      </w:r>
      <w:r w:rsidRPr="002E151A">
        <w:rPr>
          <w:b/>
          <w:vertAlign w:val="superscript"/>
          <w:lang w:val="en-US"/>
        </w:rPr>
        <w:t>th</w:t>
      </w:r>
      <w:r w:rsidRPr="002E151A">
        <w:rPr>
          <w:b/>
          <w:lang w:val="en-US"/>
        </w:rPr>
        <w:t xml:space="preserve"> October is………………………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a)The Independence day                    b)The republic day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4)On 19</w:t>
      </w:r>
      <w:r w:rsidRPr="002E151A">
        <w:rPr>
          <w:b/>
          <w:vertAlign w:val="superscript"/>
          <w:lang w:val="en-US"/>
        </w:rPr>
        <w:t>th</w:t>
      </w:r>
      <w:r w:rsidRPr="002E151A">
        <w:rPr>
          <w:b/>
          <w:lang w:val="en-US"/>
        </w:rPr>
        <w:t xml:space="preserve"> of May,1919 Atatürk arrived in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a)</w:t>
      </w:r>
      <w:smartTag w:uri="urn:schemas-microsoft-com:office:smarttags" w:element="City">
        <w:r w:rsidRPr="002E151A">
          <w:rPr>
            <w:b/>
            <w:lang w:val="en-US"/>
          </w:rPr>
          <w:t>Sivas</w:t>
        </w:r>
      </w:smartTag>
      <w:r w:rsidRPr="002E151A">
        <w:rPr>
          <w:b/>
          <w:lang w:val="en-US"/>
        </w:rPr>
        <w:t xml:space="preserve">                                 b)</w:t>
      </w:r>
      <w:smartTag w:uri="urn:schemas-microsoft-com:office:smarttags" w:element="place">
        <w:smartTag w:uri="urn:schemas-microsoft-com:office:smarttags" w:element="City">
          <w:r w:rsidRPr="002E151A">
            <w:rPr>
              <w:b/>
              <w:lang w:val="en-US"/>
            </w:rPr>
            <w:t>Samsun</w:t>
          </w:r>
        </w:smartTag>
      </w:smartTag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5)Atatürk died in…………………….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>a)10</w:t>
      </w:r>
      <w:r w:rsidRPr="002E151A">
        <w:rPr>
          <w:b/>
          <w:vertAlign w:val="superscript"/>
          <w:lang w:val="en-US"/>
        </w:rPr>
        <w:t>th</w:t>
      </w:r>
      <w:r w:rsidRPr="002E151A">
        <w:rPr>
          <w:b/>
          <w:lang w:val="en-US"/>
        </w:rPr>
        <w:t xml:space="preserve"> November,1938                          b)10</w:t>
      </w:r>
      <w:r w:rsidRPr="002E151A">
        <w:rPr>
          <w:b/>
          <w:vertAlign w:val="superscript"/>
          <w:lang w:val="en-US"/>
        </w:rPr>
        <w:t>th</w:t>
      </w:r>
      <w:r w:rsidRPr="002E151A">
        <w:rPr>
          <w:b/>
          <w:lang w:val="en-US"/>
        </w:rPr>
        <w:t xml:space="preserve"> December,1938</w:t>
      </w: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E35877">
      <w:pPr>
        <w:spacing w:after="0" w:line="240" w:lineRule="auto"/>
        <w:rPr>
          <w:b/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b/>
          <w:lang w:val="en-US"/>
        </w:rPr>
      </w:pPr>
    </w:p>
    <w:p w:rsidR="00662968" w:rsidRDefault="00662968" w:rsidP="007074EC">
      <w:pPr>
        <w:spacing w:line="240" w:lineRule="auto"/>
      </w:pPr>
      <w:hyperlink r:id="rId15" w:history="1">
        <w:r w:rsidRPr="0089011F">
          <w:rPr>
            <w:rStyle w:val="Hyperlink"/>
          </w:rPr>
          <w:t>www.sorubak.com</w:t>
        </w:r>
      </w:hyperlink>
      <w:r>
        <w:t xml:space="preserve"> </w:t>
      </w:r>
    </w:p>
    <w:p w:rsidR="00662968" w:rsidRPr="002E151A" w:rsidRDefault="00662968" w:rsidP="0080586B">
      <w:pPr>
        <w:spacing w:after="0" w:line="240" w:lineRule="auto"/>
        <w:rPr>
          <w:b/>
          <w:lang w:val="en-US"/>
        </w:rPr>
      </w:pPr>
    </w:p>
    <w:p w:rsidR="00662968" w:rsidRPr="002E151A" w:rsidRDefault="00662968" w:rsidP="00C169AE">
      <w:pPr>
        <w:spacing w:after="0" w:line="240" w:lineRule="auto"/>
        <w:jc w:val="right"/>
        <w:rPr>
          <w:b/>
          <w:lang w:val="en-US"/>
        </w:rPr>
      </w:pPr>
      <w:r w:rsidRPr="002E151A">
        <w:rPr>
          <w:b/>
          <w:lang w:val="en-US"/>
        </w:rPr>
        <w:t xml:space="preserve">GOOD LUCK </w:t>
      </w:r>
      <w:r w:rsidRPr="002E151A">
        <w:rPr>
          <w:b/>
          <w:lang w:val="en-US"/>
        </w:rPr>
        <w:sym w:font="Wingdings" w:char="F04A"/>
      </w:r>
      <w:r w:rsidRPr="002E151A">
        <w:rPr>
          <w:b/>
          <w:lang w:val="en-US"/>
        </w:rPr>
        <w:t xml:space="preserve">    </w:t>
      </w:r>
    </w:p>
    <w:p w:rsidR="00662968" w:rsidRPr="002E151A" w:rsidRDefault="00662968" w:rsidP="00C169AE">
      <w:pPr>
        <w:spacing w:after="0" w:line="240" w:lineRule="auto"/>
        <w:jc w:val="right"/>
        <w:rPr>
          <w:b/>
          <w:lang w:val="en-US"/>
        </w:rPr>
      </w:pPr>
    </w:p>
    <w:p w:rsidR="00662968" w:rsidRPr="002E151A" w:rsidRDefault="00662968" w:rsidP="00C169AE">
      <w:pPr>
        <w:spacing w:after="0" w:line="240" w:lineRule="auto"/>
        <w:jc w:val="right"/>
        <w:rPr>
          <w:b/>
          <w:lang w:val="en-US"/>
        </w:rPr>
      </w:pPr>
      <w:r w:rsidRPr="002E151A">
        <w:rPr>
          <w:b/>
          <w:lang w:val="en-US"/>
        </w:rPr>
        <w:t xml:space="preserve">TEACHERS OF ENGLISH       </w:t>
      </w:r>
    </w:p>
    <w:p w:rsidR="00662968" w:rsidRPr="002E151A" w:rsidRDefault="00662968" w:rsidP="002E151A">
      <w:pPr>
        <w:spacing w:after="0" w:line="240" w:lineRule="auto"/>
        <w:rPr>
          <w:b/>
          <w:lang w:val="en-US"/>
        </w:rPr>
      </w:pPr>
      <w:r w:rsidRPr="002E151A">
        <w:rPr>
          <w:b/>
          <w:lang w:val="en-US"/>
        </w:rPr>
        <w:t xml:space="preserve">                                                                                                                                                  HAVA ŞAVKIN</w:t>
      </w:r>
    </w:p>
    <w:p w:rsidR="00662968" w:rsidRPr="002E151A" w:rsidRDefault="00662968" w:rsidP="00C169AE">
      <w:pPr>
        <w:spacing w:after="0" w:line="240" w:lineRule="auto"/>
        <w:jc w:val="right"/>
        <w:rPr>
          <w:b/>
          <w:lang w:val="en-US"/>
        </w:rPr>
      </w:pPr>
    </w:p>
    <w:p w:rsidR="00662968" w:rsidRPr="002E151A" w:rsidRDefault="00662968" w:rsidP="00C169AE">
      <w:pPr>
        <w:spacing w:after="0" w:line="240" w:lineRule="auto"/>
        <w:jc w:val="right"/>
        <w:rPr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lang w:val="en-US"/>
        </w:rPr>
      </w:pPr>
    </w:p>
    <w:p w:rsidR="00662968" w:rsidRPr="002E151A" w:rsidRDefault="00662968" w:rsidP="0080586B">
      <w:pPr>
        <w:spacing w:after="0" w:line="240" w:lineRule="auto"/>
        <w:rPr>
          <w:lang w:val="en-US"/>
        </w:rPr>
      </w:pPr>
    </w:p>
    <w:sectPr w:rsidR="00662968" w:rsidRPr="002E151A" w:rsidSect="002B68A3">
      <w:type w:val="continuous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802DF"/>
    <w:multiLevelType w:val="hybridMultilevel"/>
    <w:tmpl w:val="BDB8C0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B3D8F"/>
    <w:multiLevelType w:val="hybridMultilevel"/>
    <w:tmpl w:val="965242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FB34F9"/>
    <w:multiLevelType w:val="hybridMultilevel"/>
    <w:tmpl w:val="32D8D6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03AF1"/>
    <w:multiLevelType w:val="hybridMultilevel"/>
    <w:tmpl w:val="C13EEF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D60A07"/>
    <w:multiLevelType w:val="hybridMultilevel"/>
    <w:tmpl w:val="AFC6F2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BE4D39"/>
    <w:multiLevelType w:val="hybridMultilevel"/>
    <w:tmpl w:val="A288E3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6FD0E18"/>
    <w:multiLevelType w:val="hybridMultilevel"/>
    <w:tmpl w:val="E668DF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59"/>
    <w:rsid w:val="00002D2E"/>
    <w:rsid w:val="00004662"/>
    <w:rsid w:val="000053E3"/>
    <w:rsid w:val="00022803"/>
    <w:rsid w:val="00026889"/>
    <w:rsid w:val="000430E4"/>
    <w:rsid w:val="00043C9F"/>
    <w:rsid w:val="00075C60"/>
    <w:rsid w:val="00083937"/>
    <w:rsid w:val="000839C8"/>
    <w:rsid w:val="000858D6"/>
    <w:rsid w:val="000A27B8"/>
    <w:rsid w:val="000B11DC"/>
    <w:rsid w:val="000B7959"/>
    <w:rsid w:val="000C55A1"/>
    <w:rsid w:val="000D660E"/>
    <w:rsid w:val="00104F01"/>
    <w:rsid w:val="00121482"/>
    <w:rsid w:val="001368BE"/>
    <w:rsid w:val="00141D7E"/>
    <w:rsid w:val="00142AAF"/>
    <w:rsid w:val="00150A3D"/>
    <w:rsid w:val="0015130C"/>
    <w:rsid w:val="00160C01"/>
    <w:rsid w:val="00163E70"/>
    <w:rsid w:val="0016502D"/>
    <w:rsid w:val="00165528"/>
    <w:rsid w:val="001A3838"/>
    <w:rsid w:val="001A554F"/>
    <w:rsid w:val="001B7417"/>
    <w:rsid w:val="001B7F4F"/>
    <w:rsid w:val="001E1148"/>
    <w:rsid w:val="00200BFF"/>
    <w:rsid w:val="002114B0"/>
    <w:rsid w:val="00237345"/>
    <w:rsid w:val="00246CF4"/>
    <w:rsid w:val="00260AA4"/>
    <w:rsid w:val="00264D2A"/>
    <w:rsid w:val="00270ACC"/>
    <w:rsid w:val="002768A1"/>
    <w:rsid w:val="00280CDA"/>
    <w:rsid w:val="00286736"/>
    <w:rsid w:val="002B68A3"/>
    <w:rsid w:val="002C43CB"/>
    <w:rsid w:val="002E151A"/>
    <w:rsid w:val="002E3B7B"/>
    <w:rsid w:val="002E7535"/>
    <w:rsid w:val="002F5008"/>
    <w:rsid w:val="002F65C2"/>
    <w:rsid w:val="003001DD"/>
    <w:rsid w:val="003139E3"/>
    <w:rsid w:val="003176B2"/>
    <w:rsid w:val="00330A3D"/>
    <w:rsid w:val="00332A9B"/>
    <w:rsid w:val="00337DAC"/>
    <w:rsid w:val="003475AE"/>
    <w:rsid w:val="003529DF"/>
    <w:rsid w:val="003564F2"/>
    <w:rsid w:val="00357D08"/>
    <w:rsid w:val="00362A5F"/>
    <w:rsid w:val="0038001B"/>
    <w:rsid w:val="0038274D"/>
    <w:rsid w:val="003A0EEB"/>
    <w:rsid w:val="003A2A26"/>
    <w:rsid w:val="003A2E8E"/>
    <w:rsid w:val="003A4DBD"/>
    <w:rsid w:val="003B07D4"/>
    <w:rsid w:val="003B0876"/>
    <w:rsid w:val="003B12DA"/>
    <w:rsid w:val="003B7A2A"/>
    <w:rsid w:val="003C0896"/>
    <w:rsid w:val="003C09D4"/>
    <w:rsid w:val="003C5693"/>
    <w:rsid w:val="003C7031"/>
    <w:rsid w:val="003D435D"/>
    <w:rsid w:val="003E3FEB"/>
    <w:rsid w:val="003E5BCF"/>
    <w:rsid w:val="003E7759"/>
    <w:rsid w:val="003F721A"/>
    <w:rsid w:val="00411858"/>
    <w:rsid w:val="00411B1E"/>
    <w:rsid w:val="00421A60"/>
    <w:rsid w:val="00434C19"/>
    <w:rsid w:val="00441EEB"/>
    <w:rsid w:val="00444A25"/>
    <w:rsid w:val="00446E01"/>
    <w:rsid w:val="004663AB"/>
    <w:rsid w:val="00466CD3"/>
    <w:rsid w:val="0046724B"/>
    <w:rsid w:val="004674F5"/>
    <w:rsid w:val="00474348"/>
    <w:rsid w:val="00474418"/>
    <w:rsid w:val="0048314C"/>
    <w:rsid w:val="00490CE7"/>
    <w:rsid w:val="004B4CA5"/>
    <w:rsid w:val="004B6350"/>
    <w:rsid w:val="004B7ECF"/>
    <w:rsid w:val="004C2E89"/>
    <w:rsid w:val="004C4A4B"/>
    <w:rsid w:val="004E30D0"/>
    <w:rsid w:val="004E4378"/>
    <w:rsid w:val="004E7360"/>
    <w:rsid w:val="004F2C84"/>
    <w:rsid w:val="0050759C"/>
    <w:rsid w:val="00517B41"/>
    <w:rsid w:val="00520DD0"/>
    <w:rsid w:val="00541F04"/>
    <w:rsid w:val="00544191"/>
    <w:rsid w:val="0056325D"/>
    <w:rsid w:val="005659D5"/>
    <w:rsid w:val="00567AA7"/>
    <w:rsid w:val="00572098"/>
    <w:rsid w:val="00576794"/>
    <w:rsid w:val="005768E9"/>
    <w:rsid w:val="00581F9E"/>
    <w:rsid w:val="00592167"/>
    <w:rsid w:val="005A4641"/>
    <w:rsid w:val="005A7690"/>
    <w:rsid w:val="005B5202"/>
    <w:rsid w:val="005B558D"/>
    <w:rsid w:val="005B7EC8"/>
    <w:rsid w:val="005E4C86"/>
    <w:rsid w:val="005F1EA6"/>
    <w:rsid w:val="005F4091"/>
    <w:rsid w:val="005F7A09"/>
    <w:rsid w:val="00601395"/>
    <w:rsid w:val="006119D0"/>
    <w:rsid w:val="00612522"/>
    <w:rsid w:val="00612C31"/>
    <w:rsid w:val="00617036"/>
    <w:rsid w:val="00617DFA"/>
    <w:rsid w:val="00627254"/>
    <w:rsid w:val="006337A8"/>
    <w:rsid w:val="00641962"/>
    <w:rsid w:val="0064696C"/>
    <w:rsid w:val="00647715"/>
    <w:rsid w:val="00650BD3"/>
    <w:rsid w:val="00652D90"/>
    <w:rsid w:val="00655D9D"/>
    <w:rsid w:val="00662968"/>
    <w:rsid w:val="00666740"/>
    <w:rsid w:val="00674446"/>
    <w:rsid w:val="00677B19"/>
    <w:rsid w:val="006865C7"/>
    <w:rsid w:val="00687D4B"/>
    <w:rsid w:val="00691F20"/>
    <w:rsid w:val="00697121"/>
    <w:rsid w:val="006A7A08"/>
    <w:rsid w:val="006D3868"/>
    <w:rsid w:val="006D4D03"/>
    <w:rsid w:val="006D6250"/>
    <w:rsid w:val="006E58DA"/>
    <w:rsid w:val="006F5086"/>
    <w:rsid w:val="006F68B5"/>
    <w:rsid w:val="0070605E"/>
    <w:rsid w:val="00706F99"/>
    <w:rsid w:val="007074EC"/>
    <w:rsid w:val="00711E72"/>
    <w:rsid w:val="007123C9"/>
    <w:rsid w:val="00713967"/>
    <w:rsid w:val="00722DCA"/>
    <w:rsid w:val="0072750A"/>
    <w:rsid w:val="00734D39"/>
    <w:rsid w:val="00763E9C"/>
    <w:rsid w:val="00765CD0"/>
    <w:rsid w:val="00771AB9"/>
    <w:rsid w:val="00777C7E"/>
    <w:rsid w:val="00785367"/>
    <w:rsid w:val="00793155"/>
    <w:rsid w:val="007B2962"/>
    <w:rsid w:val="007B305A"/>
    <w:rsid w:val="007B5B43"/>
    <w:rsid w:val="007C114B"/>
    <w:rsid w:val="007C6CA7"/>
    <w:rsid w:val="007C6E21"/>
    <w:rsid w:val="007D3AB0"/>
    <w:rsid w:val="007D60B3"/>
    <w:rsid w:val="007D6F10"/>
    <w:rsid w:val="007E243D"/>
    <w:rsid w:val="007E3373"/>
    <w:rsid w:val="007E3617"/>
    <w:rsid w:val="007E398F"/>
    <w:rsid w:val="007F14CC"/>
    <w:rsid w:val="007F306A"/>
    <w:rsid w:val="00805495"/>
    <w:rsid w:val="0080586B"/>
    <w:rsid w:val="0081155C"/>
    <w:rsid w:val="00816831"/>
    <w:rsid w:val="00820137"/>
    <w:rsid w:val="00835286"/>
    <w:rsid w:val="008737E0"/>
    <w:rsid w:val="0089011F"/>
    <w:rsid w:val="0089219A"/>
    <w:rsid w:val="008C05CF"/>
    <w:rsid w:val="008C4493"/>
    <w:rsid w:val="008C4CF3"/>
    <w:rsid w:val="008D4004"/>
    <w:rsid w:val="008D4E99"/>
    <w:rsid w:val="008D6B97"/>
    <w:rsid w:val="008E38F9"/>
    <w:rsid w:val="008F0180"/>
    <w:rsid w:val="008F3D71"/>
    <w:rsid w:val="008F7412"/>
    <w:rsid w:val="00911516"/>
    <w:rsid w:val="0091506C"/>
    <w:rsid w:val="0093575B"/>
    <w:rsid w:val="00936D89"/>
    <w:rsid w:val="009558A3"/>
    <w:rsid w:val="00961D66"/>
    <w:rsid w:val="00963551"/>
    <w:rsid w:val="00975044"/>
    <w:rsid w:val="00986185"/>
    <w:rsid w:val="00990D9F"/>
    <w:rsid w:val="00991A97"/>
    <w:rsid w:val="009B7BD3"/>
    <w:rsid w:val="009C329C"/>
    <w:rsid w:val="009C3445"/>
    <w:rsid w:val="009C3D04"/>
    <w:rsid w:val="009C6CEF"/>
    <w:rsid w:val="009C7CC9"/>
    <w:rsid w:val="009E0765"/>
    <w:rsid w:val="009E481A"/>
    <w:rsid w:val="009F4F9D"/>
    <w:rsid w:val="009F5301"/>
    <w:rsid w:val="009F539D"/>
    <w:rsid w:val="00A07E94"/>
    <w:rsid w:val="00A25C1C"/>
    <w:rsid w:val="00A3047C"/>
    <w:rsid w:val="00A3276F"/>
    <w:rsid w:val="00A61234"/>
    <w:rsid w:val="00A64580"/>
    <w:rsid w:val="00AB79C5"/>
    <w:rsid w:val="00AC3B09"/>
    <w:rsid w:val="00AD447A"/>
    <w:rsid w:val="00AD669F"/>
    <w:rsid w:val="00AE64EE"/>
    <w:rsid w:val="00AF154E"/>
    <w:rsid w:val="00AF1F6E"/>
    <w:rsid w:val="00B22CB5"/>
    <w:rsid w:val="00B25EE1"/>
    <w:rsid w:val="00B325B4"/>
    <w:rsid w:val="00B50FB6"/>
    <w:rsid w:val="00B6280D"/>
    <w:rsid w:val="00B75998"/>
    <w:rsid w:val="00B97362"/>
    <w:rsid w:val="00BA1B22"/>
    <w:rsid w:val="00BB4197"/>
    <w:rsid w:val="00BC1391"/>
    <w:rsid w:val="00BC5DA7"/>
    <w:rsid w:val="00BD5DDC"/>
    <w:rsid w:val="00BF133E"/>
    <w:rsid w:val="00C059F4"/>
    <w:rsid w:val="00C06C21"/>
    <w:rsid w:val="00C115C3"/>
    <w:rsid w:val="00C1232B"/>
    <w:rsid w:val="00C169AE"/>
    <w:rsid w:val="00C65C27"/>
    <w:rsid w:val="00C67387"/>
    <w:rsid w:val="00C774CD"/>
    <w:rsid w:val="00C90ECC"/>
    <w:rsid w:val="00CA4CF7"/>
    <w:rsid w:val="00CB5293"/>
    <w:rsid w:val="00CB5DAC"/>
    <w:rsid w:val="00CB6023"/>
    <w:rsid w:val="00CF08C6"/>
    <w:rsid w:val="00CF747D"/>
    <w:rsid w:val="00D03423"/>
    <w:rsid w:val="00D14AAA"/>
    <w:rsid w:val="00D268CE"/>
    <w:rsid w:val="00D345D8"/>
    <w:rsid w:val="00D449EA"/>
    <w:rsid w:val="00D50C9D"/>
    <w:rsid w:val="00D5320B"/>
    <w:rsid w:val="00D57FD0"/>
    <w:rsid w:val="00D74F97"/>
    <w:rsid w:val="00D77208"/>
    <w:rsid w:val="00D815FD"/>
    <w:rsid w:val="00D83066"/>
    <w:rsid w:val="00DA039A"/>
    <w:rsid w:val="00DA2FF2"/>
    <w:rsid w:val="00DB2855"/>
    <w:rsid w:val="00DC5DD2"/>
    <w:rsid w:val="00DD0FD6"/>
    <w:rsid w:val="00DD5150"/>
    <w:rsid w:val="00DD5FDF"/>
    <w:rsid w:val="00DD7002"/>
    <w:rsid w:val="00DE16BF"/>
    <w:rsid w:val="00DF25E8"/>
    <w:rsid w:val="00DF4E3A"/>
    <w:rsid w:val="00DF4E3F"/>
    <w:rsid w:val="00E0328C"/>
    <w:rsid w:val="00E04751"/>
    <w:rsid w:val="00E27583"/>
    <w:rsid w:val="00E33221"/>
    <w:rsid w:val="00E35877"/>
    <w:rsid w:val="00E35AD0"/>
    <w:rsid w:val="00E37013"/>
    <w:rsid w:val="00E54ECE"/>
    <w:rsid w:val="00E65B04"/>
    <w:rsid w:val="00E73301"/>
    <w:rsid w:val="00E7415E"/>
    <w:rsid w:val="00E74DF7"/>
    <w:rsid w:val="00E86135"/>
    <w:rsid w:val="00E900A5"/>
    <w:rsid w:val="00EA6717"/>
    <w:rsid w:val="00EB00BB"/>
    <w:rsid w:val="00EB0914"/>
    <w:rsid w:val="00EB4447"/>
    <w:rsid w:val="00EB48C2"/>
    <w:rsid w:val="00EB4FC5"/>
    <w:rsid w:val="00ED33F5"/>
    <w:rsid w:val="00EE029C"/>
    <w:rsid w:val="00EE1B36"/>
    <w:rsid w:val="00EE3D94"/>
    <w:rsid w:val="00F00D64"/>
    <w:rsid w:val="00F138D0"/>
    <w:rsid w:val="00F13B98"/>
    <w:rsid w:val="00F152AC"/>
    <w:rsid w:val="00F23CCE"/>
    <w:rsid w:val="00F26346"/>
    <w:rsid w:val="00F57D29"/>
    <w:rsid w:val="00F661D5"/>
    <w:rsid w:val="00F7162D"/>
    <w:rsid w:val="00F72EE5"/>
    <w:rsid w:val="00F74219"/>
    <w:rsid w:val="00FA022C"/>
    <w:rsid w:val="00FA169D"/>
    <w:rsid w:val="00FA1E08"/>
    <w:rsid w:val="00FA302A"/>
    <w:rsid w:val="00FB0D9F"/>
    <w:rsid w:val="00FB34E9"/>
    <w:rsid w:val="00FC0FA4"/>
    <w:rsid w:val="00FC2BA4"/>
    <w:rsid w:val="00FC3EF8"/>
    <w:rsid w:val="00FC6645"/>
    <w:rsid w:val="00FD1D34"/>
    <w:rsid w:val="00FE4F60"/>
    <w:rsid w:val="00FE5477"/>
    <w:rsid w:val="00FF0834"/>
    <w:rsid w:val="00FF2AD7"/>
    <w:rsid w:val="00FF4415"/>
    <w:rsid w:val="00FF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75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E7759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E775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E7759"/>
    <w:rPr>
      <w:rFonts w:ascii="Cambria" w:hAnsi="Cambria" w:cs="Times New Roman"/>
      <w:color w:val="17365D"/>
      <w:spacing w:val="5"/>
      <w:kern w:val="28"/>
      <w:sz w:val="52"/>
      <w:szCs w:val="52"/>
      <w:lang w:eastAsia="tr-TR"/>
    </w:rPr>
  </w:style>
  <w:style w:type="character" w:styleId="Emphasis">
    <w:name w:val="Emphasis"/>
    <w:basedOn w:val="DefaultParagraphFont"/>
    <w:uiPriority w:val="99"/>
    <w:qFormat/>
    <w:rsid w:val="003E7759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1E11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E1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1148"/>
    <w:rPr>
      <w:rFonts w:ascii="Tahoma" w:hAnsi="Tahoma" w:cs="Tahoma"/>
      <w:sz w:val="16"/>
      <w:szCs w:val="16"/>
      <w:lang w:eastAsia="tr-TR"/>
    </w:rPr>
  </w:style>
  <w:style w:type="paragraph" w:customStyle="1" w:styleId="rubricbld">
    <w:name w:val="rubricbld"/>
    <w:basedOn w:val="Normal"/>
    <w:uiPriority w:val="99"/>
    <w:rsid w:val="00F00D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B4FC5"/>
    <w:pPr>
      <w:ind w:left="720"/>
      <w:contextualSpacing/>
    </w:pPr>
    <w:rPr>
      <w:rFonts w:eastAsia="Calibri"/>
      <w:lang w:val="en-US" w:eastAsia="en-US"/>
    </w:rPr>
  </w:style>
  <w:style w:type="character" w:styleId="Hyperlink">
    <w:name w:val="Hyperlink"/>
    <w:basedOn w:val="DefaultParagraphFont"/>
    <w:uiPriority w:val="99"/>
    <w:rsid w:val="007074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588</Words>
  <Characters>3355</Characters>
  <Application>Microsoft Office Outlook</Application>
  <DocSecurity>0</DocSecurity>
  <Lines>0</Lines>
  <Paragraphs>0</Paragraphs>
  <ScaleCrop>false</ScaleCrop>
  <Company>bukettt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BAHAR</dc:creator>
  <cp:keywords>www.sorubak.com</cp:keywords>
  <dc:description/>
  <cp:lastModifiedBy>edanur</cp:lastModifiedBy>
  <cp:revision>3</cp:revision>
  <cp:lastPrinted>2013-01-02T08:46:00Z</cp:lastPrinted>
  <dcterms:created xsi:type="dcterms:W3CDTF">2013-01-06T16:11:00Z</dcterms:created>
  <dcterms:modified xsi:type="dcterms:W3CDTF">2014-12-29T17:19:00Z</dcterms:modified>
  <cp:category>www.sorubak.com</cp:category>
</cp:coreProperties>
</file>