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141" w:rsidRPr="008E4B88" w:rsidRDefault="00384141" w:rsidP="00B126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4B88">
        <w:rPr>
          <w:rFonts w:ascii="Times New Roman" w:hAnsi="Times New Roman"/>
          <w:b/>
          <w:sz w:val="24"/>
          <w:szCs w:val="24"/>
        </w:rPr>
        <w:t xml:space="preserve">2014-2015 </w:t>
      </w:r>
      <w:r>
        <w:rPr>
          <w:rFonts w:ascii="Times New Roman" w:hAnsi="Times New Roman"/>
          <w:b/>
          <w:sz w:val="24"/>
          <w:szCs w:val="24"/>
        </w:rPr>
        <w:t>………..</w:t>
      </w:r>
      <w:r w:rsidRPr="008E4B88">
        <w:rPr>
          <w:rFonts w:ascii="Times New Roman" w:hAnsi="Times New Roman"/>
          <w:b/>
          <w:sz w:val="24"/>
          <w:szCs w:val="24"/>
        </w:rPr>
        <w:t xml:space="preserve"> Mes</w:t>
      </w:r>
      <w:r>
        <w:rPr>
          <w:rFonts w:ascii="Times New Roman" w:hAnsi="Times New Roman"/>
          <w:b/>
          <w:sz w:val="24"/>
          <w:szCs w:val="24"/>
        </w:rPr>
        <w:t>leki ve Teknik Anadolu Lisesi 11</w:t>
      </w:r>
      <w:r w:rsidRPr="008E4B88">
        <w:rPr>
          <w:rFonts w:ascii="Times New Roman" w:hAnsi="Times New Roman"/>
          <w:b/>
          <w:sz w:val="24"/>
          <w:szCs w:val="24"/>
        </w:rPr>
        <w:t xml:space="preserve">.Sınıflar </w:t>
      </w:r>
    </w:p>
    <w:p w:rsidR="00384141" w:rsidRDefault="00384141" w:rsidP="008E4B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1.D</w:t>
      </w:r>
      <w:r w:rsidRPr="008E4B88">
        <w:rPr>
          <w:rFonts w:ascii="Times New Roman" w:hAnsi="Times New Roman"/>
          <w:b/>
          <w:sz w:val="24"/>
          <w:szCs w:val="24"/>
        </w:rPr>
        <w:t>önem 1.Ortak Yazılı</w:t>
      </w:r>
      <w:r>
        <w:rPr>
          <w:rFonts w:ascii="Times New Roman" w:hAnsi="Times New Roman"/>
          <w:b/>
          <w:sz w:val="24"/>
          <w:szCs w:val="24"/>
        </w:rPr>
        <w:t xml:space="preserve"> (Grup A)</w:t>
      </w:r>
    </w:p>
    <w:p w:rsidR="00384141" w:rsidRDefault="00384141" w:rsidP="009C4A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 and Surname:</w:t>
      </w:r>
    </w:p>
    <w:p w:rsidR="00384141" w:rsidRDefault="00384141" w:rsidP="009C4A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Number: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Class:</w:t>
      </w:r>
    </w:p>
    <w:p w:rsidR="00384141" w:rsidRDefault="00384141" w:rsidP="009C4A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4141" w:rsidRPr="00D21E93" w:rsidRDefault="00384141" w:rsidP="00EF0C7C">
      <w:pPr>
        <w:spacing w:after="0" w:line="360" w:lineRule="auto"/>
        <w:ind w:left="-170" w:right="113"/>
        <w:rPr>
          <w:rFonts w:ascii="Times New Roman" w:hAnsi="Times New Roman"/>
          <w:b/>
        </w:rPr>
      </w:pPr>
      <w:r w:rsidRPr="00D21E93">
        <w:rPr>
          <w:rFonts w:ascii="Times New Roman" w:hAnsi="Times New Roman"/>
          <w:b/>
        </w:rPr>
        <w:t>A) COMPLETE THE DIALOGUE. 4X2=8p. Tamamlayın</w:t>
      </w:r>
    </w:p>
    <w:p w:rsidR="00384141" w:rsidRPr="00D21E93" w:rsidRDefault="00384141" w:rsidP="00EF0C7C">
      <w:pPr>
        <w:spacing w:after="0" w:line="360" w:lineRule="auto"/>
        <w:ind w:left="-170" w:right="113"/>
        <w:rPr>
          <w:rFonts w:ascii="Times New Roman" w:hAnsi="Times New Roman"/>
        </w:rPr>
      </w:pPr>
      <w:r w:rsidRPr="00D21E93">
        <w:rPr>
          <w:rFonts w:ascii="Times New Roman" w:hAnsi="Times New Roman"/>
          <w:b/>
        </w:rPr>
        <w:t xml:space="preserve">Terry: </w:t>
      </w:r>
      <w:r w:rsidRPr="00D21E93">
        <w:rPr>
          <w:rFonts w:ascii="Times New Roman" w:hAnsi="Times New Roman"/>
        </w:rPr>
        <w:t xml:space="preserve">Hello! I’m Terry. ___________________________?                                                        </w:t>
      </w:r>
    </w:p>
    <w:p w:rsidR="00384141" w:rsidRPr="00D21E93" w:rsidRDefault="00384141" w:rsidP="00EF0C7C">
      <w:pPr>
        <w:spacing w:after="0" w:line="360" w:lineRule="auto"/>
        <w:ind w:left="-170" w:right="113"/>
        <w:rPr>
          <w:rFonts w:ascii="Times New Roman" w:hAnsi="Times New Roman"/>
        </w:rPr>
      </w:pPr>
      <w:r w:rsidRPr="00D21E93">
        <w:rPr>
          <w:rFonts w:ascii="Times New Roman" w:hAnsi="Times New Roman"/>
          <w:b/>
        </w:rPr>
        <w:t>Sue:</w:t>
      </w:r>
      <w:r w:rsidRPr="00D21E93">
        <w:rPr>
          <w:rFonts w:ascii="Times New Roman" w:hAnsi="Times New Roman"/>
        </w:rPr>
        <w:t xml:space="preserve"> Hi! _________________ Sue. I am the new student.</w:t>
      </w:r>
    </w:p>
    <w:p w:rsidR="00384141" w:rsidRPr="00D21E93" w:rsidRDefault="00384141" w:rsidP="00EF0C7C">
      <w:pPr>
        <w:spacing w:after="0" w:line="360" w:lineRule="auto"/>
        <w:ind w:left="-170" w:right="113"/>
        <w:rPr>
          <w:rFonts w:ascii="Times New Roman" w:hAnsi="Times New Roman"/>
        </w:rPr>
      </w:pPr>
      <w:r w:rsidRPr="00D21E93">
        <w:rPr>
          <w:rFonts w:ascii="Times New Roman" w:hAnsi="Times New Roman"/>
          <w:b/>
        </w:rPr>
        <w:t>Terry:</w:t>
      </w:r>
      <w:r w:rsidRPr="00D21E93">
        <w:rPr>
          <w:rFonts w:ascii="Times New Roman" w:hAnsi="Times New Roman"/>
        </w:rPr>
        <w:t xml:space="preserve"> Really? ____________________?</w:t>
      </w:r>
    </w:p>
    <w:p w:rsidR="00384141" w:rsidRPr="00D21E93" w:rsidRDefault="00384141" w:rsidP="00EF0C7C">
      <w:pPr>
        <w:spacing w:after="0" w:line="360" w:lineRule="auto"/>
        <w:ind w:left="-170" w:right="113"/>
        <w:rPr>
          <w:rFonts w:ascii="Times New Roman" w:hAnsi="Times New Roman"/>
        </w:rPr>
      </w:pPr>
      <w:r w:rsidRPr="00D21E93">
        <w:rPr>
          <w:rFonts w:ascii="Times New Roman" w:hAnsi="Times New Roman"/>
          <w:b/>
        </w:rPr>
        <w:t>Sue:</w:t>
      </w:r>
      <w:r w:rsidRPr="00D21E93">
        <w:rPr>
          <w:rFonts w:ascii="Times New Roman" w:hAnsi="Times New Roman"/>
        </w:rPr>
        <w:t xml:space="preserve"> I am from America. </w:t>
      </w:r>
    </w:p>
    <w:p w:rsidR="00384141" w:rsidRPr="00D21E93" w:rsidRDefault="00384141" w:rsidP="00EF0C7C">
      <w:pPr>
        <w:spacing w:after="0" w:line="360" w:lineRule="auto"/>
        <w:ind w:left="-170" w:right="113"/>
        <w:rPr>
          <w:rFonts w:ascii="Times New Roman" w:hAnsi="Times New Roman"/>
        </w:rPr>
      </w:pPr>
      <w:r w:rsidRPr="00D21E93">
        <w:rPr>
          <w:rFonts w:ascii="Times New Roman" w:hAnsi="Times New Roman"/>
          <w:b/>
        </w:rPr>
        <w:t>Terry:</w:t>
      </w:r>
      <w:r w:rsidRPr="00D21E93">
        <w:rPr>
          <w:rFonts w:ascii="Times New Roman" w:hAnsi="Times New Roman"/>
        </w:rPr>
        <w:t xml:space="preserve"> ____________________________. </w:t>
      </w:r>
    </w:p>
    <w:p w:rsidR="00384141" w:rsidRPr="00D21E93" w:rsidRDefault="00384141" w:rsidP="00EF0C7C">
      <w:pPr>
        <w:spacing w:after="0" w:line="360" w:lineRule="auto"/>
        <w:ind w:left="-170" w:right="113"/>
        <w:rPr>
          <w:rFonts w:ascii="Times New Roman" w:hAnsi="Times New Roman"/>
        </w:rPr>
      </w:pPr>
      <w:r w:rsidRPr="00D21E93">
        <w:rPr>
          <w:rFonts w:ascii="Times New Roman" w:hAnsi="Times New Roman"/>
          <w:b/>
        </w:rPr>
        <w:t>Sue:</w:t>
      </w:r>
      <w:r w:rsidRPr="00D21E93">
        <w:rPr>
          <w:rFonts w:ascii="Times New Roman" w:hAnsi="Times New Roman"/>
        </w:rPr>
        <w:t xml:space="preserve"> Me too.</w:t>
      </w:r>
    </w:p>
    <w:p w:rsidR="00384141" w:rsidRDefault="00384141" w:rsidP="0041557B">
      <w:pPr>
        <w:spacing w:after="0" w:line="240" w:lineRule="auto"/>
        <w:ind w:left="-170" w:right="113"/>
        <w:rPr>
          <w:rFonts w:cs="Calibri"/>
          <w:sz w:val="20"/>
          <w:szCs w:val="20"/>
        </w:rPr>
      </w:pPr>
    </w:p>
    <w:p w:rsidR="00384141" w:rsidRPr="000E3637" w:rsidRDefault="00384141" w:rsidP="0041557B">
      <w:pPr>
        <w:spacing w:after="0" w:line="240" w:lineRule="auto"/>
        <w:ind w:left="-170" w:right="113"/>
        <w:rPr>
          <w:rFonts w:ascii="Times New Roman" w:hAnsi="Times New Roman"/>
          <w:b/>
          <w:sz w:val="20"/>
          <w:szCs w:val="20"/>
        </w:rPr>
      </w:pPr>
      <w:r w:rsidRPr="000E3637">
        <w:rPr>
          <w:rFonts w:ascii="Times New Roman" w:hAnsi="Times New Roman"/>
          <w:b/>
          <w:sz w:val="20"/>
          <w:szCs w:val="20"/>
        </w:rPr>
        <w:t>B) WRITE THE NAMES OF  THE PLACES. 4x</w:t>
      </w:r>
      <w:r>
        <w:rPr>
          <w:rFonts w:ascii="Times New Roman" w:hAnsi="Times New Roman"/>
          <w:b/>
          <w:sz w:val="20"/>
          <w:szCs w:val="20"/>
        </w:rPr>
        <w:t>2=8</w:t>
      </w:r>
      <w:r w:rsidRPr="000E3637">
        <w:rPr>
          <w:rFonts w:ascii="Times New Roman" w:hAnsi="Times New Roman"/>
          <w:b/>
          <w:sz w:val="20"/>
          <w:szCs w:val="20"/>
        </w:rPr>
        <w:t>p. Yer isimlerini yazın</w:t>
      </w:r>
    </w:p>
    <w:p w:rsidR="00384141" w:rsidRDefault="00384141" w:rsidP="0041557B">
      <w:pPr>
        <w:spacing w:after="0" w:line="240" w:lineRule="auto"/>
        <w:ind w:left="-170" w:right="11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</w:p>
    <w:p w:rsidR="00384141" w:rsidRPr="00E50E72" w:rsidRDefault="00384141" w:rsidP="0041557B">
      <w:pPr>
        <w:spacing w:after="0" w:line="240" w:lineRule="auto"/>
        <w:ind w:left="-170" w:right="113"/>
        <w:rPr>
          <w:rFonts w:cs="Calibri"/>
          <w:b/>
          <w:sz w:val="20"/>
          <w:szCs w:val="20"/>
        </w:rPr>
      </w:pPr>
      <w:r>
        <w:rPr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2" o:spid="_x0000_s1026" type="#_x0000_t75" alt="http://www.fotosearch.com/bthumb/CSP/CSP024/k0249136.jpg" style="position:absolute;left:0;text-align:left;margin-left:391.5pt;margin-top:17.85pt;width:66pt;height:66pt;z-index:251658240;visibility:visible">
            <v:imagedata r:id="rId7" r:href="rId8"/>
          </v:shape>
        </w:pict>
      </w:r>
      <w:r>
        <w:rPr>
          <w:rFonts w:cs="Calibri"/>
          <w:b/>
          <w:sz w:val="20"/>
          <w:szCs w:val="20"/>
        </w:rPr>
        <w:t xml:space="preserve">               </w:t>
      </w:r>
      <w:r w:rsidRPr="00426757">
        <w:rPr>
          <w:rFonts w:cs="Calibri"/>
          <w:b/>
          <w:sz w:val="20"/>
          <w:szCs w:val="20"/>
          <w:lang w:val="tr-TR" w:eastAsia="tr-TR"/>
        </w:rPr>
        <w:pict>
          <v:shape id="Resim 127" o:spid="_x0000_i1025" type="#_x0000_t75" style="width:54.75pt;height:76.5pt;visibility:visible">
            <v:imagedata r:id="rId9" o:title=""/>
          </v:shape>
        </w:pict>
      </w:r>
      <w:r>
        <w:rPr>
          <w:rFonts w:ascii="Comic Sans MS" w:hAnsi="Comic Sans MS"/>
          <w:b/>
          <w:bCs/>
          <w:sz w:val="20"/>
          <w:szCs w:val="20"/>
          <w:lang w:eastAsia="tr-TR"/>
        </w:rPr>
        <w:t xml:space="preserve">              </w:t>
      </w:r>
      <w:hyperlink r:id="rId10" w:tooltip="Formats: EPS, WMF, JPG, GIF" w:history="1">
        <w:r w:rsidRPr="00426757">
          <w:rPr>
            <w:rFonts w:ascii="Comic Sans MS" w:hAnsi="Comic Sans MS"/>
            <w:b/>
            <w:sz w:val="20"/>
            <w:szCs w:val="20"/>
            <w:lang w:val="tr-TR" w:eastAsia="tr-TR"/>
          </w:rPr>
          <w:pict>
            <v:shape id="Resim 4" o:spid="_x0000_i1026" type="#_x0000_t75" alt="000803_1059_1857_v__v" href="http://schools.clipart.com/search/close-up?oid=3958892&amp;q=a man at work&amp;s=1&amp;a=c&amp;cid=&amp;fi" title="Formats: EPS, WMF, JPG, GIF" style="width:81pt;height:69pt;visibility:visible" o:button="t">
              <v:fill o:detectmouseclick="t"/>
              <v:imagedata r:id="rId11" o:title=""/>
            </v:shape>
          </w:pict>
        </w:r>
      </w:hyperlink>
      <w:r>
        <w:rPr>
          <w:rFonts w:cs="Calibri"/>
          <w:b/>
          <w:lang w:eastAsia="tr-TR"/>
        </w:rPr>
        <w:t xml:space="preserve">             </w:t>
      </w:r>
      <w:r w:rsidRPr="00426757">
        <w:rPr>
          <w:rFonts w:cs="Calibri"/>
          <w:b/>
          <w:lang w:val="tr-TR" w:eastAsia="tr-TR"/>
        </w:rPr>
        <w:pict>
          <v:shape id="Resim 1" o:spid="_x0000_i1027" type="#_x0000_t75" style="width:77.25pt;height:67.5pt;visibility:visible">
            <v:imagedata r:id="rId12" o:title=""/>
          </v:shape>
        </w:pict>
      </w:r>
    </w:p>
    <w:p w:rsidR="00384141" w:rsidRDefault="00384141" w:rsidP="007D46DF">
      <w:pPr>
        <w:spacing w:before="100" w:beforeAutospacing="1" w:after="100" w:afterAutospacing="1" w:line="240" w:lineRule="atLeast"/>
        <w:ind w:left="-170" w:right="113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         1.   S_ _ _ _ _                                   2.   O _ _ _ _ _                            3. H _ _ _                          4.    F _ _ _ _ _ _ _   P _ _ _ _</w:t>
      </w:r>
    </w:p>
    <w:p w:rsidR="00384141" w:rsidRPr="00D21E93" w:rsidRDefault="00384141" w:rsidP="00D37A52">
      <w:pPr>
        <w:pStyle w:val="NoSpacing"/>
        <w:rPr>
          <w:rFonts w:ascii="Times New Roman" w:hAnsi="Times New Roman"/>
          <w:b/>
          <w:sz w:val="20"/>
          <w:szCs w:val="20"/>
        </w:rPr>
      </w:pPr>
      <w:r w:rsidRPr="00D21E93">
        <w:rPr>
          <w:rFonts w:ascii="Times New Roman" w:hAnsi="Times New Roman"/>
          <w:b/>
          <w:sz w:val="20"/>
          <w:szCs w:val="20"/>
        </w:rPr>
        <w:t>COMPLETE THE SENTENCES WITH THE WORDS BELOW (Boşlukları verilen kelimelerle doldurun)</w:t>
      </w:r>
    </w:p>
    <w:p w:rsidR="00384141" w:rsidRPr="00D21E93" w:rsidRDefault="00384141" w:rsidP="00D37A52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7" o:spid="_x0000_s1027" type="#_x0000_t176" style="position:absolute;margin-left:-14.4pt;margin-top:5.95pt;width:515.1pt;height:40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">
            <v:textbox>
              <w:txbxContent>
                <w:p w:rsidR="00384141" w:rsidRDefault="00384141" w:rsidP="00EF0C7C">
                  <w:pPr>
                    <w:jc w:val="center"/>
                  </w:pP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there is  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/ 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there are  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/   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there isn’t 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/  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 there aren’t 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/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 a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/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  an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/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 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is there 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/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  are there 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/  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some  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/  </w:t>
                  </w:r>
                  <w:r w:rsidRPr="005E3D2C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   any</w:t>
                  </w:r>
                  <w:r w:rsidRPr="005E3D2C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>/</w:t>
                  </w:r>
                  <w:r w:rsidRPr="005E3D2C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how much /  how many /  </w:t>
                  </w:r>
                  <w:r w:rsidRPr="005E3D2C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                         </w:t>
                  </w:r>
                  <w:r w:rsidRPr="005D434F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12x2=24p.</w:t>
                  </w:r>
                </w:p>
              </w:txbxContent>
            </v:textbox>
          </v:shape>
        </w:pict>
      </w:r>
    </w:p>
    <w:p w:rsidR="00384141" w:rsidRPr="00D21E93" w:rsidRDefault="00384141" w:rsidP="00D37A5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384141" w:rsidRDefault="00384141" w:rsidP="00D37A52">
      <w:pPr>
        <w:pStyle w:val="NoSpacing"/>
        <w:rPr>
          <w:rFonts w:cs="Calibri"/>
          <w:b/>
          <w:sz w:val="20"/>
          <w:szCs w:val="20"/>
        </w:rPr>
      </w:pPr>
    </w:p>
    <w:p w:rsidR="00384141" w:rsidRDefault="00384141" w:rsidP="00D37A52">
      <w:pPr>
        <w:pStyle w:val="NoSpacing"/>
        <w:rPr>
          <w:rFonts w:cs="Calibri"/>
          <w:b/>
          <w:sz w:val="20"/>
          <w:szCs w:val="20"/>
        </w:rPr>
      </w:pPr>
    </w:p>
    <w:p w:rsidR="00384141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b/>
        </w:rPr>
      </w:pPr>
      <w:r w:rsidRPr="00EF0C7C">
        <w:rPr>
          <w:rFonts w:ascii="Times New Roman" w:hAnsi="Times New Roman"/>
          <w:noProof/>
        </w:rPr>
        <w:t>1. …………………………mice  under the  chair?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2.I’ve got ……………………..old  stamps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3 ……………………………………a lot of children in the park.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4.My grandfather has got  ………………. old piano.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5. ……………………………….any good films on TV tonight.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6.Excuse me,………………………a post office near here?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7. …………………….  a book in my bag.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8. No, …………………… many books in my bag.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9 . She has got …………….. lipstick.</w:t>
      </w:r>
    </w:p>
    <w:p w:rsidR="00384141" w:rsidRPr="00EF0C7C" w:rsidRDefault="00384141" w:rsidP="00D37A52">
      <w:pPr>
        <w:pStyle w:val="NoSpacing"/>
        <w:spacing w:line="360" w:lineRule="auto"/>
        <w:rPr>
          <w:rFonts w:ascii="Times New Roman" w:hAnsi="Times New Roman"/>
          <w:noProof/>
        </w:rPr>
      </w:pPr>
      <w:r w:rsidRPr="00EF0C7C">
        <w:rPr>
          <w:rFonts w:ascii="Times New Roman" w:hAnsi="Times New Roman"/>
          <w:noProof/>
        </w:rPr>
        <w:t>10.He is a very unfriendly man.He hasn’t got  …………friends.</w:t>
      </w:r>
    </w:p>
    <w:p w:rsidR="00384141" w:rsidRPr="00EF0C7C" w:rsidRDefault="00384141" w:rsidP="00D37A52">
      <w:pPr>
        <w:pStyle w:val="BodyText"/>
        <w:spacing w:line="360" w:lineRule="auto"/>
        <w:rPr>
          <w:rFonts w:ascii="Times New Roman" w:hAnsi="Times New Roman"/>
        </w:rPr>
      </w:pPr>
      <w:r w:rsidRPr="00EF0C7C">
        <w:rPr>
          <w:rFonts w:ascii="Times New Roman" w:hAnsi="Times New Roman"/>
        </w:rPr>
        <w:t>11. ……………………………  money do you need for the market?</w:t>
      </w:r>
    </w:p>
    <w:p w:rsidR="00384141" w:rsidRPr="00EF0C7C" w:rsidRDefault="00384141" w:rsidP="007D46DF">
      <w:pPr>
        <w:pStyle w:val="BodyText"/>
        <w:spacing w:line="360" w:lineRule="auto"/>
        <w:rPr>
          <w:rFonts w:ascii="Times New Roman" w:hAnsi="Times New Roman"/>
        </w:rPr>
      </w:pPr>
      <w:r w:rsidRPr="00EF0C7C">
        <w:rPr>
          <w:rFonts w:ascii="Times New Roman" w:hAnsi="Times New Roman"/>
        </w:rPr>
        <w:t>12. ……………………………….  children are there in the garden?</w:t>
      </w:r>
    </w:p>
    <w:p w:rsidR="00384141" w:rsidRDefault="00384141" w:rsidP="007D46DF">
      <w:pPr>
        <w:pStyle w:val="BodyText"/>
        <w:spacing w:line="360" w:lineRule="auto"/>
        <w:rPr>
          <w:rFonts w:ascii="Times New Roman" w:hAnsi="Times New Roman"/>
          <w:b/>
          <w:szCs w:val="20"/>
        </w:rPr>
      </w:pPr>
    </w:p>
    <w:p w:rsidR="00384141" w:rsidRDefault="00384141" w:rsidP="007D46DF">
      <w:pPr>
        <w:pStyle w:val="BodyText"/>
        <w:spacing w:line="360" w:lineRule="auto"/>
        <w:rPr>
          <w:rFonts w:ascii="Times New Roman" w:hAnsi="Times New Roman"/>
          <w:b/>
          <w:szCs w:val="20"/>
        </w:rPr>
      </w:pPr>
    </w:p>
    <w:p w:rsidR="00384141" w:rsidRDefault="00384141" w:rsidP="007D46DF">
      <w:pPr>
        <w:pStyle w:val="BodyText"/>
        <w:spacing w:line="360" w:lineRule="auto"/>
        <w:rPr>
          <w:rFonts w:ascii="Times New Roman" w:hAnsi="Times New Roman"/>
          <w:b/>
          <w:szCs w:val="20"/>
        </w:rPr>
      </w:pPr>
    </w:p>
    <w:p w:rsidR="00384141" w:rsidRDefault="00384141" w:rsidP="007D46DF">
      <w:pPr>
        <w:pStyle w:val="BodyText"/>
        <w:spacing w:line="360" w:lineRule="auto"/>
        <w:rPr>
          <w:rFonts w:ascii="Times New Roman" w:hAnsi="Times New Roman"/>
          <w:b/>
          <w:szCs w:val="20"/>
        </w:rPr>
      </w:pPr>
    </w:p>
    <w:p w:rsidR="00384141" w:rsidRDefault="00384141" w:rsidP="007D46DF">
      <w:pPr>
        <w:pStyle w:val="BodyText"/>
        <w:spacing w:line="360" w:lineRule="auto"/>
        <w:rPr>
          <w:rFonts w:ascii="Times New Roman" w:hAnsi="Times New Roman"/>
          <w:b/>
          <w:szCs w:val="20"/>
        </w:rPr>
      </w:pPr>
      <w:r w:rsidRPr="00EF0C7C">
        <w:rPr>
          <w:rFonts w:ascii="Times New Roman" w:hAnsi="Times New Roman"/>
          <w:b/>
          <w:szCs w:val="20"/>
        </w:rPr>
        <w:t>Match the signs to the words.</w:t>
      </w:r>
      <w:r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tr-TR"/>
        </w:rPr>
        <w:t>5x3=15p.</w:t>
      </w:r>
    </w:p>
    <w:p w:rsidR="00384141" w:rsidRPr="00EF0C7C" w:rsidRDefault="00384141" w:rsidP="00EF0C7C">
      <w:pPr>
        <w:pStyle w:val="BodyText"/>
        <w:spacing w:line="360" w:lineRule="auto"/>
        <w:jc w:val="center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airport – school -- restaurant – metro – museum -- post office – train station -- bank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1"/>
        <w:gridCol w:w="2091"/>
        <w:gridCol w:w="2091"/>
        <w:gridCol w:w="2091"/>
        <w:gridCol w:w="2092"/>
      </w:tblGrid>
      <w:tr w:rsidR="00384141" w:rsidRPr="00426757" w:rsidTr="00426757">
        <w:trPr>
          <w:trHeight w:val="975"/>
        </w:trPr>
        <w:tc>
          <w:tcPr>
            <w:tcW w:w="2091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  <w:r>
              <w:rPr>
                <w:lang w:val="tr-TR" w:eastAsia="tr-TR"/>
              </w:rPr>
              <w:pict>
                <v:shape id="Resim 49" o:spid="_x0000_s1028" type="#_x0000_t75" style="position:absolute;margin-left:14.15pt;margin-top:3.2pt;width:50.4pt;height:46.55pt;z-index:251660288;visibility:visible">
                  <v:imagedata r:id="rId13" o:title=""/>
                  <w10:wrap type="square"/>
                </v:shape>
              </w:pict>
            </w:r>
          </w:p>
        </w:tc>
        <w:tc>
          <w:tcPr>
            <w:tcW w:w="2091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  <w:r>
              <w:rPr>
                <w:lang w:val="tr-TR" w:eastAsia="tr-TR"/>
              </w:rPr>
              <w:pict>
                <v:shape id="Resim 51" o:spid="_x0000_s1029" type="#_x0000_t75" style="position:absolute;margin-left:23.6pt;margin-top:7.15pt;width:40.2pt;height:40.2pt;z-index:251661312;visibility:visible;mso-position-horizontal-relative:text;mso-position-vertical-relative:text">
                  <v:imagedata r:id="rId14" o:title=""/>
                  <w10:wrap type="square"/>
                </v:shape>
              </w:pict>
            </w:r>
          </w:p>
        </w:tc>
        <w:tc>
          <w:tcPr>
            <w:tcW w:w="2091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  <w:r>
              <w:rPr>
                <w:lang w:val="tr-TR" w:eastAsia="tr-TR"/>
              </w:rPr>
              <w:pict>
                <v:shape id="Resim 50" o:spid="_x0000_s1030" type="#_x0000_t75" style="position:absolute;margin-left:24.65pt;margin-top:6.8pt;width:39.6pt;height:40.2pt;z-index:251662336;visibility:visible;mso-position-horizontal-relative:text;mso-position-vertical-relative:text">
                  <v:imagedata r:id="rId15" o:title=""/>
                  <w10:wrap type="square"/>
                </v:shape>
              </w:pict>
            </w:r>
          </w:p>
        </w:tc>
        <w:tc>
          <w:tcPr>
            <w:tcW w:w="2091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  <w:r>
              <w:rPr>
                <w:lang w:val="tr-TR" w:eastAsia="tr-TR"/>
              </w:rPr>
              <w:pict>
                <v:shape id="Resim 48" o:spid="_x0000_s1031" type="#_x0000_t75" style="position:absolute;margin-left:14.9pt;margin-top:2.95pt;width:48pt;height:45.6pt;z-index:251663360;visibility:visible;mso-position-horizontal-relative:text;mso-position-vertical-relative:text">
                  <v:imagedata r:id="rId16" o:title=""/>
                  <w10:wrap type="square"/>
                </v:shape>
              </w:pict>
            </w:r>
          </w:p>
        </w:tc>
        <w:tc>
          <w:tcPr>
            <w:tcW w:w="2092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  <w:r>
              <w:rPr>
                <w:lang w:val="tr-TR" w:eastAsia="tr-TR"/>
              </w:rPr>
              <w:pict>
                <v:shape id="Resim 52" o:spid="_x0000_s1032" type="#_x0000_t75" style="position:absolute;margin-left:14.75pt;margin-top:3.9pt;width:51.6pt;height:42.85pt;z-index:251664384;visibility:visible;mso-position-horizontal-relative:text;mso-position-vertical-relative:text">
                  <v:imagedata r:id="rId17" o:title=""/>
                  <w10:wrap type="square"/>
                </v:shape>
              </w:pict>
            </w:r>
          </w:p>
        </w:tc>
      </w:tr>
      <w:tr w:rsidR="00384141" w:rsidRPr="00426757" w:rsidTr="00426757">
        <w:trPr>
          <w:trHeight w:val="170"/>
        </w:trPr>
        <w:tc>
          <w:tcPr>
            <w:tcW w:w="2091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</w:p>
        </w:tc>
        <w:tc>
          <w:tcPr>
            <w:tcW w:w="2091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</w:p>
        </w:tc>
        <w:tc>
          <w:tcPr>
            <w:tcW w:w="2091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</w:p>
        </w:tc>
        <w:tc>
          <w:tcPr>
            <w:tcW w:w="2091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</w:p>
        </w:tc>
        <w:tc>
          <w:tcPr>
            <w:tcW w:w="2092" w:type="dxa"/>
          </w:tcPr>
          <w:p w:rsidR="00384141" w:rsidRPr="00426757" w:rsidRDefault="00384141" w:rsidP="00426757">
            <w:pPr>
              <w:pStyle w:val="BodyText"/>
              <w:spacing w:line="360" w:lineRule="auto"/>
              <w:rPr>
                <w:rFonts w:cs="Calibri"/>
                <w:szCs w:val="20"/>
              </w:rPr>
            </w:pPr>
          </w:p>
        </w:tc>
      </w:tr>
    </w:tbl>
    <w:p w:rsidR="00384141" w:rsidRDefault="00384141" w:rsidP="009A5DD9">
      <w:pPr>
        <w:pStyle w:val="BodyText"/>
        <w:spacing w:line="360" w:lineRule="auto"/>
        <w:rPr>
          <w:rFonts w:ascii="Times New Roman" w:hAnsi="Times New Roman"/>
          <w:b/>
          <w:color w:val="000000"/>
          <w:szCs w:val="24"/>
        </w:rPr>
      </w:pPr>
    </w:p>
    <w:p w:rsidR="00384141" w:rsidRPr="009A5DD9" w:rsidRDefault="00384141" w:rsidP="009A5DD9">
      <w:pPr>
        <w:pStyle w:val="BodyText"/>
        <w:spacing w:line="360" w:lineRule="auto"/>
        <w:rPr>
          <w:rFonts w:cs="Calibri"/>
          <w:szCs w:val="20"/>
        </w:rPr>
      </w:pPr>
      <w:r w:rsidRPr="00CE525B">
        <w:rPr>
          <w:rFonts w:ascii="Times New Roman" w:hAnsi="Times New Roman"/>
          <w:b/>
          <w:color w:val="000000"/>
          <w:szCs w:val="24"/>
        </w:rPr>
        <w:t>Look at the map and the directions. Find the places.</w:t>
      </w:r>
      <w:r>
        <w:rPr>
          <w:rFonts w:ascii="Times New Roman" w:hAnsi="Times New Roman"/>
          <w:b/>
          <w:color w:val="000000"/>
          <w:szCs w:val="24"/>
        </w:rPr>
        <w:t xml:space="preserve"> (Tarif edilen yeri bulun) </w:t>
      </w:r>
      <w:r>
        <w:rPr>
          <w:rFonts w:ascii="Times New Roman" w:hAnsi="Times New Roman"/>
          <w:sz w:val="20"/>
          <w:szCs w:val="20"/>
          <w:lang w:eastAsia="tr-TR"/>
        </w:rPr>
        <w:t>5x5=25p.</w:t>
      </w:r>
    </w:p>
    <w:p w:rsidR="00384141" w:rsidRPr="00CE525B" w:rsidRDefault="00384141" w:rsidP="00E2220B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rPr>
          <w:rFonts w:ascii="ridien-Roman" w:hAnsi="ridien-Roman" w:cs="ridien-Roman"/>
          <w:color w:val="000000"/>
          <w:szCs w:val="24"/>
        </w:rPr>
      </w:pPr>
      <w:r>
        <w:rPr>
          <w:lang w:val="tr-TR" w:eastAsia="tr-TR"/>
        </w:rPr>
        <w:pict>
          <v:shape id="Resim 54" o:spid="_x0000_s1033" type="#_x0000_t75" style="position:absolute;left:0;text-align:left;margin-left:212.4pt;margin-top:1.25pt;width:328.3pt;height:192pt;z-index:251665408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">
            <v:imagedata r:id="rId18" o:title=""/>
            <o:lock v:ext="edit" aspectratio="f"/>
            <w10:wrap type="square"/>
          </v:shape>
        </w:pict>
      </w:r>
      <w:r w:rsidRPr="00CE525B">
        <w:rPr>
          <w:rFonts w:ascii="ridien-Roman" w:hAnsi="ridien-Roman" w:cs="ridien-Roman"/>
          <w:color w:val="000000"/>
          <w:szCs w:val="24"/>
        </w:rPr>
        <w:t>Go staight along Green Street and turn left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>onto Cherry Lane. Go along Cherry Lane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 xml:space="preserve">and </w:t>
      </w:r>
      <w:r w:rsidRPr="00CE525B">
        <w:rPr>
          <w:rFonts w:cs="ridien-Roman"/>
          <w:color w:val="000000"/>
          <w:szCs w:val="24"/>
        </w:rPr>
        <w:t>they</w:t>
      </w:r>
      <w:r w:rsidRPr="00CE525B">
        <w:rPr>
          <w:rFonts w:ascii="ridien-Roman" w:hAnsi="ridien-Roman" w:cs="ridien-Roman"/>
          <w:color w:val="000000"/>
          <w:szCs w:val="24"/>
        </w:rPr>
        <w:t xml:space="preserve"> are on your right,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>next to the hospital.</w:t>
      </w:r>
      <w:r w:rsidRPr="00CE525B">
        <w:rPr>
          <w:rFonts w:cs="ridien-Roman"/>
          <w:color w:val="000000"/>
          <w:szCs w:val="24"/>
        </w:rPr>
        <w:t xml:space="preserve"> </w:t>
      </w:r>
    </w:p>
    <w:p w:rsidR="00384141" w:rsidRPr="00CE525B" w:rsidRDefault="00384141" w:rsidP="00E2220B">
      <w:pPr>
        <w:pStyle w:val="ListParagraph"/>
        <w:autoSpaceDE w:val="0"/>
        <w:autoSpaceDN w:val="0"/>
        <w:adjustRightInd w:val="0"/>
        <w:snapToGrid w:val="0"/>
        <w:spacing w:after="0" w:line="240" w:lineRule="auto"/>
        <w:rPr>
          <w:rFonts w:ascii="ridien-Roman" w:hAnsi="ridien-Roman" w:cs="ridien-Roman"/>
          <w:color w:val="000000"/>
          <w:szCs w:val="24"/>
        </w:rPr>
      </w:pPr>
      <w:r w:rsidRPr="00CE525B">
        <w:rPr>
          <w:rFonts w:cs="ridien-Roman"/>
          <w:color w:val="000000"/>
          <w:szCs w:val="24"/>
        </w:rPr>
        <w:t>_____________________________</w:t>
      </w:r>
    </w:p>
    <w:p w:rsidR="00384141" w:rsidRPr="00CE525B" w:rsidRDefault="00384141" w:rsidP="00E2220B">
      <w:pPr>
        <w:pStyle w:val="ListParagraph"/>
        <w:autoSpaceDE w:val="0"/>
        <w:autoSpaceDN w:val="0"/>
        <w:adjustRightInd w:val="0"/>
        <w:snapToGrid w:val="0"/>
        <w:spacing w:after="0" w:line="240" w:lineRule="auto"/>
        <w:rPr>
          <w:rFonts w:ascii="ridien-Roman" w:hAnsi="ridien-Roman" w:cs="ridien-Roman"/>
          <w:color w:val="000000"/>
          <w:szCs w:val="24"/>
        </w:rPr>
      </w:pPr>
    </w:p>
    <w:p w:rsidR="00384141" w:rsidRPr="00CE525B" w:rsidRDefault="00384141" w:rsidP="00E2220B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rPr>
          <w:rFonts w:ascii="ridien-Roman" w:hAnsi="ridien-Roman" w:cs="ridien-Roman"/>
          <w:color w:val="000000"/>
          <w:szCs w:val="24"/>
        </w:rPr>
      </w:pPr>
      <w:r w:rsidRPr="00CE525B">
        <w:rPr>
          <w:rFonts w:ascii="ridien-Roman" w:hAnsi="ridien-Roman" w:cs="ridien-Roman"/>
          <w:color w:val="000000"/>
          <w:szCs w:val="24"/>
        </w:rPr>
        <w:t>Go straight along Green Street and turn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 xml:space="preserve">right onto Orchard Street. </w:t>
      </w:r>
      <w:r w:rsidRPr="00CE525B">
        <w:rPr>
          <w:rFonts w:cs="ridien-Roman"/>
          <w:color w:val="000000"/>
          <w:szCs w:val="24"/>
        </w:rPr>
        <w:t xml:space="preserve">It </w:t>
      </w:r>
      <w:r w:rsidRPr="00CE525B">
        <w:rPr>
          <w:rFonts w:ascii="ridien-Roman" w:hAnsi="ridien-Roman" w:cs="ridien-Roman"/>
          <w:color w:val="000000"/>
          <w:szCs w:val="24"/>
        </w:rPr>
        <w:t>is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>on the right, next to the school.</w:t>
      </w:r>
    </w:p>
    <w:p w:rsidR="00384141" w:rsidRPr="00CE525B" w:rsidRDefault="00384141" w:rsidP="00E2220B">
      <w:pPr>
        <w:ind w:firstLine="708"/>
      </w:pPr>
      <w:r w:rsidRPr="00CE525B">
        <w:rPr>
          <w:rFonts w:cs="ridien-Roman"/>
          <w:color w:val="000000"/>
          <w:szCs w:val="24"/>
        </w:rPr>
        <w:t>______________________________</w:t>
      </w:r>
    </w:p>
    <w:p w:rsidR="00384141" w:rsidRPr="00CE525B" w:rsidRDefault="00384141" w:rsidP="00E2220B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rPr>
          <w:rFonts w:ascii="ridien-Roman" w:hAnsi="ridien-Roman" w:cs="ridien-Roman"/>
          <w:color w:val="000000"/>
          <w:szCs w:val="24"/>
        </w:rPr>
      </w:pPr>
      <w:r w:rsidRPr="00CE525B">
        <w:rPr>
          <w:rFonts w:ascii="ridien-Roman" w:hAnsi="ridien-Roman" w:cs="ridien-Roman"/>
          <w:color w:val="000000"/>
          <w:szCs w:val="24"/>
        </w:rPr>
        <w:t>Go straight along Green Street and turn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>right into Orchard Street. It’s on the left,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>next to the bank.</w:t>
      </w:r>
    </w:p>
    <w:p w:rsidR="00384141" w:rsidRPr="00CE525B" w:rsidRDefault="00384141" w:rsidP="00CE525B">
      <w:pPr>
        <w:ind w:firstLine="708"/>
      </w:pPr>
      <w:r w:rsidRPr="00CE525B">
        <w:t>______________________________</w:t>
      </w:r>
    </w:p>
    <w:p w:rsidR="00384141" w:rsidRPr="00CE525B" w:rsidRDefault="00384141" w:rsidP="00CE525B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rPr>
          <w:rFonts w:ascii="ridien-Roman" w:hAnsi="ridien-Roman" w:cs="ridien-Roman"/>
          <w:color w:val="000000"/>
          <w:szCs w:val="24"/>
        </w:rPr>
      </w:pPr>
      <w:r w:rsidRPr="00CE525B">
        <w:rPr>
          <w:rFonts w:ascii="ridien-Roman" w:hAnsi="ridien-Roman" w:cs="ridien-Roman"/>
          <w:color w:val="000000"/>
          <w:szCs w:val="24"/>
        </w:rPr>
        <w:t>Go straight along Green Street and turn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>right onto Hart Lane. Go past the bank and</w:t>
      </w:r>
      <w:r w:rsidRPr="00CE525B">
        <w:rPr>
          <w:rFonts w:cs="ridien-Roman"/>
          <w:color w:val="000000"/>
          <w:szCs w:val="24"/>
        </w:rPr>
        <w:t xml:space="preserve"> it</w:t>
      </w:r>
      <w:r w:rsidRPr="00CE525B">
        <w:rPr>
          <w:rFonts w:ascii="ridien-Roman" w:hAnsi="ridien-Roman" w:cs="ridien-Roman"/>
          <w:color w:val="000000"/>
          <w:szCs w:val="24"/>
        </w:rPr>
        <w:t xml:space="preserve"> is on your left.</w:t>
      </w:r>
    </w:p>
    <w:p w:rsidR="00384141" w:rsidRPr="00CE525B" w:rsidRDefault="00384141">
      <w:r w:rsidRPr="00CE525B">
        <w:t xml:space="preserve">              ______________________________</w:t>
      </w:r>
    </w:p>
    <w:p w:rsidR="00384141" w:rsidRDefault="00384141" w:rsidP="00CE525B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rPr>
          <w:rFonts w:ascii="ridien-Roman" w:hAnsi="ridien-Roman" w:cs="ridien-Roman"/>
          <w:color w:val="000000"/>
          <w:szCs w:val="24"/>
        </w:rPr>
      </w:pPr>
      <w:r w:rsidRPr="00CE525B">
        <w:rPr>
          <w:rFonts w:ascii="ridien-Roman" w:hAnsi="ridien-Roman" w:cs="ridien-Roman"/>
          <w:color w:val="000000"/>
          <w:szCs w:val="24"/>
        </w:rPr>
        <w:t>Go straight along Green Street and turn left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>onto Cherry Lane. It’s on your left, next to</w:t>
      </w:r>
      <w:r w:rsidRPr="00CE525B">
        <w:rPr>
          <w:rFonts w:cs="ridien-Roman"/>
          <w:color w:val="000000"/>
          <w:szCs w:val="24"/>
        </w:rPr>
        <w:t xml:space="preserve"> </w:t>
      </w:r>
      <w:r w:rsidRPr="00CE525B">
        <w:rPr>
          <w:rFonts w:ascii="ridien-Roman" w:hAnsi="ridien-Roman" w:cs="ridien-Roman"/>
          <w:color w:val="000000"/>
          <w:szCs w:val="24"/>
        </w:rPr>
        <w:t>the bank.</w:t>
      </w:r>
    </w:p>
    <w:p w:rsidR="00384141" w:rsidRPr="003A2EE9" w:rsidRDefault="00384141" w:rsidP="003A2EE9">
      <w:pPr>
        <w:autoSpaceDE w:val="0"/>
        <w:autoSpaceDN w:val="0"/>
        <w:adjustRightInd w:val="0"/>
        <w:snapToGrid w:val="0"/>
        <w:spacing w:after="0" w:line="240" w:lineRule="auto"/>
        <w:ind w:left="708"/>
        <w:rPr>
          <w:rFonts w:ascii="ridien-Roman" w:hAnsi="ridien-Roman" w:cs="ridien-Roman"/>
          <w:color w:val="000000"/>
          <w:szCs w:val="24"/>
        </w:rPr>
      </w:pPr>
      <w:r w:rsidRPr="00CE525B">
        <w:t>______________________________</w:t>
      </w:r>
    </w:p>
    <w:p w:rsidR="00384141" w:rsidRDefault="00384141" w:rsidP="00CE525B">
      <w:pPr>
        <w:pStyle w:val="ListParagraph"/>
      </w:pPr>
    </w:p>
    <w:p w:rsidR="00384141" w:rsidRPr="000D2487" w:rsidRDefault="00384141" w:rsidP="000E3637">
      <w:pPr>
        <w:rPr>
          <w:b/>
        </w:rPr>
      </w:pPr>
      <w:r w:rsidRPr="000D2487">
        <w:rPr>
          <w:b/>
        </w:rPr>
        <w:t>Parçayı okuyun ve soruları cevplandırınız.(</w:t>
      </w:r>
      <w:r>
        <w:rPr>
          <w:b/>
        </w:rPr>
        <w:t>5x4=2</w:t>
      </w:r>
      <w:r w:rsidRPr="000D2487">
        <w:rPr>
          <w:b/>
        </w:rPr>
        <w:t>0p)</w:t>
      </w:r>
    </w:p>
    <w:p w:rsidR="00384141" w:rsidRDefault="00384141" w:rsidP="000E3637">
      <w:r w:rsidRPr="004E377E">
        <w:t>My name is Kate O’Hara. I live on a farm with my mother and father. I like it but I work</w:t>
      </w:r>
      <w:r>
        <w:t xml:space="preserve"> </w:t>
      </w:r>
      <w:r w:rsidRPr="004E377E">
        <w:t>very hard. Every morning I wake up at five o’clock and feed the horses. Then I can go back</w:t>
      </w:r>
      <w:r>
        <w:t xml:space="preserve"> </w:t>
      </w:r>
      <w:r w:rsidRPr="004E377E">
        <w:t>to the house. Mum makes breakfast at 5:30 and I’m not late for breakfast because I don’t like</w:t>
      </w:r>
      <w:r>
        <w:t xml:space="preserve"> </w:t>
      </w:r>
      <w:r w:rsidRPr="004E377E">
        <w:t>cold eggs. After breakfast I help dad for an hour. Then I have a shower and get ready for</w:t>
      </w:r>
      <w:r>
        <w:t xml:space="preserve"> </w:t>
      </w:r>
      <w:r w:rsidRPr="004E377E">
        <w:t xml:space="preserve">school. The school bus leaves at 8:15. I leave home at 8:00.After school I can watch TV for an hour. Then we have </w:t>
      </w:r>
      <w:r>
        <w:t xml:space="preserve">our dinner. We have chicken for </w:t>
      </w:r>
      <w:r w:rsidRPr="004E377E">
        <w:t>dinner but I hate it. I eat it because mum gets angry. After dinner I do my homework. Then I</w:t>
      </w:r>
      <w:r>
        <w:t xml:space="preserve"> </w:t>
      </w:r>
      <w:r w:rsidRPr="004E377E">
        <w:t>go out and feed the horses. I go to bed early because I’m always very tired at the end of the day.</w:t>
      </w:r>
    </w:p>
    <w:p w:rsidR="00384141" w:rsidRDefault="00384141" w:rsidP="000E3637">
      <w:r>
        <w:t>1.Where does Kate live?........................................................................................................................</w:t>
      </w:r>
    </w:p>
    <w:p w:rsidR="00384141" w:rsidRDefault="00384141" w:rsidP="000E3637">
      <w:r>
        <w:t>2.Who makes breakfast every morning?................................................................................................</w:t>
      </w:r>
    </w:p>
    <w:p w:rsidR="00384141" w:rsidRDefault="00384141" w:rsidP="000E3637">
      <w:r>
        <w:t>3.What do they have for dinner?..........................................................................................................</w:t>
      </w:r>
    </w:p>
    <w:p w:rsidR="00384141" w:rsidRDefault="00384141" w:rsidP="000E3637">
      <w:r>
        <w:t>4.How long can she watch TV?............................................................................................................</w:t>
      </w:r>
    </w:p>
    <w:p w:rsidR="00384141" w:rsidRPr="00CE525B" w:rsidRDefault="00384141" w:rsidP="000E3637">
      <w:r>
        <w:t>5.Why isn’t she late for breakfast?.......................................................................................................</w:t>
      </w:r>
    </w:p>
    <w:p w:rsidR="00384141" w:rsidRPr="00E2220B" w:rsidRDefault="00384141" w:rsidP="00E2220B">
      <w:pPr>
        <w:pStyle w:val="ListParagraph"/>
        <w:autoSpaceDE w:val="0"/>
        <w:autoSpaceDN w:val="0"/>
        <w:adjustRightInd w:val="0"/>
        <w:snapToGrid w:val="0"/>
        <w:spacing w:after="0" w:line="240" w:lineRule="auto"/>
        <w:rPr>
          <w:rFonts w:cs="ridien-Roman"/>
          <w:noProof w:val="0"/>
          <w:color w:val="000000"/>
          <w:szCs w:val="24"/>
        </w:rPr>
      </w:pPr>
    </w:p>
    <w:p w:rsidR="00384141" w:rsidRDefault="00384141" w:rsidP="009C4A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84141" w:rsidRDefault="00384141" w:rsidP="00D223E9">
      <w:pPr>
        <w:rPr>
          <w:rFonts w:cs="Calibri"/>
        </w:rPr>
      </w:pPr>
      <w:hyperlink r:id="rId19" w:history="1">
        <w:r>
          <w:rPr>
            <w:rStyle w:val="Hyperlink"/>
            <w:rFonts w:cs="Calibri"/>
          </w:rPr>
          <w:t>www.sorubak.com</w:t>
        </w:r>
      </w:hyperlink>
      <w:r>
        <w:rPr>
          <w:rFonts w:cs="Calibri"/>
        </w:rPr>
        <w:t xml:space="preserve"> </w:t>
      </w:r>
    </w:p>
    <w:p w:rsidR="00384141" w:rsidRDefault="00384141" w:rsidP="009C4A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4141" w:rsidRPr="00D37A52" w:rsidRDefault="00384141" w:rsidP="00D37A52">
      <w:pPr>
        <w:tabs>
          <w:tab w:val="left" w:pos="2220"/>
        </w:tabs>
        <w:rPr>
          <w:rFonts w:ascii="Times New Roman" w:hAnsi="Times New Roman"/>
          <w:sz w:val="24"/>
          <w:szCs w:val="24"/>
        </w:rPr>
      </w:pPr>
    </w:p>
    <w:sectPr w:rsidR="00384141" w:rsidRPr="00D37A52" w:rsidSect="006D0951">
      <w:pgSz w:w="11906" w:h="16838"/>
      <w:pgMar w:top="709" w:right="424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141" w:rsidRDefault="00384141" w:rsidP="009C4A0B">
      <w:pPr>
        <w:spacing w:after="0" w:line="240" w:lineRule="auto"/>
      </w:pPr>
      <w:r>
        <w:separator/>
      </w:r>
    </w:p>
  </w:endnote>
  <w:endnote w:type="continuationSeparator" w:id="0">
    <w:p w:rsidR="00384141" w:rsidRDefault="00384141" w:rsidP="009C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idien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141" w:rsidRDefault="00384141" w:rsidP="009C4A0B">
      <w:pPr>
        <w:spacing w:after="0" w:line="240" w:lineRule="auto"/>
      </w:pPr>
      <w:r>
        <w:separator/>
      </w:r>
    </w:p>
  </w:footnote>
  <w:footnote w:type="continuationSeparator" w:id="0">
    <w:p w:rsidR="00384141" w:rsidRDefault="00384141" w:rsidP="009C4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6D0B"/>
    <w:multiLevelType w:val="hybridMultilevel"/>
    <w:tmpl w:val="2C5C321A"/>
    <w:lvl w:ilvl="0" w:tplc="9E3E1B3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EC068F4"/>
    <w:multiLevelType w:val="hybridMultilevel"/>
    <w:tmpl w:val="429266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5224D1"/>
    <w:multiLevelType w:val="hybridMultilevel"/>
    <w:tmpl w:val="006A3A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EC5B1A"/>
    <w:multiLevelType w:val="hybridMultilevel"/>
    <w:tmpl w:val="E5D48AC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416FBF"/>
    <w:multiLevelType w:val="hybridMultilevel"/>
    <w:tmpl w:val="9C38AD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7B2BEB"/>
    <w:multiLevelType w:val="hybridMultilevel"/>
    <w:tmpl w:val="8A9C1D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C469A9"/>
    <w:multiLevelType w:val="hybridMultilevel"/>
    <w:tmpl w:val="7CECE3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35E2845"/>
    <w:multiLevelType w:val="hybridMultilevel"/>
    <w:tmpl w:val="2870B182"/>
    <w:lvl w:ilvl="0" w:tplc="EDDCBF4A">
      <w:start w:val="1"/>
      <w:numFmt w:val="lowerLetter"/>
      <w:lvlText w:val="%1."/>
      <w:lvlJc w:val="left"/>
      <w:pPr>
        <w:ind w:left="7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">
    <w:nsid w:val="508264AE"/>
    <w:multiLevelType w:val="hybridMultilevel"/>
    <w:tmpl w:val="FD2C2B38"/>
    <w:lvl w:ilvl="0" w:tplc="1B780F1C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69E2588E"/>
    <w:multiLevelType w:val="hybridMultilevel"/>
    <w:tmpl w:val="EC9E2A0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3C41AD"/>
    <w:multiLevelType w:val="hybridMultilevel"/>
    <w:tmpl w:val="7C461136"/>
    <w:lvl w:ilvl="0" w:tplc="68702B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781CC3"/>
    <w:multiLevelType w:val="hybridMultilevel"/>
    <w:tmpl w:val="97E6C326"/>
    <w:lvl w:ilvl="0" w:tplc="041F0019">
      <w:start w:val="1"/>
      <w:numFmt w:val="lowerLetter"/>
      <w:lvlText w:val="%1."/>
      <w:lvlJc w:val="left"/>
      <w:pPr>
        <w:ind w:left="347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2">
    <w:nsid w:val="72A2039B"/>
    <w:multiLevelType w:val="hybridMultilevel"/>
    <w:tmpl w:val="59F69C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FFE06F1"/>
    <w:multiLevelType w:val="hybridMultilevel"/>
    <w:tmpl w:val="18C6B780"/>
    <w:lvl w:ilvl="0" w:tplc="1EBA06D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2"/>
  </w:num>
  <w:num w:numId="6">
    <w:abstractNumId w:val="7"/>
  </w:num>
  <w:num w:numId="7">
    <w:abstractNumId w:val="6"/>
  </w:num>
  <w:num w:numId="8">
    <w:abstractNumId w:val="12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95B"/>
    <w:rsid w:val="000105D8"/>
    <w:rsid w:val="00053C40"/>
    <w:rsid w:val="00095B59"/>
    <w:rsid w:val="000B097B"/>
    <w:rsid w:val="000D2487"/>
    <w:rsid w:val="000D6ED3"/>
    <w:rsid w:val="000E3637"/>
    <w:rsid w:val="001440FE"/>
    <w:rsid w:val="001653F8"/>
    <w:rsid w:val="001E2EBB"/>
    <w:rsid w:val="00220017"/>
    <w:rsid w:val="00225877"/>
    <w:rsid w:val="002607EE"/>
    <w:rsid w:val="002612EC"/>
    <w:rsid w:val="00267276"/>
    <w:rsid w:val="00291709"/>
    <w:rsid w:val="0029344B"/>
    <w:rsid w:val="002C2D2C"/>
    <w:rsid w:val="002F115A"/>
    <w:rsid w:val="00305579"/>
    <w:rsid w:val="00306D17"/>
    <w:rsid w:val="00320761"/>
    <w:rsid w:val="003419A9"/>
    <w:rsid w:val="0036612C"/>
    <w:rsid w:val="00384141"/>
    <w:rsid w:val="003A2EE9"/>
    <w:rsid w:val="003E2683"/>
    <w:rsid w:val="003E532D"/>
    <w:rsid w:val="003E67B8"/>
    <w:rsid w:val="0041557B"/>
    <w:rsid w:val="00426757"/>
    <w:rsid w:val="00450908"/>
    <w:rsid w:val="00474F50"/>
    <w:rsid w:val="00477386"/>
    <w:rsid w:val="00480E2E"/>
    <w:rsid w:val="00492747"/>
    <w:rsid w:val="00496CA4"/>
    <w:rsid w:val="004E377E"/>
    <w:rsid w:val="00512337"/>
    <w:rsid w:val="00520E9C"/>
    <w:rsid w:val="00532270"/>
    <w:rsid w:val="005649A6"/>
    <w:rsid w:val="005A11DD"/>
    <w:rsid w:val="005B6282"/>
    <w:rsid w:val="005D434F"/>
    <w:rsid w:val="005E3D2C"/>
    <w:rsid w:val="005F6A19"/>
    <w:rsid w:val="0065095B"/>
    <w:rsid w:val="00665035"/>
    <w:rsid w:val="006A583C"/>
    <w:rsid w:val="006B4E65"/>
    <w:rsid w:val="006D0951"/>
    <w:rsid w:val="007072B9"/>
    <w:rsid w:val="00750FCB"/>
    <w:rsid w:val="00752CF8"/>
    <w:rsid w:val="007D46DF"/>
    <w:rsid w:val="00847952"/>
    <w:rsid w:val="00872FF7"/>
    <w:rsid w:val="008E4B88"/>
    <w:rsid w:val="00933105"/>
    <w:rsid w:val="00955A82"/>
    <w:rsid w:val="009A5DD9"/>
    <w:rsid w:val="009B06C5"/>
    <w:rsid w:val="009C4A0B"/>
    <w:rsid w:val="009C6581"/>
    <w:rsid w:val="00A5137F"/>
    <w:rsid w:val="00A75348"/>
    <w:rsid w:val="00AC7DD2"/>
    <w:rsid w:val="00AD0516"/>
    <w:rsid w:val="00B00EBE"/>
    <w:rsid w:val="00B12667"/>
    <w:rsid w:val="00B21BCA"/>
    <w:rsid w:val="00B24C68"/>
    <w:rsid w:val="00BA0CB8"/>
    <w:rsid w:val="00BD016E"/>
    <w:rsid w:val="00BD4E43"/>
    <w:rsid w:val="00C00EAC"/>
    <w:rsid w:val="00C11F58"/>
    <w:rsid w:val="00C31E07"/>
    <w:rsid w:val="00C504A6"/>
    <w:rsid w:val="00CE14AE"/>
    <w:rsid w:val="00CE525B"/>
    <w:rsid w:val="00CF6031"/>
    <w:rsid w:val="00D01FA7"/>
    <w:rsid w:val="00D21E93"/>
    <w:rsid w:val="00D223E9"/>
    <w:rsid w:val="00D3317C"/>
    <w:rsid w:val="00D3705E"/>
    <w:rsid w:val="00D37A52"/>
    <w:rsid w:val="00DD493B"/>
    <w:rsid w:val="00E2220B"/>
    <w:rsid w:val="00E31927"/>
    <w:rsid w:val="00E44586"/>
    <w:rsid w:val="00E50E72"/>
    <w:rsid w:val="00E776BE"/>
    <w:rsid w:val="00EB6BE7"/>
    <w:rsid w:val="00EF0C7C"/>
    <w:rsid w:val="00F66831"/>
    <w:rsid w:val="00F9557F"/>
    <w:rsid w:val="00FA5159"/>
    <w:rsid w:val="00FC12D0"/>
    <w:rsid w:val="00FC3770"/>
    <w:rsid w:val="00FE0CC0"/>
    <w:rsid w:val="00FE5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2C"/>
    <w:pPr>
      <w:spacing w:after="160" w:line="259" w:lineRule="auto"/>
    </w:pPr>
    <w:rPr>
      <w:noProof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19A9"/>
    <w:pPr>
      <w:ind w:left="720"/>
      <w:contextualSpacing/>
    </w:pPr>
  </w:style>
  <w:style w:type="paragraph" w:styleId="NoSpacing">
    <w:name w:val="No Spacing"/>
    <w:link w:val="NoSpacingChar"/>
    <w:uiPriority w:val="99"/>
    <w:qFormat/>
    <w:rsid w:val="00477386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77386"/>
    <w:rPr>
      <w:rFonts w:eastAsia="Times New Roman" w:cs="Times New Roman"/>
      <w:sz w:val="22"/>
      <w:szCs w:val="22"/>
      <w:lang w:val="tr-TR" w:eastAsia="tr-TR" w:bidi="ar-SA"/>
    </w:rPr>
  </w:style>
  <w:style w:type="character" w:styleId="Hyperlink">
    <w:name w:val="Hyperlink"/>
    <w:basedOn w:val="DefaultParagraphFont"/>
    <w:uiPriority w:val="99"/>
    <w:rsid w:val="002F115A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2934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rsid w:val="000B097B"/>
    <w:pPr>
      <w:spacing w:after="0" w:line="240" w:lineRule="auto"/>
      <w:ind w:left="360"/>
    </w:pPr>
    <w:rPr>
      <w:rFonts w:ascii="Arial" w:eastAsia="Times New Roman" w:hAnsi="Arial" w:cs="Arial"/>
      <w:noProof w:val="0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B097B"/>
    <w:rPr>
      <w:rFonts w:ascii="Arial" w:hAnsi="Arial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9C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C4A0B"/>
    <w:rPr>
      <w:rFonts w:cs="Times New Roman"/>
      <w:noProof/>
    </w:rPr>
  </w:style>
  <w:style w:type="paragraph" w:styleId="Footer">
    <w:name w:val="footer"/>
    <w:basedOn w:val="Normal"/>
    <w:link w:val="FooterChar"/>
    <w:uiPriority w:val="99"/>
    <w:rsid w:val="009C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4A0B"/>
    <w:rPr>
      <w:rFonts w:cs="Times New Roman"/>
      <w:noProof/>
    </w:rPr>
  </w:style>
  <w:style w:type="paragraph" w:styleId="BodyText">
    <w:name w:val="Body Text"/>
    <w:basedOn w:val="Normal"/>
    <w:link w:val="BodyTextChar"/>
    <w:uiPriority w:val="99"/>
    <w:rsid w:val="00D37A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37A52"/>
    <w:rPr>
      <w:rFonts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6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otosearch.com/bthumb/CSP/CSP024/k0249136.jpg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://schools.clipart.com/search/close-up?oid=3958892&amp;q=a%20man%20at%20work&amp;s=1&amp;a=c&amp;cid=&amp;fic=" TargetMode="External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2</Pages>
  <Words>590</Words>
  <Characters>3363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</dc:creator>
  <cp:keywords>www.sorubak.com</cp:keywords>
  <dc:description/>
  <cp:lastModifiedBy>edanur</cp:lastModifiedBy>
  <cp:revision>15</cp:revision>
  <dcterms:created xsi:type="dcterms:W3CDTF">2014-10-22T10:09:00Z</dcterms:created>
  <dcterms:modified xsi:type="dcterms:W3CDTF">2014-10-27T18:33:00Z</dcterms:modified>
</cp:coreProperties>
</file>