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7B1" w:rsidRPr="001D2773" w:rsidRDefault="00A027B1" w:rsidP="00C40439">
      <w:pPr>
        <w:spacing w:after="0"/>
        <w:ind w:left="1416"/>
        <w:rPr>
          <w:rFonts w:cs="Calibri"/>
          <w:b/>
        </w:rPr>
      </w:pPr>
      <w:r>
        <w:rPr>
          <w:rFonts w:cs="Calibri"/>
          <w:b/>
        </w:rPr>
        <w:t xml:space="preserve">         2014-2015 </w:t>
      </w:r>
      <w:r w:rsidRPr="001D2773">
        <w:rPr>
          <w:rFonts w:cs="Calibri"/>
          <w:b/>
        </w:rPr>
        <w:t xml:space="preserve">  EĞİTİM- ÖĞRETİM YILI İSMAİL YEŞİLYURT KTM LİSESİ</w:t>
      </w:r>
    </w:p>
    <w:p w:rsidR="00A027B1" w:rsidRPr="001D2773" w:rsidRDefault="00A027B1" w:rsidP="00DA4114">
      <w:pPr>
        <w:spacing w:after="0"/>
        <w:jc w:val="center"/>
        <w:rPr>
          <w:rFonts w:cs="Calibri"/>
          <w:b/>
        </w:rPr>
      </w:pPr>
      <w:r>
        <w:rPr>
          <w:rFonts w:cs="Calibri"/>
          <w:b/>
        </w:rPr>
        <w:t xml:space="preserve"> 11-Elektrik</w:t>
      </w:r>
      <w:r w:rsidRPr="001D2773">
        <w:rPr>
          <w:rFonts w:cs="Calibri"/>
          <w:b/>
        </w:rPr>
        <w:t xml:space="preserve"> 1. DÖNEM 2. İNGİLİZCE YAZILI YOKLAMA SINAVI</w:t>
      </w:r>
    </w:p>
    <w:p w:rsidR="00A027B1" w:rsidRDefault="00A027B1" w:rsidP="00DA4114">
      <w:pPr>
        <w:spacing w:after="0"/>
        <w:rPr>
          <w:rFonts w:ascii="Times New Roman" w:hAnsi="Times New Roman"/>
          <w:b/>
          <w:sz w:val="24"/>
          <w:szCs w:val="24"/>
          <w:lang w:val="en-GB"/>
        </w:rPr>
      </w:pPr>
      <w:r w:rsidRPr="001D2773">
        <w:rPr>
          <w:rFonts w:cs="Calibri"/>
          <w:b/>
          <w:lang w:val="en-GB"/>
        </w:rPr>
        <w:t>NAME-SURNAME:</w:t>
      </w:r>
      <w:r w:rsidRPr="001D2773">
        <w:rPr>
          <w:rFonts w:cs="Calibri"/>
          <w:b/>
          <w:lang w:val="en-GB"/>
        </w:rPr>
        <w:tab/>
      </w:r>
      <w:r w:rsidRPr="001D2773">
        <w:rPr>
          <w:rFonts w:cs="Calibri"/>
          <w:b/>
          <w:lang w:val="en-GB"/>
        </w:rPr>
        <w:tab/>
      </w:r>
      <w:r w:rsidRPr="001D2773">
        <w:rPr>
          <w:rFonts w:cs="Calibri"/>
          <w:b/>
          <w:lang w:val="en-GB"/>
        </w:rPr>
        <w:tab/>
      </w:r>
      <w:r w:rsidRPr="001D2773">
        <w:rPr>
          <w:rFonts w:cs="Calibri"/>
          <w:b/>
          <w:lang w:val="en-GB"/>
        </w:rPr>
        <w:tab/>
      </w:r>
      <w:r w:rsidRPr="001D2773">
        <w:rPr>
          <w:rFonts w:cs="Calibri"/>
          <w:b/>
          <w:lang w:val="en-GB"/>
        </w:rPr>
        <w:tab/>
      </w:r>
      <w:r w:rsidRPr="001D2773">
        <w:rPr>
          <w:rFonts w:cs="Calibri"/>
          <w:b/>
          <w:lang w:val="en-GB"/>
        </w:rPr>
        <w:tab/>
        <w:t>NUMBER-CLASS</w:t>
      </w:r>
      <w:r w:rsidRPr="0035201E">
        <w:rPr>
          <w:rFonts w:ascii="Times New Roman" w:hAnsi="Times New Roman"/>
          <w:b/>
          <w:sz w:val="24"/>
          <w:szCs w:val="24"/>
          <w:lang w:val="en-GB"/>
        </w:rPr>
        <w:t>:</w:t>
      </w:r>
    </w:p>
    <w:p w:rsidR="00A027B1" w:rsidRDefault="00A027B1" w:rsidP="00DA4114">
      <w:pPr>
        <w:spacing w:after="0"/>
        <w:rPr>
          <w:rFonts w:ascii="Times New Roman" w:hAnsi="Times New Roman"/>
          <w:b/>
          <w:sz w:val="24"/>
          <w:szCs w:val="24"/>
          <w:lang w:val="en-GB"/>
        </w:rPr>
      </w:pPr>
    </w:p>
    <w:p w:rsidR="00A027B1" w:rsidRDefault="00A027B1" w:rsidP="00842C73">
      <w:pPr>
        <w:spacing w:after="0"/>
        <w:ind w:right="-285"/>
        <w:rPr>
          <w:b/>
        </w:rPr>
        <w:sectPr w:rsidR="00A027B1" w:rsidSect="00C40439">
          <w:pgSz w:w="11906" w:h="16838"/>
          <w:pgMar w:top="993" w:right="1417" w:bottom="1417" w:left="993" w:header="708" w:footer="708" w:gutter="0"/>
          <w:cols w:space="142"/>
          <w:docGrid w:linePitch="360"/>
        </w:sectPr>
      </w:pPr>
    </w:p>
    <w:p w:rsidR="00A027B1" w:rsidRPr="00F7702B" w:rsidRDefault="00A027B1" w:rsidP="00842C73">
      <w:pPr>
        <w:spacing w:after="0"/>
        <w:ind w:right="-285"/>
        <w:rPr>
          <w:b/>
        </w:rPr>
      </w:pPr>
      <w:r w:rsidRPr="00F7702B">
        <w:rPr>
          <w:b/>
        </w:rPr>
        <w:t>A) Complete the sentences with Tag Questions</w:t>
      </w:r>
      <w:r>
        <w:rPr>
          <w:b/>
        </w:rPr>
        <w:t xml:space="preserve"> 2x5=10p</w:t>
      </w:r>
    </w:p>
    <w:p w:rsidR="00A027B1" w:rsidRDefault="00A027B1" w:rsidP="00842C73">
      <w:pPr>
        <w:spacing w:after="0"/>
        <w:ind w:right="-285"/>
      </w:pPr>
      <w:r>
        <w:t>1)The school is different,___________?</w:t>
      </w:r>
    </w:p>
    <w:p w:rsidR="00A027B1" w:rsidRDefault="00A027B1" w:rsidP="00842C73">
      <w:pPr>
        <w:spacing w:after="0"/>
        <w:ind w:right="-285"/>
      </w:pPr>
      <w:r>
        <w:t>2)Sally is your best friend,__________?</w:t>
      </w:r>
    </w:p>
    <w:p w:rsidR="00A027B1" w:rsidRDefault="00A027B1" w:rsidP="00842C73">
      <w:pPr>
        <w:spacing w:after="0"/>
        <w:ind w:right="-285"/>
      </w:pPr>
      <w:r>
        <w:t>3)They  are new students,__________?</w:t>
      </w:r>
    </w:p>
    <w:p w:rsidR="00A027B1" w:rsidRDefault="00A027B1" w:rsidP="00842C73">
      <w:pPr>
        <w:spacing w:after="0"/>
        <w:ind w:right="-285"/>
      </w:pPr>
      <w:r>
        <w:t>4)You are doctor,________________?</w:t>
      </w:r>
    </w:p>
    <w:p w:rsidR="00A027B1" w:rsidRDefault="00A027B1" w:rsidP="00842C73">
      <w:pPr>
        <w:spacing w:after="0"/>
        <w:ind w:right="-285"/>
      </w:pPr>
      <w:r>
        <w:t>5)I am the last person,____________?</w:t>
      </w:r>
    </w:p>
    <w:p w:rsidR="00A027B1" w:rsidRPr="00842C73" w:rsidRDefault="00A027B1" w:rsidP="00842C73">
      <w:pPr>
        <w:spacing w:after="0"/>
        <w:rPr>
          <w:b/>
        </w:rPr>
      </w:pPr>
      <w:r w:rsidRPr="00842C73">
        <w:rPr>
          <w:b/>
        </w:rPr>
        <w:t xml:space="preserve">B) Fill in the blanks </w:t>
      </w:r>
      <w:r>
        <w:rPr>
          <w:b/>
        </w:rPr>
        <w:t>according to Present Continuos</w:t>
      </w:r>
      <w:r w:rsidRPr="00842C73">
        <w:rPr>
          <w:b/>
        </w:rPr>
        <w:t xml:space="preserve"> 2x5:10</w:t>
      </w:r>
    </w:p>
    <w:p w:rsidR="00A027B1" w:rsidRPr="00842C73" w:rsidRDefault="00A027B1" w:rsidP="00842C73">
      <w:pPr>
        <w:spacing w:after="0"/>
      </w:pPr>
      <w:r w:rsidRPr="00842C73">
        <w:rPr>
          <w:b/>
        </w:rPr>
        <w:t>1.</w:t>
      </w:r>
      <w:r w:rsidRPr="00842C73">
        <w:t>I___________(go) to school.</w:t>
      </w:r>
    </w:p>
    <w:p w:rsidR="00A027B1" w:rsidRPr="00842C73" w:rsidRDefault="00A027B1" w:rsidP="00842C73">
      <w:pPr>
        <w:spacing w:after="0"/>
      </w:pPr>
      <w:r w:rsidRPr="00842C73">
        <w:rPr>
          <w:b/>
        </w:rPr>
        <w:t>2.</w:t>
      </w:r>
      <w:r w:rsidRPr="00842C73">
        <w:t>A  boy ___________(play) football now.</w:t>
      </w:r>
    </w:p>
    <w:p w:rsidR="00A027B1" w:rsidRPr="00842C73" w:rsidRDefault="00A027B1" w:rsidP="00842C73">
      <w:pPr>
        <w:spacing w:after="0"/>
      </w:pPr>
      <w:r w:rsidRPr="00842C73">
        <w:rPr>
          <w:b/>
        </w:rPr>
        <w:t>3.</w:t>
      </w:r>
      <w:r>
        <w:t>She__________</w:t>
      </w:r>
      <w:r w:rsidRPr="00842C73">
        <w:t>_(not/work) long hours</w:t>
      </w:r>
      <w:r>
        <w:t xml:space="preserve"> this night</w:t>
      </w:r>
      <w:r w:rsidRPr="00842C73">
        <w:t>.</w:t>
      </w:r>
    </w:p>
    <w:p w:rsidR="00A027B1" w:rsidRPr="00842C73" w:rsidRDefault="00A027B1" w:rsidP="00842C73">
      <w:pPr>
        <w:spacing w:after="0"/>
      </w:pPr>
      <w:r w:rsidRPr="00842C73">
        <w:rPr>
          <w:b/>
        </w:rPr>
        <w:t>4.</w:t>
      </w:r>
      <w:r w:rsidRPr="00842C73">
        <w:t>They_____________(cook) fish at the moment .</w:t>
      </w:r>
    </w:p>
    <w:p w:rsidR="00A027B1" w:rsidRDefault="00A027B1" w:rsidP="00842C73">
      <w:pPr>
        <w:spacing w:after="0"/>
      </w:pPr>
      <w:r w:rsidRPr="00842C73">
        <w:rPr>
          <w:b/>
        </w:rPr>
        <w:t>5.</w:t>
      </w:r>
      <w:r w:rsidRPr="00842C73">
        <w:t>We ______________</w:t>
      </w:r>
      <w:r>
        <w:t>(not/sleep) now.</w:t>
      </w:r>
    </w:p>
    <w:p w:rsidR="00A027B1" w:rsidRDefault="00A027B1" w:rsidP="00842C73">
      <w:pPr>
        <w:spacing w:after="0"/>
        <w:sectPr w:rsidR="00A027B1" w:rsidSect="00842C73">
          <w:type w:val="continuous"/>
          <w:pgSz w:w="11906" w:h="16838"/>
          <w:pgMar w:top="1417" w:right="1417" w:bottom="1417" w:left="993" w:header="708" w:footer="708" w:gutter="0"/>
          <w:cols w:num="2" w:space="142"/>
          <w:docGrid w:linePitch="360"/>
        </w:sectPr>
      </w:pPr>
    </w:p>
    <w:p w:rsidR="00A027B1" w:rsidRPr="00F7702B" w:rsidRDefault="00A027B1" w:rsidP="0024345E">
      <w:pPr>
        <w:spacing w:after="0"/>
        <w:ind w:left="-567" w:right="-567"/>
        <w:rPr>
          <w:rFonts w:cs="Calibri"/>
          <w:b/>
          <w:lang w:val="en-GB"/>
        </w:rPr>
      </w:pPr>
      <w:r w:rsidRPr="00F7702B">
        <w:rPr>
          <w:rFonts w:cs="Calibri"/>
          <w:b/>
          <w:lang w:val="en-GB"/>
        </w:rPr>
        <w:t>C)  Mat</w:t>
      </w:r>
      <w:r>
        <w:rPr>
          <w:rFonts w:cs="Calibri"/>
          <w:b/>
          <w:lang w:val="en-GB"/>
        </w:rPr>
        <w:t>ch sentences with the pictures 3x5=15</w:t>
      </w:r>
      <w:r w:rsidRPr="00F7702B">
        <w:rPr>
          <w:rFonts w:cs="Calibri"/>
          <w:b/>
          <w:lang w:val="en-GB"/>
        </w:rPr>
        <w:t>p</w:t>
      </w:r>
    </w:p>
    <w:p w:rsidR="00A027B1" w:rsidRPr="00F7702B" w:rsidRDefault="00A027B1" w:rsidP="00842C73">
      <w:pPr>
        <w:ind w:left="-567"/>
        <w:rPr>
          <w:rFonts w:cs="Calibri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15" o:spid="_x0000_s1026" type="#_x0000_t75" alt="brushing-teeth.gif" style="position:absolute;left:0;text-align:left;margin-left:243.6pt;margin-top:7.7pt;width:68.25pt;height:64.5pt;z-index:251654656;visibility:visible">
            <v:imagedata r:id="rId4" o:title=""/>
          </v:shape>
        </w:pict>
      </w:r>
      <w:r>
        <w:rPr>
          <w:noProof/>
        </w:rPr>
        <w:pict>
          <v:shape id="Imagem 11" o:spid="_x0000_s1027" type="#_x0000_t75" alt="Chores_tns.png" style="position:absolute;left:0;text-align:left;margin-left:5.1pt;margin-top:.2pt;width:80.25pt;height:1in;z-index:251660800;visibility:visible">
            <v:imagedata r:id="rId5" o:title="" chromakey="white"/>
          </v:shape>
        </w:pict>
      </w:r>
      <w:r>
        <w:rPr>
          <w:noProof/>
        </w:rPr>
        <w:pict>
          <v:shape id="_x0000_s1028" type="#_x0000_t75" alt="http://www.fotosearch.com/bthumb/CSP/CSP027/k0276848.jpg" style="position:absolute;left:0;text-align:left;margin-left:336.3pt;margin-top:660.05pt;width:86.4pt;height:88.45pt;z-index:251658752;visibility:visible">
            <v:imagedata r:id="rId6" o:title="" chromakey="#fefeff"/>
          </v:shape>
        </w:pict>
      </w:r>
      <w:r>
        <w:rPr>
          <w:noProof/>
        </w:rPr>
        <w:pict>
          <v:shape id="_x0000_s1029" type="#_x0000_t75" alt="http://www.fotosearch.com/bthumb/CSP/CSP027/k0276848.jpg" style="position:absolute;left:0;text-align:left;margin-left:336.3pt;margin-top:660.05pt;width:86.4pt;height:88.45pt;z-index:251657728;visibility:visible">
            <v:imagedata r:id="rId6" o:title="" chromakey="#fefeff"/>
          </v:shape>
        </w:pict>
      </w:r>
      <w:r>
        <w:rPr>
          <w:noProof/>
        </w:rPr>
        <w:pict>
          <v:shape id="_x0000_s1030" type="#_x0000_t75" alt="http://www.fotosearch.com/bthumb/CSP/CSP027/k0276848.jpg" style="position:absolute;left:0;text-align:left;margin-left:336.3pt;margin-top:660.05pt;width:86.4pt;height:88.45pt;z-index:251656704;visibility:visible">
            <v:imagedata r:id="rId6" o:title="" chromakey="#fefeff"/>
          </v:shape>
        </w:pict>
      </w:r>
      <w:r>
        <w:rPr>
          <w:noProof/>
        </w:rPr>
        <w:pict>
          <v:shape id="Imagen 238" o:spid="_x0000_s1031" type="#_x0000_t75" alt="http://www.fotosearch.com/bthumb/CSP/CSP027/k0276848.jpg" style="position:absolute;left:0;text-align:left;margin-left:336.3pt;margin-top:660.05pt;width:86.4pt;height:88.45pt;z-index:251655680;visibility:visible">
            <v:imagedata r:id="rId6" o:title="" chromakey="#fefeff"/>
          </v:shape>
        </w:pict>
      </w:r>
      <w:r>
        <w:rPr>
          <w:rFonts w:cs="Calibri"/>
        </w:rPr>
        <w:t xml:space="preserve">           </w:t>
      </w:r>
      <w:r w:rsidRPr="00F7702B">
        <w:rPr>
          <w:rFonts w:cs="Calibri"/>
        </w:rPr>
        <w:t xml:space="preserve">1) </w:t>
      </w:r>
      <w:r>
        <w:rPr>
          <w:rFonts w:cs="Calibri"/>
        </w:rPr>
        <w:t xml:space="preserve">                             </w:t>
      </w:r>
      <w:r w:rsidRPr="00F7702B">
        <w:rPr>
          <w:rFonts w:cs="Calibri"/>
        </w:rPr>
        <w:t>2)</w:t>
      </w:r>
      <w:r w:rsidRPr="00D15CC3">
        <w:rPr>
          <w:rFonts w:cs="Calibri"/>
          <w:noProof/>
        </w:rPr>
        <w:pict>
          <v:shape id="Resim 147" o:spid="_x0000_i1025" type="#_x0000_t75" alt="resim9" style="width:68.25pt;height:1in;visibility:visible">
            <v:imagedata r:id="rId7" o:title=""/>
          </v:shape>
        </w:pict>
      </w:r>
      <w:r w:rsidRPr="00F7702B">
        <w:rPr>
          <w:rFonts w:cs="Calibri"/>
        </w:rPr>
        <w:t>3)</w:t>
      </w:r>
      <w:r w:rsidRPr="00D15CC3">
        <w:rPr>
          <w:rFonts w:cs="Calibri"/>
          <w:noProof/>
        </w:rPr>
        <w:pict>
          <v:shape id="Resim 2" o:spid="_x0000_i1026" type="#_x0000_t75" style="width:64.5pt;height:1in;visibility:visible">
            <v:imagedata r:id="rId8" o:title=""/>
          </v:shape>
        </w:pict>
      </w:r>
      <w:r w:rsidRPr="00F7702B">
        <w:rPr>
          <w:rFonts w:cs="Calibri"/>
        </w:rPr>
        <w:t>4)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F7702B">
        <w:rPr>
          <w:rFonts w:cs="Calibri"/>
        </w:rPr>
        <w:t xml:space="preserve"> 5)</w:t>
      </w:r>
      <w:r>
        <w:rPr>
          <w:rFonts w:cs="Calibri"/>
        </w:rPr>
        <w:t xml:space="preserve">  </w:t>
      </w:r>
      <w:r w:rsidRPr="00D15CC3">
        <w:rPr>
          <w:rFonts w:cs="Calibri"/>
          <w:noProof/>
        </w:rPr>
        <w:pict>
          <v:shape id="Resim 4" o:spid="_x0000_i1027" type="#_x0000_t75" style="width:69.75pt;height:67.5pt;visibility:visible">
            <v:imagedata r:id="rId9" o:title=""/>
          </v:shape>
        </w:pict>
      </w:r>
    </w:p>
    <w:p w:rsidR="00A027B1" w:rsidRDefault="00A027B1" w:rsidP="0024345E">
      <w:pPr>
        <w:spacing w:after="0"/>
        <w:ind w:left="-567" w:right="-284"/>
        <w:rPr>
          <w:rFonts w:cs="Calibri"/>
        </w:rPr>
      </w:pPr>
      <w:r w:rsidRPr="00F7702B">
        <w:rPr>
          <w:rFonts w:cs="Calibri"/>
        </w:rPr>
        <w:t xml:space="preserve">(__)He </w:t>
      </w:r>
      <w:r>
        <w:rPr>
          <w:rFonts w:cs="Calibri"/>
        </w:rPr>
        <w:t xml:space="preserve">is brushing his theeth.(__) He is listening </w:t>
      </w:r>
      <w:r w:rsidRPr="00F7702B">
        <w:rPr>
          <w:rFonts w:cs="Calibri"/>
        </w:rPr>
        <w:t xml:space="preserve">music.(__) He </w:t>
      </w:r>
      <w:r>
        <w:rPr>
          <w:rFonts w:cs="Calibri"/>
        </w:rPr>
        <w:t>is cleaning</w:t>
      </w:r>
      <w:r w:rsidRPr="00F7702B">
        <w:rPr>
          <w:rFonts w:cs="Calibri"/>
        </w:rPr>
        <w:t xml:space="preserve"> window. </w:t>
      </w:r>
    </w:p>
    <w:p w:rsidR="00A027B1" w:rsidRPr="00F7702B" w:rsidRDefault="00A027B1" w:rsidP="0024345E">
      <w:pPr>
        <w:spacing w:after="0"/>
        <w:ind w:left="-567" w:right="-284"/>
        <w:rPr>
          <w:rFonts w:cs="Calibri"/>
        </w:rPr>
      </w:pPr>
      <w:r>
        <w:rPr>
          <w:noProof/>
        </w:rPr>
        <w:pict>
          <v:shape id="Resim 7" o:spid="_x0000_s1032" type="#_x0000_t75" alt="http://www.fotosearch.com/bthumb/CSP/CSP025/k0252261.jpg" style="position:absolute;left:0;text-align:left;margin-left:192pt;margin-top:660.05pt;width:96pt;height:82.5pt;z-index:251659776;visibility:visible">
            <v:imagedata r:id="rId10" r:href="rId11"/>
          </v:shape>
        </w:pict>
      </w:r>
      <w:r w:rsidRPr="00F7702B">
        <w:rPr>
          <w:rFonts w:cs="Calibri"/>
        </w:rPr>
        <w:t xml:space="preserve">(__)They </w:t>
      </w:r>
      <w:r>
        <w:rPr>
          <w:rFonts w:cs="Calibri"/>
        </w:rPr>
        <w:t>are  eating</w:t>
      </w:r>
      <w:r w:rsidRPr="00F7702B">
        <w:rPr>
          <w:rFonts w:cs="Calibri"/>
        </w:rPr>
        <w:t xml:space="preserve">  pizza. (__)She </w:t>
      </w:r>
      <w:r>
        <w:rPr>
          <w:rFonts w:cs="Calibri"/>
        </w:rPr>
        <w:t>is cleaning</w:t>
      </w:r>
      <w:r w:rsidRPr="00F7702B">
        <w:rPr>
          <w:rFonts w:cs="Calibri"/>
        </w:rPr>
        <w:t>.</w:t>
      </w:r>
    </w:p>
    <w:p w:rsidR="00A027B1" w:rsidRPr="001D2773" w:rsidRDefault="00A027B1" w:rsidP="00842C73">
      <w:pPr>
        <w:spacing w:after="0"/>
        <w:ind w:left="-567" w:right="-567"/>
        <w:rPr>
          <w:rFonts w:cs="Calibri"/>
          <w:b/>
        </w:rPr>
      </w:pPr>
      <w:r w:rsidRPr="001D2773">
        <w:rPr>
          <w:rFonts w:cs="Calibri"/>
          <w:b/>
        </w:rPr>
        <w:t>D) Put the words into the correct order (3pnt )an</w:t>
      </w:r>
      <w:r>
        <w:rPr>
          <w:rFonts w:cs="Calibri"/>
          <w:b/>
        </w:rPr>
        <w:t>d Write the names of the  jobs(3</w:t>
      </w:r>
      <w:r w:rsidRPr="001D2773">
        <w:rPr>
          <w:rFonts w:cs="Calibri"/>
          <w:b/>
        </w:rPr>
        <w:t>pnt)</w:t>
      </w:r>
    </w:p>
    <w:p w:rsidR="00A027B1" w:rsidRPr="001D2773" w:rsidRDefault="00A027B1" w:rsidP="00842C73">
      <w:pPr>
        <w:spacing w:after="0"/>
        <w:ind w:left="-567" w:right="-567"/>
        <w:rPr>
          <w:rFonts w:cs="Calibri"/>
          <w:b/>
        </w:rPr>
      </w:pPr>
      <w:r w:rsidRPr="001D2773">
        <w:rPr>
          <w:rFonts w:cs="Calibri"/>
          <w:b/>
        </w:rPr>
        <w:t xml:space="preserve">secretary  -fireman- web designer </w:t>
      </w:r>
      <w:r>
        <w:rPr>
          <w:rFonts w:cs="Calibri"/>
          <w:b/>
        </w:rPr>
        <w:t>- nurse- singer               30</w:t>
      </w:r>
      <w:r w:rsidRPr="001D2773">
        <w:rPr>
          <w:rFonts w:cs="Calibri"/>
          <w:b/>
        </w:rPr>
        <w:t xml:space="preserve"> p</w:t>
      </w:r>
    </w:p>
    <w:p w:rsidR="00A027B1" w:rsidRPr="001D2773" w:rsidRDefault="00A027B1" w:rsidP="00842C73">
      <w:pPr>
        <w:spacing w:after="0"/>
        <w:ind w:left="-567" w:right="-567"/>
        <w:rPr>
          <w:rFonts w:cs="Calibri"/>
        </w:rPr>
      </w:pPr>
      <w:r w:rsidRPr="001D2773">
        <w:rPr>
          <w:rFonts w:cs="Calibri"/>
        </w:rPr>
        <w:t>1)Kevin/ design / web sites/ can.</w:t>
      </w:r>
      <w:r w:rsidRPr="001D2773">
        <w:rPr>
          <w:rFonts w:cs="Calibri"/>
        </w:rPr>
        <w:tab/>
      </w:r>
    </w:p>
    <w:p w:rsidR="00A027B1" w:rsidRPr="001D2773" w:rsidRDefault="00A027B1" w:rsidP="00842C73">
      <w:pPr>
        <w:spacing w:after="0"/>
        <w:ind w:left="-567" w:right="-567"/>
        <w:rPr>
          <w:rFonts w:cs="Calibri"/>
        </w:rPr>
      </w:pPr>
      <w:r w:rsidRPr="001D2773">
        <w:rPr>
          <w:rFonts w:cs="Calibri"/>
        </w:rPr>
        <w:t>………………………………………………………………</w:t>
      </w:r>
      <w:r>
        <w:rPr>
          <w:rFonts w:cs="Calibri"/>
        </w:rPr>
        <w:t>……..…</w:t>
      </w:r>
      <w:r w:rsidRPr="001D2773">
        <w:rPr>
          <w:rFonts w:cs="Calibri"/>
        </w:rPr>
        <w:t>/………………………….</w:t>
      </w:r>
      <w:r w:rsidRPr="001D2773">
        <w:rPr>
          <w:rFonts w:cs="Calibri"/>
        </w:rPr>
        <w:tab/>
      </w:r>
    </w:p>
    <w:p w:rsidR="00A027B1" w:rsidRPr="001D2773" w:rsidRDefault="00A027B1" w:rsidP="00842C73">
      <w:pPr>
        <w:spacing w:after="0"/>
        <w:ind w:left="-567" w:right="-567"/>
        <w:rPr>
          <w:rFonts w:cs="Calibri"/>
        </w:rPr>
      </w:pPr>
      <w:r w:rsidRPr="001D2773">
        <w:rPr>
          <w:rFonts w:cs="Calibri"/>
        </w:rPr>
        <w:t>2)Sally/ use/ can/ computer/</w:t>
      </w:r>
    </w:p>
    <w:p w:rsidR="00A027B1" w:rsidRPr="001D2773" w:rsidRDefault="00A027B1" w:rsidP="00842C73">
      <w:pPr>
        <w:spacing w:after="0"/>
        <w:ind w:left="-567" w:right="-567"/>
        <w:rPr>
          <w:rFonts w:cs="Calibri"/>
        </w:rPr>
      </w:pPr>
      <w:r w:rsidRPr="001D2773">
        <w:rPr>
          <w:rFonts w:cs="Calibri"/>
        </w:rPr>
        <w:t>……………………………………………………………</w:t>
      </w:r>
      <w:r>
        <w:rPr>
          <w:rFonts w:cs="Calibri"/>
        </w:rPr>
        <w:t>………..</w:t>
      </w:r>
      <w:r w:rsidRPr="001D2773">
        <w:rPr>
          <w:rFonts w:cs="Calibri"/>
        </w:rPr>
        <w:t>../………………………….</w:t>
      </w:r>
    </w:p>
    <w:p w:rsidR="00A027B1" w:rsidRPr="001D2773" w:rsidRDefault="00A027B1" w:rsidP="00842C73">
      <w:pPr>
        <w:spacing w:after="0"/>
        <w:ind w:left="-567" w:right="-567"/>
        <w:rPr>
          <w:rFonts w:cs="Calibri"/>
        </w:rPr>
      </w:pPr>
      <w:r w:rsidRPr="001D2773">
        <w:rPr>
          <w:rFonts w:cs="Calibri"/>
        </w:rPr>
        <w:t>3)Matt/ songs/sing/can</w:t>
      </w:r>
      <w:r w:rsidRPr="001D2773">
        <w:rPr>
          <w:rFonts w:cs="Calibri"/>
        </w:rPr>
        <w:tab/>
      </w:r>
    </w:p>
    <w:p w:rsidR="00A027B1" w:rsidRPr="001D2773" w:rsidRDefault="00A027B1" w:rsidP="00842C73">
      <w:pPr>
        <w:spacing w:after="0"/>
        <w:ind w:left="-567" w:right="-567"/>
        <w:rPr>
          <w:rFonts w:cs="Calibri"/>
        </w:rPr>
      </w:pPr>
      <w:r w:rsidRPr="001D2773">
        <w:rPr>
          <w:rFonts w:cs="Calibri"/>
        </w:rPr>
        <w:t>………………………………………………………………</w:t>
      </w:r>
      <w:r>
        <w:rPr>
          <w:rFonts w:cs="Calibri"/>
        </w:rPr>
        <w:t>……..</w:t>
      </w:r>
      <w:r w:rsidRPr="001D2773">
        <w:rPr>
          <w:rFonts w:cs="Calibri"/>
        </w:rPr>
        <w:t>./…………………………</w:t>
      </w:r>
    </w:p>
    <w:p w:rsidR="00A027B1" w:rsidRPr="001D2773" w:rsidRDefault="00A027B1" w:rsidP="00842C73">
      <w:pPr>
        <w:spacing w:after="0"/>
        <w:ind w:left="-567" w:right="-567"/>
        <w:rPr>
          <w:rFonts w:cs="Calibri"/>
        </w:rPr>
      </w:pPr>
      <w:r w:rsidRPr="001D2773">
        <w:rPr>
          <w:rFonts w:cs="Calibri"/>
        </w:rPr>
        <w:t>4)Diana / care for /can/ patients</w:t>
      </w:r>
      <w:r w:rsidRPr="001D2773">
        <w:rPr>
          <w:rFonts w:cs="Calibri"/>
        </w:rPr>
        <w:tab/>
      </w:r>
    </w:p>
    <w:p w:rsidR="00A027B1" w:rsidRPr="001D2773" w:rsidRDefault="00A027B1" w:rsidP="00842C73">
      <w:pPr>
        <w:spacing w:after="0"/>
        <w:ind w:left="-567" w:right="-567"/>
        <w:rPr>
          <w:rFonts w:cs="Calibri"/>
        </w:rPr>
      </w:pPr>
      <w:r w:rsidRPr="001D2773">
        <w:rPr>
          <w:rFonts w:cs="Calibri"/>
        </w:rPr>
        <w:t>………………………………………………………………</w:t>
      </w:r>
      <w:r>
        <w:rPr>
          <w:rFonts w:cs="Calibri"/>
        </w:rPr>
        <w:t>……..</w:t>
      </w:r>
      <w:r w:rsidRPr="001D2773">
        <w:rPr>
          <w:rFonts w:cs="Calibri"/>
        </w:rPr>
        <w:t>/……………………………</w:t>
      </w:r>
      <w:r w:rsidRPr="001D2773">
        <w:rPr>
          <w:rFonts w:cs="Calibri"/>
        </w:rPr>
        <w:tab/>
      </w:r>
    </w:p>
    <w:p w:rsidR="00A027B1" w:rsidRPr="001D2773" w:rsidRDefault="00A027B1" w:rsidP="00842C73">
      <w:pPr>
        <w:spacing w:after="0"/>
        <w:ind w:left="-567" w:right="-567"/>
        <w:rPr>
          <w:rFonts w:cs="Calibri"/>
        </w:rPr>
      </w:pPr>
      <w:r w:rsidRPr="001D2773">
        <w:rPr>
          <w:rFonts w:cs="Calibri"/>
        </w:rPr>
        <w:t>5)Mike/ can/ fire/ put out</w:t>
      </w:r>
    </w:p>
    <w:p w:rsidR="00A027B1" w:rsidRDefault="00A027B1" w:rsidP="00842C73">
      <w:pPr>
        <w:spacing w:after="0"/>
        <w:ind w:left="-567" w:right="-567"/>
        <w:rPr>
          <w:rFonts w:cs="Calibri"/>
        </w:rPr>
      </w:pPr>
      <w:r w:rsidRPr="001D2773">
        <w:rPr>
          <w:rFonts w:cs="Calibri"/>
        </w:rPr>
        <w:t>………………………………………………………………</w:t>
      </w:r>
      <w:r>
        <w:rPr>
          <w:rFonts w:cs="Calibri"/>
        </w:rPr>
        <w:t>……./…………………………</w:t>
      </w:r>
    </w:p>
    <w:p w:rsidR="00A027B1" w:rsidRDefault="00A027B1" w:rsidP="0024345E">
      <w:pPr>
        <w:spacing w:after="0"/>
        <w:ind w:left="3540" w:right="-427" w:firstLine="708"/>
      </w:pPr>
      <w:r>
        <w:rPr>
          <w:rFonts w:cs="Calibri"/>
          <w:b/>
        </w:rPr>
        <w:t xml:space="preserve">F) Match the parts of sayings of ATATÜRK 2x5=10p  and      </w:t>
      </w:r>
    </w:p>
    <w:p w:rsidR="00A027B1" w:rsidRPr="004E25A7" w:rsidRDefault="00A027B1" w:rsidP="00842C73">
      <w:pPr>
        <w:spacing w:after="0"/>
        <w:ind w:left="2832" w:right="-567" w:hanging="3399"/>
        <w:rPr>
          <w:rFonts w:cs="Calibri"/>
        </w:rPr>
      </w:pPr>
      <w:r w:rsidRPr="001D2773">
        <w:rPr>
          <w:rFonts w:cs="Calibri"/>
          <w:b/>
        </w:rPr>
        <w:t>E) Match the words</w:t>
      </w:r>
      <w:r>
        <w:rPr>
          <w:rFonts w:cs="Calibri"/>
          <w:b/>
        </w:rPr>
        <w:t xml:space="preserve"> 5x2=10p                                                      write the meaning in Turkish 3x5=15p</w:t>
      </w:r>
    </w:p>
    <w:p w:rsidR="00A027B1" w:rsidRDefault="00A027B1" w:rsidP="00842C73">
      <w:pPr>
        <w:spacing w:after="0"/>
        <w:ind w:left="-567"/>
        <w:rPr>
          <w:rFonts w:cs="Calibri"/>
        </w:rPr>
      </w:pPr>
      <w:r>
        <w:rPr>
          <w:rFonts w:cs="Calibri"/>
        </w:rPr>
        <w:t>1)Make</w:t>
      </w:r>
      <w:r>
        <w:rPr>
          <w:rFonts w:cs="Calibri"/>
        </w:rPr>
        <w:tab/>
        <w:t>a)soccer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1)Peace at home</w:t>
      </w:r>
      <w:r>
        <w:rPr>
          <w:rFonts w:cs="Calibri"/>
        </w:rPr>
        <w:tab/>
        <w:t xml:space="preserve">       a)</w:t>
      </w:r>
      <w:r w:rsidRPr="004E25A7">
        <w:rPr>
          <w:rFonts w:cs="Calibri"/>
        </w:rPr>
        <w:t xml:space="preserve"> </w:t>
      </w:r>
      <w:r>
        <w:rPr>
          <w:rFonts w:cs="Calibri"/>
        </w:rPr>
        <w:t xml:space="preserve">the adults of tomorrow </w:t>
      </w:r>
    </w:p>
    <w:p w:rsidR="00A027B1" w:rsidRDefault="00A027B1" w:rsidP="00842C73">
      <w:pPr>
        <w:spacing w:after="0"/>
        <w:ind w:left="-567" w:right="-567"/>
        <w:rPr>
          <w:rFonts w:cs="Calibri"/>
        </w:rPr>
      </w:pPr>
      <w:r>
        <w:rPr>
          <w:rFonts w:cs="Calibri"/>
        </w:rPr>
        <w:t>2)Wear</w:t>
      </w:r>
      <w:r>
        <w:rPr>
          <w:rFonts w:cs="Calibri"/>
        </w:rPr>
        <w:tab/>
        <w:t>b)grape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2)Today’s children are</w:t>
      </w:r>
      <w:r>
        <w:rPr>
          <w:rFonts w:cs="Calibri"/>
        </w:rPr>
        <w:tab/>
        <w:t xml:space="preserve">       b</w:t>
      </w:r>
      <w:r w:rsidRPr="004E25A7">
        <w:rPr>
          <w:rFonts w:cs="Calibri"/>
        </w:rPr>
        <w:t xml:space="preserve"> </w:t>
      </w:r>
      <w:r>
        <w:rPr>
          <w:rFonts w:cs="Calibri"/>
        </w:rPr>
        <w:t>in a healty body</w:t>
      </w:r>
    </w:p>
    <w:p w:rsidR="00A027B1" w:rsidRDefault="00A027B1" w:rsidP="00842C73">
      <w:pPr>
        <w:spacing w:after="0"/>
        <w:ind w:left="-567" w:right="-567"/>
        <w:rPr>
          <w:rFonts w:cs="Calibri"/>
        </w:rPr>
      </w:pPr>
      <w:r>
        <w:rPr>
          <w:rFonts w:cs="Calibri"/>
        </w:rPr>
        <w:t>3)Sing</w:t>
      </w:r>
      <w:r>
        <w:rPr>
          <w:rFonts w:cs="Calibri"/>
        </w:rPr>
        <w:tab/>
      </w:r>
      <w:r>
        <w:rPr>
          <w:rFonts w:cs="Calibri"/>
        </w:rPr>
        <w:tab/>
        <w:t>c)cake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3)A healthy mind</w:t>
      </w:r>
      <w:r>
        <w:rPr>
          <w:rFonts w:cs="Calibri"/>
        </w:rPr>
        <w:tab/>
        <w:t xml:space="preserve">       c)peace in the world</w:t>
      </w:r>
    </w:p>
    <w:p w:rsidR="00A027B1" w:rsidRDefault="00A027B1" w:rsidP="00842C73">
      <w:pPr>
        <w:spacing w:after="0"/>
        <w:ind w:left="-567"/>
        <w:rPr>
          <w:rFonts w:cs="Calibri"/>
        </w:rPr>
      </w:pPr>
      <w:r>
        <w:rPr>
          <w:rFonts w:cs="Calibri"/>
        </w:rPr>
        <w:t>4)Play</w:t>
      </w:r>
      <w:r>
        <w:rPr>
          <w:rFonts w:cs="Calibri"/>
        </w:rPr>
        <w:tab/>
      </w:r>
      <w:r>
        <w:rPr>
          <w:rFonts w:cs="Calibri"/>
        </w:rPr>
        <w:tab/>
        <w:t>d)clown costume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4E25A7">
        <w:rPr>
          <w:rFonts w:cs="Calibri"/>
          <w:b/>
        </w:rPr>
        <w:t>1)</w:t>
      </w:r>
    </w:p>
    <w:p w:rsidR="00A027B1" w:rsidRDefault="00A027B1" w:rsidP="00842C73">
      <w:pPr>
        <w:spacing w:after="0"/>
        <w:ind w:left="-567"/>
        <w:rPr>
          <w:rFonts w:cs="Calibri"/>
        </w:rPr>
      </w:pPr>
      <w:r>
        <w:rPr>
          <w:rFonts w:cs="Calibri"/>
        </w:rPr>
        <w:t>5)Eat</w:t>
      </w:r>
      <w:r>
        <w:rPr>
          <w:rFonts w:cs="Calibri"/>
        </w:rPr>
        <w:tab/>
      </w:r>
      <w:r>
        <w:rPr>
          <w:rFonts w:cs="Calibri"/>
        </w:rPr>
        <w:tab/>
        <w:t>e)song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:rsidR="00A027B1" w:rsidRDefault="00A027B1" w:rsidP="00842C73">
      <w:pPr>
        <w:spacing w:after="0"/>
        <w:ind w:left="2973" w:firstLine="1275"/>
        <w:rPr>
          <w:rFonts w:cs="Calibri"/>
        </w:rPr>
      </w:pPr>
      <w:r w:rsidRPr="004E25A7">
        <w:rPr>
          <w:rFonts w:cs="Calibri"/>
          <w:b/>
        </w:rPr>
        <w:t>2)</w:t>
      </w:r>
    </w:p>
    <w:p w:rsidR="00A027B1" w:rsidRDefault="00A027B1" w:rsidP="00842C73">
      <w:pPr>
        <w:ind w:left="-567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:rsidR="00A027B1" w:rsidRPr="0024345E" w:rsidRDefault="00A027B1" w:rsidP="0024345E">
      <w:pPr>
        <w:ind w:left="2973" w:firstLine="1275"/>
        <w:rPr>
          <w:rFonts w:cs="Calibri"/>
          <w:b/>
        </w:rPr>
        <w:sectPr w:rsidR="00A027B1" w:rsidRPr="0024345E" w:rsidSect="00C40439">
          <w:type w:val="continuous"/>
          <w:pgSz w:w="11906" w:h="16838"/>
          <w:pgMar w:top="993" w:right="1417" w:bottom="1417" w:left="993" w:header="708" w:footer="708" w:gutter="0"/>
          <w:cols w:space="142"/>
          <w:docGrid w:linePitch="360"/>
        </w:sectPr>
      </w:pPr>
      <w:r>
        <w:rPr>
          <w:rFonts w:cs="Calibri"/>
          <w:b/>
        </w:rPr>
        <w:t>3)</w:t>
      </w:r>
    </w:p>
    <w:p w:rsidR="00A027B1" w:rsidRPr="00C40439" w:rsidRDefault="00A027B1" w:rsidP="00842C73">
      <w:pPr>
        <w:spacing w:after="0"/>
        <w:rPr>
          <w:b/>
        </w:rPr>
      </w:pPr>
      <w:r w:rsidRPr="00C40439">
        <w:rPr>
          <w:b/>
        </w:rPr>
        <w:t>*GOOD LUCK*</w:t>
      </w:r>
      <w:r w:rsidRPr="00C40439">
        <w:rPr>
          <w:b/>
        </w:rPr>
        <w:tab/>
      </w:r>
      <w:r w:rsidRPr="00C40439">
        <w:rPr>
          <w:b/>
        </w:rPr>
        <w:tab/>
      </w:r>
      <w:r w:rsidRPr="00C40439">
        <w:rPr>
          <w:b/>
        </w:rPr>
        <w:tab/>
      </w:r>
      <w:r w:rsidRPr="00C40439">
        <w:rPr>
          <w:b/>
        </w:rPr>
        <w:tab/>
      </w:r>
      <w:r w:rsidRPr="00C40439">
        <w:rPr>
          <w:b/>
        </w:rPr>
        <w:tab/>
      </w:r>
      <w:r w:rsidRPr="00C40439">
        <w:rPr>
          <w:b/>
        </w:rPr>
        <w:tab/>
      </w:r>
      <w:r w:rsidRPr="00C40439">
        <w:rPr>
          <w:b/>
        </w:rPr>
        <w:tab/>
      </w:r>
      <w:r w:rsidRPr="00C40439">
        <w:rPr>
          <w:b/>
        </w:rPr>
        <w:tab/>
      </w:r>
      <w:r w:rsidRPr="00C40439">
        <w:rPr>
          <w:b/>
        </w:rPr>
        <w:tab/>
        <w:t>GAMZE TOKTAY</w:t>
      </w:r>
    </w:p>
    <w:sectPr w:rsidR="00A027B1" w:rsidRPr="00C40439" w:rsidSect="00842C73">
      <w:type w:val="continuous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114"/>
    <w:rsid w:val="001D2773"/>
    <w:rsid w:val="0024345E"/>
    <w:rsid w:val="0035201E"/>
    <w:rsid w:val="004E25A7"/>
    <w:rsid w:val="00550A83"/>
    <w:rsid w:val="007E7580"/>
    <w:rsid w:val="00842C73"/>
    <w:rsid w:val="00916D39"/>
    <w:rsid w:val="00A027B1"/>
    <w:rsid w:val="00BE4F71"/>
    <w:rsid w:val="00C40439"/>
    <w:rsid w:val="00D15CC3"/>
    <w:rsid w:val="00DA4114"/>
    <w:rsid w:val="00F77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F7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42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2C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http://www.fotosearch.com/bthumb/CSP/CSP025/k0252261.jpg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284</Words>
  <Characters>1620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my pc</dc:creator>
  <cp:keywords>www.sorubak.com</cp:keywords>
  <dc:description/>
  <cp:lastModifiedBy>edanur</cp:lastModifiedBy>
  <cp:revision>4</cp:revision>
  <dcterms:created xsi:type="dcterms:W3CDTF">2013-01-05T19:59:00Z</dcterms:created>
  <dcterms:modified xsi:type="dcterms:W3CDTF">2014-12-29T17:19:00Z</dcterms:modified>
  <cp:category>www.sorubak.com</cp:category>
</cp:coreProperties>
</file>