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CC3D63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2014-2015</w:t>
      </w:r>
      <w:r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>
        <w:rPr>
          <w:rFonts w:ascii="Times New Roman" w:hAnsi="Times New Roman"/>
          <w:b/>
          <w:sz w:val="24"/>
          <w:szCs w:val="24"/>
        </w:rPr>
        <w:t xml:space="preserve">SAĞLIK MESLEK </w:t>
      </w:r>
      <w:r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Default="00CC3D63" w:rsidP="00564BD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Surname:                                     Number:                        Class:</w:t>
      </w:r>
    </w:p>
    <w:p w:rsidR="00CC3D63" w:rsidRDefault="00CC3D63" w:rsidP="00564BD2">
      <w:pPr>
        <w:pStyle w:val="ListParagraph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>ut the verb into the cor</w:t>
      </w:r>
      <w:r>
        <w:rPr>
          <w:b/>
          <w:bCs/>
        </w:rPr>
        <w:t>rect form, positive or negative in Simple Past Tense.  (2x7=14 points)</w:t>
      </w:r>
    </w:p>
    <w:p w:rsidR="00CC3D63" w:rsidRPr="00CD0C7A" w:rsidRDefault="00CC3D63" w:rsidP="001C1160">
      <w:pPr>
        <w:pStyle w:val="ListParagraph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>1. It was warm, so I ____________ off my coat. (take)</w:t>
      </w:r>
      <w:r w:rsidRPr="00437815">
        <w:br/>
      </w:r>
      <w:r w:rsidRPr="00437815">
        <w:br/>
        <w:t>2. The film wasn't very good. I ____________it very much. (enjoy)</w:t>
      </w:r>
      <w:r w:rsidRPr="00437815">
        <w:br/>
      </w:r>
      <w:r w:rsidRPr="00437815">
        <w:br/>
        <w:t>3. I knew Sarah was very busy, so I ____________ her. (disturb)</w:t>
      </w:r>
      <w:r w:rsidRPr="00437815">
        <w:br/>
      </w:r>
      <w:r w:rsidRPr="00437815">
        <w:br/>
      </w:r>
      <w:r>
        <w:t>4</w:t>
      </w:r>
      <w:r w:rsidRPr="00437815">
        <w:t>. The bed was very uncomfortable. I __</w:t>
      </w:r>
      <w:r>
        <w:t>__________ very well. (sleep)</w:t>
      </w:r>
      <w:r>
        <w:br/>
      </w:r>
      <w:r>
        <w:br/>
        <w:t>5</w:t>
      </w:r>
      <w:r w:rsidRPr="00437815">
        <w:t>. Sue wasn't hungry, so she ____________ anything. (eat)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r w:rsidRPr="00437815">
        <w:rPr>
          <w:color w:val="000000"/>
        </w:rPr>
        <w:t>We ___________ our old car last week. This is new! (sell)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>I ___________ a new camera last week.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the present simple</w:t>
      </w:r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or present continuous</w:t>
      </w:r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>11 points)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Dear Mum and Dad;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How are you? </w:t>
      </w:r>
      <w:r w:rsidRPr="003C547B">
        <w:rPr>
          <w:rFonts w:ascii="Comic Sans MS" w:hAnsi="Comic Sans MS"/>
          <w:i/>
          <w:iCs/>
          <w:sz w:val="20"/>
          <w:szCs w:val="20"/>
        </w:rPr>
        <w:t>We...................</w:t>
      </w:r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(have) </w:t>
      </w:r>
      <w:r w:rsidRPr="003C547B">
        <w:rPr>
          <w:rFonts w:ascii="Comic Sans MS" w:hAnsi="Comic Sans MS"/>
          <w:sz w:val="20"/>
          <w:szCs w:val="20"/>
        </w:rPr>
        <w:t xml:space="preserve">a great time here in Thailand. At the moment we are on the beach. Steve ....................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 xml:space="preserve">(make) </w:t>
      </w:r>
      <w:r w:rsidRPr="003C547B">
        <w:rPr>
          <w:rFonts w:ascii="Comic Sans MS" w:hAnsi="Comic Sans MS"/>
          <w:sz w:val="20"/>
          <w:szCs w:val="20"/>
        </w:rPr>
        <w:t xml:space="preserve">a sandcastle, Paul......................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 xml:space="preserve">(play) </w:t>
      </w:r>
      <w:r w:rsidRPr="003C547B">
        <w:rPr>
          <w:rFonts w:ascii="Comic Sans MS" w:hAnsi="Comic Sans MS"/>
          <w:sz w:val="20"/>
          <w:szCs w:val="20"/>
        </w:rPr>
        <w:t xml:space="preserve">volleyball with Micheal, and Helen .....................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 xml:space="preserve">(swim). </w:t>
      </w:r>
      <w:r w:rsidRPr="003C547B">
        <w:rPr>
          <w:rFonts w:ascii="Comic Sans MS" w:hAnsi="Comic Sans MS"/>
          <w:sz w:val="20"/>
          <w:szCs w:val="20"/>
        </w:rPr>
        <w:t xml:space="preserve">There are a lot of  people on the beach;all of them..............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 xml:space="preserve">(have) </w:t>
      </w:r>
      <w:r w:rsidRPr="003C547B">
        <w:rPr>
          <w:rFonts w:ascii="Comic Sans MS" w:hAnsi="Comic Sans MS"/>
          <w:sz w:val="20"/>
          <w:szCs w:val="20"/>
        </w:rPr>
        <w:t xml:space="preserve">fun. They 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 xml:space="preserve">(enjoy) </w:t>
      </w:r>
      <w:r w:rsidRPr="003C547B">
        <w:rPr>
          <w:rFonts w:ascii="Comic Sans MS" w:hAnsi="Comic Sans MS"/>
          <w:sz w:val="20"/>
          <w:szCs w:val="20"/>
        </w:rPr>
        <w:t>the good weather.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Our hotel is lovely. Every morning we ........................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 xml:space="preserve">(have) </w:t>
      </w:r>
      <w:r w:rsidRPr="003C547B">
        <w:rPr>
          <w:rFonts w:ascii="Comic Sans MS" w:hAnsi="Comic Sans MS"/>
          <w:sz w:val="20"/>
          <w:szCs w:val="20"/>
        </w:rPr>
        <w:t xml:space="preserve">breakfast  at the hotel restaurant. Then we..................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 xml:space="preserve">(go) </w:t>
      </w:r>
      <w:r w:rsidRPr="003C547B">
        <w:rPr>
          <w:rFonts w:ascii="Comic Sans MS" w:hAnsi="Comic Sans MS"/>
          <w:sz w:val="20"/>
          <w:szCs w:val="20"/>
        </w:rPr>
        <w:t xml:space="preserve">for a walk around the village. In the evenings we eat at one of the local restaurants. Steve 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 xml:space="preserve">(not/like) </w:t>
      </w:r>
      <w:r w:rsidRPr="003C547B">
        <w:rPr>
          <w:rFonts w:ascii="Comic Sans MS" w:hAnsi="Comic Sans MS"/>
          <w:sz w:val="20"/>
          <w:szCs w:val="20"/>
        </w:rPr>
        <w:t>Thai food, so he only eats salads and fruit.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Micheal’s new friend, Kasem, is from Bangkok. He ………….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 xml:space="preserve">(go) </w:t>
      </w:r>
      <w:r w:rsidRPr="003C547B">
        <w:rPr>
          <w:rFonts w:ascii="Comic Sans MS" w:hAnsi="Comic Sans MS"/>
          <w:sz w:val="20"/>
          <w:szCs w:val="20"/>
        </w:rPr>
        <w:t xml:space="preserve">to boarding-school in England, but at the moment he .................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 xml:space="preserve">(visit) </w:t>
      </w:r>
      <w:r w:rsidRPr="003C547B">
        <w:rPr>
          <w:rFonts w:ascii="Comic Sans MS" w:hAnsi="Comic Sans MS"/>
          <w:sz w:val="20"/>
          <w:szCs w:val="20"/>
        </w:rPr>
        <w:t>his family for  the summer.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We miss you a lot! You must come here next year for your holidays! </w:t>
      </w:r>
    </w:p>
    <w:p w:rsidR="00CC3D63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See you soon                    </w:t>
      </w:r>
    </w:p>
    <w:p w:rsidR="00CC3D63" w:rsidRPr="003C547B" w:rsidRDefault="00CC3D63" w:rsidP="003C547B">
      <w:pPr>
        <w:pStyle w:val="NoSpacing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and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bookmarkStart w:id="0" w:name="_GoBack"/>
      <w:bookmarkEnd w:id="0"/>
      <w:r w:rsidRPr="00CD0C7A">
        <w:rPr>
          <w:rFonts w:ascii="Comic Sans MS" w:hAnsi="Comic Sans MS"/>
          <w:b/>
          <w:sz w:val="20"/>
          <w:szCs w:val="20"/>
        </w:rPr>
        <w:t xml:space="preserve"> ‘True’ or ‘False’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>=10 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and Paul are having a great time in England.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The letter is from Michael and Helen to their Mum and Dad.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>They have</w:t>
      </w:r>
      <w:r>
        <w:rPr>
          <w:rFonts w:ascii="Comic Sans MS" w:hAnsi="Comic Sans MS"/>
          <w:sz w:val="20"/>
          <w:szCs w:val="20"/>
        </w:rPr>
        <w:t xml:space="preserve"> their breakfast at the hotel.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Steve is a vegeterian.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>Kasem is in Thailand to visit his family.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)Fill in the gaps with the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 or the superlative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>(2x10=20 points)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>1. This armchair is ______________________ than the old one. (comfortable)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>2. Trains are______________________ than aeroplanes. (slow)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>3. I bought the______________________ souvenir I could afford. (expensive)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>4. In</w:t>
        </w:r>
      </w:smartTag>
      <w:r w:rsidRPr="00863832">
        <w:rPr>
          <w:rFonts w:ascii="Times New Roman" w:hAnsi="Times New Roman"/>
          <w:sz w:val="24"/>
          <w:szCs w:val="24"/>
          <w:lang w:eastAsia="tr-TR"/>
        </w:rPr>
        <w:t xml:space="preserve"> this classroom there are______________________ girls than boys. (many)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>5. Ann is the______________________ child in the family. (young)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>6. That TV set is the______________________ of all. (cheap)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>7. You are______________________ here than there. (safe)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>8. Fifi is______________________ than Kate. (pretty)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This is the______________________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r w:rsidRPr="00863832">
        <w:rPr>
          <w:rFonts w:ascii="Times New Roman" w:hAnsi="Times New Roman"/>
          <w:sz w:val="24"/>
          <w:szCs w:val="24"/>
          <w:lang w:eastAsia="tr-TR"/>
        </w:rPr>
        <w:t>have ever seen. (exciting)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>10. Tim is______________________ than Peter. (talented)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>Put the sentences into simple past.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points)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40459C">
        <w:rPr>
          <w:rFonts w:ascii="Trebuchet MS" w:hAnsi="Trebuchet MS"/>
          <w:color w:val="000000"/>
          <w:sz w:val="21"/>
          <w:szCs w:val="21"/>
        </w:rPr>
        <w:t xml:space="preserve">We move to a new house.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They bring a sandwich.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doesn't do the homework.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They sell cars.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Does he visit his friends?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Modal’lar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PlainText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PlainText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Mr.Çokzengin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...work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>…… drink at least a bottle of milk everyday.</w:t>
      </w:r>
    </w:p>
    <w:p w:rsidR="00CC3D63" w:rsidRPr="00E3066B" w:rsidRDefault="00CC3D63" w:rsidP="00863832">
      <w:pPr>
        <w:pStyle w:val="PlainText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>Bengisu..............................go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NoSpacing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hurry or I’ll miss the train.</w:t>
      </w:r>
    </w:p>
    <w:p w:rsidR="00CC3D63" w:rsidRDefault="00CC3D63" w:rsidP="00863832">
      <w:pPr>
        <w:pStyle w:val="NoSpacing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NoSpacing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>G) Pare</w:t>
      </w:r>
      <w:r w:rsidRPr="005A1E2B">
        <w:rPr>
          <w:rFonts w:ascii="Comic Sans MS" w:hAnsi="Comic Sans MS"/>
          <w:b/>
          <w:bCs/>
        </w:rPr>
        <w:t>ntez içindeki fiilleri Simple Past Tense’e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points</w:t>
      </w:r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3C547B">
        <w:rPr>
          <w:rFonts w:ascii="Comic Sans MS" w:hAnsi="Comic Sans MS"/>
          <w:sz w:val="20"/>
          <w:szCs w:val="20"/>
        </w:rPr>
        <w:t>Last night I ……………………..…… (go) to my favorite restaurant in West Street. I …………….……….. (leave) the restaurant at about 11 o’clock. It ………………………..….. (not/be) a cold evening so I ……………..………….. (decide) to walk along the beach.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3C547B">
        <w:rPr>
          <w:rFonts w:ascii="Comic Sans MS" w:hAnsi="Comic Sans MS"/>
          <w:sz w:val="20"/>
          <w:szCs w:val="20"/>
        </w:rPr>
        <w:t>Suddenly, I ………......................………… (hear) a noise. I ……….....................……….. (turn) and …….....................………… (see) three boys aged about eighteen. One boy ……………....................… (come) up to me and …………..........…….. (ask) me the time. When I looked down at my watch, he ……………… (hit) me and I ………................……… (fall) to the ground. Another boy ………................………. (take) my wallet. I ……….......................……….. (not/shout) for help because I ....................................(be) afraid of them.Then they …….........................…………(run) away.</w:t>
      </w:r>
    </w:p>
    <w:p w:rsidR="00CC3D63" w:rsidRDefault="00CC3D63" w:rsidP="0040459C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632828">
        <w:rPr>
          <w:rFonts w:ascii="Times New Roman" w:hAnsi="Times New Roman"/>
          <w:b/>
        </w:rPr>
        <w:t>Fill in the blanks</w:t>
      </w:r>
      <w:r w:rsidRPr="00BC4339">
        <w:rPr>
          <w:b/>
        </w:rPr>
        <w:t xml:space="preserve"> </w:t>
      </w:r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a/ an /the</w:t>
      </w:r>
      <w:r>
        <w:rPr>
          <w:b/>
          <w:sz w:val="24"/>
          <w:szCs w:val="24"/>
        </w:rPr>
        <w:t>”  .  (1x10= 10 points)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Default="00CC3D63" w:rsidP="0040459C">
      <w:pPr>
        <w:pStyle w:val="AralkYok1"/>
        <w:rPr>
          <w:noProof/>
          <w:sz w:val="24"/>
          <w:szCs w:val="24"/>
          <w:lang w:eastAsia="tr-TR"/>
        </w:rPr>
      </w:pP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Özkan ÖZCAN     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Tayfur KILIÇ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igh Tower Text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DA7"/>
    <w:rsid w:val="0003205C"/>
    <w:rsid w:val="001A79BA"/>
    <w:rsid w:val="001C1160"/>
    <w:rsid w:val="00292465"/>
    <w:rsid w:val="00364829"/>
    <w:rsid w:val="00375570"/>
    <w:rsid w:val="003C547B"/>
    <w:rsid w:val="003E3330"/>
    <w:rsid w:val="0040459C"/>
    <w:rsid w:val="00437815"/>
    <w:rsid w:val="004A008A"/>
    <w:rsid w:val="005412E2"/>
    <w:rsid w:val="00564BD2"/>
    <w:rsid w:val="005A1E2B"/>
    <w:rsid w:val="00632828"/>
    <w:rsid w:val="00663AF1"/>
    <w:rsid w:val="00863832"/>
    <w:rsid w:val="008C6B76"/>
    <w:rsid w:val="00A745EC"/>
    <w:rsid w:val="00BA64C3"/>
    <w:rsid w:val="00BC4339"/>
    <w:rsid w:val="00C40BCC"/>
    <w:rsid w:val="00C55B9E"/>
    <w:rsid w:val="00CC3D63"/>
    <w:rsid w:val="00CD0C7A"/>
    <w:rsid w:val="00D226D8"/>
    <w:rsid w:val="00D65DA7"/>
    <w:rsid w:val="00E3066B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NoSpacing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37557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BodyTextIndent">
    <w:name w:val="Body Text Indent"/>
    <w:basedOn w:val="Normal"/>
    <w:link w:val="BodyTextIndent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933</Words>
  <Characters>5321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özcan</dc:creator>
  <cp:keywords>www.sorubak.com</cp:keywords>
  <dc:description/>
  <cp:lastModifiedBy>edanur</cp:lastModifiedBy>
  <cp:revision>7</cp:revision>
  <dcterms:created xsi:type="dcterms:W3CDTF">2013-12-04T22:01:00Z</dcterms:created>
  <dcterms:modified xsi:type="dcterms:W3CDTF">2014-12-22T19:48:00Z</dcterms:modified>
</cp:coreProperties>
</file>