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D0D" w:rsidRPr="00855479" w:rsidRDefault="00C41D0D" w:rsidP="008D1716">
      <w:pPr>
        <w:ind w:left="-142"/>
        <w:jc w:val="center"/>
        <w:rPr>
          <w:rFonts w:ascii="Verdana" w:hAnsi="Verdana"/>
          <w:sz w:val="18"/>
          <w:szCs w:val="1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6.7pt;margin-top:-13pt;width:69.7pt;height:54.7pt;z-index:251658240" wrapcoords="-232 0 -232 21304 21600 21304 21600 0 -232 0" filled="t">
            <v:imagedata r:id="rId5" o:title=""/>
            <o:lock v:ext="edit" aspectratio="f"/>
            <w10:wrap type="tight"/>
          </v:shape>
          <o:OLEObject Type="Embed" ProgID="StaticMetafile" ShapeID="_x0000_s1026" DrawAspect="Content" ObjectID="_1479743949" r:id="rId6"/>
        </w:pict>
      </w:r>
      <w:r>
        <w:rPr>
          <w:noProof/>
          <w:lang w:eastAsia="tr-TR"/>
        </w:rPr>
        <w:t>2014-2015</w:t>
      </w:r>
      <w:r w:rsidRPr="00855479">
        <w:rPr>
          <w:rFonts w:ascii="Verdana" w:hAnsi="Verdana"/>
          <w:sz w:val="18"/>
          <w:szCs w:val="18"/>
        </w:rPr>
        <w:t xml:space="preserve"> EDUCATION YEAR K.N.G ANATOLIAN VOCATIONAL HIGH SCHOOL OF HEALTH</w:t>
      </w:r>
    </w:p>
    <w:p w:rsidR="00C41D0D" w:rsidRPr="008E613C" w:rsidRDefault="00C41D0D" w:rsidP="008D1716">
      <w:pPr>
        <w:ind w:left="-142"/>
        <w:jc w:val="center"/>
        <w:rPr>
          <w:rFonts w:ascii="Verdana" w:hAnsi="Verdana"/>
          <w:sz w:val="18"/>
          <w:szCs w:val="18"/>
        </w:rPr>
      </w:pPr>
      <w:r w:rsidRPr="00855479">
        <w:rPr>
          <w:rFonts w:ascii="Verdana" w:hAnsi="Verdana"/>
          <w:sz w:val="18"/>
          <w:szCs w:val="18"/>
        </w:rPr>
        <w:t>1</w:t>
      </w:r>
      <w:r w:rsidRPr="00855479">
        <w:rPr>
          <w:rFonts w:ascii="Verdana" w:hAnsi="Verdana"/>
          <w:sz w:val="18"/>
          <w:szCs w:val="18"/>
          <w:vertAlign w:val="superscript"/>
        </w:rPr>
        <w:t>ST</w:t>
      </w:r>
      <w:r w:rsidRPr="00855479">
        <w:rPr>
          <w:rFonts w:ascii="Verdana" w:hAnsi="Verdana"/>
          <w:sz w:val="18"/>
          <w:szCs w:val="18"/>
        </w:rPr>
        <w:t xml:space="preserve">  TERM  </w:t>
      </w:r>
      <w:r>
        <w:rPr>
          <w:rFonts w:ascii="Verdana" w:hAnsi="Verdana"/>
          <w:sz w:val="18"/>
          <w:szCs w:val="18"/>
        </w:rPr>
        <w:t>3</w:t>
      </w:r>
      <w:r>
        <w:rPr>
          <w:rFonts w:ascii="Verdana" w:hAnsi="Verdana"/>
          <w:sz w:val="18"/>
          <w:szCs w:val="18"/>
          <w:vertAlign w:val="superscript"/>
        </w:rPr>
        <w:t>RD</w:t>
      </w:r>
      <w:r>
        <w:rPr>
          <w:rFonts w:ascii="Verdana" w:hAnsi="Verdana"/>
          <w:sz w:val="18"/>
          <w:szCs w:val="18"/>
        </w:rPr>
        <w:t xml:space="preserve"> WRITTEN ENGLISH EXAM FOR 11</w:t>
      </w:r>
      <w:r>
        <w:rPr>
          <w:rFonts w:ascii="Verdana" w:hAnsi="Verdana"/>
          <w:sz w:val="18"/>
          <w:szCs w:val="18"/>
          <w:vertAlign w:val="superscript"/>
        </w:rPr>
        <w:t>TH</w:t>
      </w:r>
      <w:r>
        <w:rPr>
          <w:rFonts w:ascii="Verdana" w:hAnsi="Verdana"/>
          <w:sz w:val="18"/>
          <w:szCs w:val="18"/>
        </w:rPr>
        <w:t xml:space="preserve"> CLASSES</w:t>
      </w:r>
    </w:p>
    <w:p w:rsidR="00C41D0D" w:rsidRPr="00855479" w:rsidRDefault="00C41D0D" w:rsidP="00C558BC">
      <w:pPr>
        <w:ind w:left="-142"/>
        <w:rPr>
          <w:rFonts w:ascii="Verdana" w:hAnsi="Verdana"/>
          <w:sz w:val="18"/>
          <w:szCs w:val="18"/>
        </w:rPr>
      </w:pPr>
      <w:r w:rsidRPr="00030AA3">
        <w:rPr>
          <w:rFonts w:ascii="Verdana" w:hAnsi="Verdana"/>
          <w:sz w:val="20"/>
          <w:szCs w:val="20"/>
        </w:rPr>
        <w:t>Name/Surname:</w:t>
      </w:r>
      <w:r w:rsidRPr="00030AA3">
        <w:rPr>
          <w:rFonts w:ascii="Verdana" w:hAnsi="Verdana"/>
          <w:sz w:val="20"/>
          <w:szCs w:val="20"/>
        </w:rPr>
        <w:tab/>
      </w:r>
      <w:r w:rsidRPr="00030AA3">
        <w:rPr>
          <w:rFonts w:ascii="Verdana" w:hAnsi="Verdana"/>
          <w:sz w:val="20"/>
          <w:szCs w:val="20"/>
        </w:rPr>
        <w:tab/>
      </w:r>
      <w:r w:rsidRPr="00030AA3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>Class:</w:t>
      </w:r>
      <w:r w:rsidRPr="00030AA3">
        <w:rPr>
          <w:rFonts w:ascii="Verdana" w:hAnsi="Verdana"/>
          <w:sz w:val="20"/>
          <w:szCs w:val="20"/>
        </w:rPr>
        <w:tab/>
      </w:r>
      <w:r w:rsidRPr="00030AA3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      </w:t>
      </w:r>
      <w:r w:rsidRPr="00030AA3">
        <w:rPr>
          <w:rFonts w:ascii="Verdana" w:hAnsi="Verdana"/>
          <w:sz w:val="20"/>
          <w:szCs w:val="20"/>
        </w:rPr>
        <w:t xml:space="preserve">Number:   </w:t>
      </w:r>
      <w:r>
        <w:rPr>
          <w:rFonts w:ascii="Verdana" w:hAnsi="Verdana"/>
          <w:sz w:val="20"/>
          <w:szCs w:val="20"/>
        </w:rPr>
        <w:t xml:space="preserve">           06.01.2015</w:t>
      </w:r>
    </w:p>
    <w:p w:rsidR="00C41D0D" w:rsidRPr="00855479" w:rsidRDefault="00C41D0D" w:rsidP="00905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sz w:val="18"/>
          <w:szCs w:val="18"/>
        </w:rPr>
      </w:pPr>
    </w:p>
    <w:p w:rsidR="00C41D0D" w:rsidRPr="00855479" w:rsidRDefault="00C41D0D" w:rsidP="006E1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sz w:val="18"/>
          <w:szCs w:val="18"/>
          <w:lang w:val="en-US"/>
        </w:rPr>
      </w:pPr>
      <w:r>
        <w:rPr>
          <w:rFonts w:ascii="Verdana" w:hAnsi="Verdana"/>
          <w:b/>
          <w:sz w:val="18"/>
          <w:szCs w:val="18"/>
          <w:lang w:val="en-US"/>
        </w:rPr>
        <w:t>READING (16POINTS)</w:t>
      </w:r>
    </w:p>
    <w:p w:rsidR="00C41D0D" w:rsidRPr="001265E1" w:rsidRDefault="00C41D0D" w:rsidP="001265E1">
      <w:pPr>
        <w:rPr>
          <w:rFonts w:ascii="Verdana" w:hAnsi="Verdana"/>
          <w:b/>
          <w:bCs/>
          <w:sz w:val="20"/>
          <w:szCs w:val="20"/>
        </w:rPr>
      </w:pPr>
      <w:r w:rsidRPr="001265E1">
        <w:rPr>
          <w:rFonts w:ascii="Verdana" w:hAnsi="Verdana"/>
          <w:b/>
          <w:bCs/>
          <w:sz w:val="20"/>
          <w:szCs w:val="20"/>
        </w:rPr>
        <w:t>A)Read the Text and Answer the Questions (3x2=6)</w:t>
      </w:r>
    </w:p>
    <w:p w:rsidR="00C41D0D" w:rsidRPr="001265E1" w:rsidRDefault="00C41D0D" w:rsidP="001265E1">
      <w:pPr>
        <w:ind w:firstLine="720"/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Overpopulation causes many problems. The first problem is unemployment. There aren’t enough sources of jobs for all people, so only the most qualified ones get a job. Others can’t support their families. The second problem is poverty. When there is overpopulation, natural resources like water or food aren’t enough for so many people. That means there are a lot of thirst and hunger in the world. The last problem is the high level of pollution. There is a great amount of pollution because a lot of people go to work by car. Also people produce a lot of litter and this pollutes both water and the land. Shortly, the more people fill up the world, the more problems we have.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Overpopulation: Aşırı Nüfus     Unemployment: İşsizlik        pollute: Kirletmek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 xml:space="preserve">1. How many problems are mentioned in the text and what are they? </w:t>
      </w:r>
    </w:p>
    <w:p w:rsidR="00C41D0D" w:rsidRPr="001265E1" w:rsidRDefault="00C41D0D" w:rsidP="001265E1">
      <w:pPr>
        <w:ind w:right="-993"/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_______________________________________________________________________________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2. Why do only the most qualified people get a job?</w:t>
      </w:r>
    </w:p>
    <w:p w:rsidR="00C41D0D" w:rsidRPr="001265E1" w:rsidRDefault="00C41D0D" w:rsidP="001265E1">
      <w:pPr>
        <w:ind w:right="-1134"/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_______________________________________________________________________________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3. Why is there a great amount of pollution?</w:t>
      </w:r>
    </w:p>
    <w:p w:rsidR="00C41D0D" w:rsidRPr="001265E1" w:rsidRDefault="00C41D0D" w:rsidP="001265E1">
      <w:pPr>
        <w:ind w:right="-851"/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_______________________________________________________________________________</w:t>
      </w:r>
    </w:p>
    <w:p w:rsidR="00C41D0D" w:rsidRPr="001265E1" w:rsidRDefault="00C41D0D" w:rsidP="001265E1">
      <w:pPr>
        <w:rPr>
          <w:rFonts w:ascii="Verdana" w:hAnsi="Verdana"/>
          <w:b/>
          <w:sz w:val="20"/>
          <w:szCs w:val="20"/>
        </w:rPr>
      </w:pPr>
      <w:r w:rsidRPr="001265E1">
        <w:rPr>
          <w:rFonts w:ascii="Verdana" w:hAnsi="Verdana"/>
          <w:b/>
          <w:sz w:val="20"/>
          <w:szCs w:val="20"/>
        </w:rPr>
        <w:t>B) Write TRUE (T) or FALSE (F) According to the Text (5x2=10)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1. When there is overpopulation, natural resources are enough for all people.   ____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2. Whenever people go to work by bus, they contribute to pollution.   ____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3. Qualified people can get a job very easily.   ____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4. The more people live in the world, the more problems we have.   ____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5. Thirst and hunger are the reasons for overpopulation.   ____</w:t>
      </w:r>
    </w:p>
    <w:p w:rsidR="00C41D0D" w:rsidRPr="00855479" w:rsidRDefault="00C41D0D" w:rsidP="00905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sz w:val="18"/>
          <w:szCs w:val="18"/>
        </w:rPr>
      </w:pPr>
      <w:r w:rsidRPr="00855479">
        <w:rPr>
          <w:rFonts w:ascii="Verdana" w:hAnsi="Verdana"/>
          <w:b/>
          <w:sz w:val="18"/>
          <w:szCs w:val="18"/>
        </w:rPr>
        <w:t xml:space="preserve">GRAMMAR </w:t>
      </w:r>
      <w:r>
        <w:rPr>
          <w:rFonts w:ascii="Verdana" w:hAnsi="Verdana"/>
          <w:b/>
          <w:sz w:val="18"/>
          <w:szCs w:val="18"/>
        </w:rPr>
        <w:t>(76</w:t>
      </w:r>
      <w:r w:rsidRPr="00855479">
        <w:rPr>
          <w:rFonts w:ascii="Verdana" w:hAnsi="Verdana"/>
          <w:b/>
          <w:sz w:val="18"/>
          <w:szCs w:val="18"/>
        </w:rPr>
        <w:t>POINTS</w:t>
      </w:r>
      <w:r>
        <w:rPr>
          <w:rFonts w:ascii="Verdana" w:hAnsi="Verdana"/>
          <w:b/>
          <w:sz w:val="18"/>
          <w:szCs w:val="18"/>
        </w:rPr>
        <w:t>)</w:t>
      </w:r>
    </w:p>
    <w:p w:rsidR="00C41D0D" w:rsidRDefault="00C41D0D" w:rsidP="00A42A5F">
      <w:pPr>
        <w:spacing w:line="240" w:lineRule="auto"/>
        <w:rPr>
          <w:rFonts w:ascii="Comic Sans MS" w:hAnsi="Comic Sans MS"/>
          <w:sz w:val="20"/>
        </w:rPr>
      </w:pPr>
      <w:r w:rsidRPr="008E613C">
        <w:rPr>
          <w:rFonts w:ascii="Verdana" w:hAnsi="Verdana"/>
          <w:b/>
          <w:sz w:val="20"/>
          <w:szCs w:val="20"/>
        </w:rPr>
        <w:t>A</w:t>
      </w:r>
      <w:r>
        <w:rPr>
          <w:rFonts w:ascii="Verdana" w:hAnsi="Verdana"/>
          <w:b/>
          <w:sz w:val="20"/>
          <w:szCs w:val="20"/>
        </w:rPr>
        <w:t>.Fill in the blanks with the verbs in simple past tense. (12x2=24p)</w:t>
      </w:r>
    </w:p>
    <w:p w:rsidR="00C41D0D" w:rsidRPr="00A578EF" w:rsidRDefault="00C41D0D" w:rsidP="00A42A5F">
      <w:pPr>
        <w:pStyle w:val="BodyTextInd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Verdana" w:hAnsi="Verdana"/>
          <w:sz w:val="20"/>
        </w:rPr>
      </w:pPr>
      <w:r w:rsidRPr="00A578EF">
        <w:rPr>
          <w:rFonts w:ascii="Verdana" w:hAnsi="Verdana"/>
          <w:sz w:val="20"/>
        </w:rPr>
        <w:t>Last night I ……………………..…… (go) to my favorite restaurant in West Street. I …………….……….. (leave) the restaurant at about 11 o’clock. It ………………………..….. (not/be) a cold evening so I ……………..………….. (decide) to walk along the beach.</w:t>
      </w:r>
    </w:p>
    <w:p w:rsidR="00C41D0D" w:rsidRPr="00D15CE6" w:rsidRDefault="00C41D0D" w:rsidP="00D15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A578EF">
        <w:rPr>
          <w:rFonts w:ascii="Verdana" w:hAnsi="Verdana"/>
          <w:sz w:val="20"/>
          <w:szCs w:val="20"/>
        </w:rPr>
        <w:t xml:space="preserve">Suddenly, I </w:t>
      </w:r>
      <w:r>
        <w:rPr>
          <w:rFonts w:ascii="Verdana" w:hAnsi="Verdana"/>
          <w:sz w:val="20"/>
          <w:szCs w:val="20"/>
        </w:rPr>
        <w:t>heard</w:t>
      </w:r>
      <w:r w:rsidRPr="00A578EF">
        <w:rPr>
          <w:rFonts w:ascii="Verdana" w:hAnsi="Verdana"/>
          <w:sz w:val="20"/>
          <w:szCs w:val="20"/>
        </w:rPr>
        <w:t xml:space="preserve"> a noise. I ……….....................……….. (turn) and …….....................………… (see) three boys aged about eighteen. One boy ……………....................… (come) up to me and …………..........…….. (ask) me the time. When I looked down at my watch, he </w:t>
      </w:r>
      <w:r>
        <w:rPr>
          <w:rFonts w:ascii="Verdana" w:hAnsi="Verdana"/>
          <w:sz w:val="20"/>
          <w:szCs w:val="20"/>
        </w:rPr>
        <w:t>hit</w:t>
      </w:r>
      <w:r w:rsidRPr="00A578EF">
        <w:rPr>
          <w:rFonts w:ascii="Verdana" w:hAnsi="Verdana"/>
          <w:sz w:val="20"/>
          <w:szCs w:val="20"/>
        </w:rPr>
        <w:t xml:space="preserve"> me and I </w:t>
      </w:r>
      <w:r>
        <w:rPr>
          <w:rFonts w:ascii="Verdana" w:hAnsi="Verdana"/>
          <w:sz w:val="20"/>
          <w:szCs w:val="20"/>
        </w:rPr>
        <w:t>fell</w:t>
      </w:r>
      <w:r w:rsidRPr="00A578EF">
        <w:rPr>
          <w:rFonts w:ascii="Verdana" w:hAnsi="Verdana"/>
          <w:sz w:val="20"/>
          <w:szCs w:val="20"/>
        </w:rPr>
        <w:t xml:space="preserve"> to the ground. Another boy ………................………. (take) my wallet. I ……….......................……….. (not/shout) for help because I ....................................( be) afraid of them.Then they …….........................…………(run) away.</w:t>
      </w:r>
    </w:p>
    <w:p w:rsidR="00C41D0D" w:rsidRPr="001D27AE" w:rsidRDefault="00C41D0D" w:rsidP="001265E1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</w:t>
      </w:r>
      <w:r w:rsidRPr="001D27AE">
        <w:rPr>
          <w:rFonts w:ascii="Verdana" w:hAnsi="Verdana"/>
          <w:b/>
          <w:sz w:val="20"/>
          <w:szCs w:val="20"/>
        </w:rPr>
        <w:t>) Fill in the blanks usi</w:t>
      </w:r>
      <w:r>
        <w:rPr>
          <w:rFonts w:ascii="Verdana" w:hAnsi="Verdana"/>
          <w:b/>
          <w:sz w:val="20"/>
          <w:szCs w:val="20"/>
        </w:rPr>
        <w:t>n</w:t>
      </w:r>
      <w:r w:rsidRPr="001D27AE">
        <w:rPr>
          <w:rFonts w:ascii="Verdana" w:hAnsi="Verdana"/>
          <w:b/>
          <w:sz w:val="20"/>
          <w:szCs w:val="20"/>
        </w:rPr>
        <w:t xml:space="preserve">g </w:t>
      </w:r>
      <w:r w:rsidRPr="001D27AE">
        <w:rPr>
          <w:rFonts w:ascii="Verdana" w:hAnsi="Verdana"/>
          <w:b/>
          <w:sz w:val="20"/>
          <w:szCs w:val="20"/>
          <w:u w:val="single"/>
        </w:rPr>
        <w:t>Comparative</w:t>
      </w:r>
      <w:r w:rsidRPr="001D27AE">
        <w:rPr>
          <w:rFonts w:ascii="Verdana" w:hAnsi="Verdana"/>
          <w:b/>
          <w:sz w:val="20"/>
          <w:szCs w:val="20"/>
        </w:rPr>
        <w:t xml:space="preserve"> or </w:t>
      </w:r>
      <w:r w:rsidRPr="001D27AE">
        <w:rPr>
          <w:rFonts w:ascii="Verdana" w:hAnsi="Verdana"/>
          <w:b/>
          <w:sz w:val="20"/>
          <w:szCs w:val="20"/>
          <w:u w:val="single"/>
        </w:rPr>
        <w:t>Superlative</w:t>
      </w:r>
      <w:r w:rsidRPr="001D27AE">
        <w:rPr>
          <w:rFonts w:ascii="Verdana" w:hAnsi="Verdana"/>
          <w:b/>
          <w:sz w:val="20"/>
          <w:szCs w:val="20"/>
        </w:rPr>
        <w:t xml:space="preserve"> form of the adjectives  (4x2=8)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>1. Tom is …………………………………………………… his brother. (old)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>2.  John is ………………………………</w:t>
      </w:r>
      <w:r>
        <w:rPr>
          <w:rFonts w:ascii="Verdana" w:hAnsi="Verdana"/>
          <w:sz w:val="20"/>
          <w:szCs w:val="20"/>
        </w:rPr>
        <w:t>…………………. boy in our class. (clever</w:t>
      </w:r>
      <w:r w:rsidRPr="001D27AE">
        <w:rPr>
          <w:rFonts w:ascii="Verdana" w:hAnsi="Verdana"/>
          <w:sz w:val="20"/>
          <w:szCs w:val="20"/>
        </w:rPr>
        <w:t>)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>3. My friend is …</w:t>
      </w:r>
      <w:r>
        <w:rPr>
          <w:rFonts w:ascii="Verdana" w:hAnsi="Verdana"/>
          <w:sz w:val="20"/>
          <w:szCs w:val="20"/>
        </w:rPr>
        <w:t>………………………………………. my sister. (hardworking</w:t>
      </w:r>
      <w:r w:rsidRPr="001D27AE">
        <w:rPr>
          <w:rFonts w:ascii="Verdana" w:hAnsi="Verdana"/>
          <w:sz w:val="20"/>
          <w:szCs w:val="20"/>
        </w:rPr>
        <w:t>)</w:t>
      </w:r>
    </w:p>
    <w:p w:rsidR="00C41D0D" w:rsidRDefault="00C41D0D" w:rsidP="001265E1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 xml:space="preserve">4. </w:t>
      </w:r>
      <w:r>
        <w:rPr>
          <w:rFonts w:ascii="Verdana" w:hAnsi="Verdana"/>
          <w:sz w:val="20"/>
          <w:szCs w:val="20"/>
        </w:rPr>
        <w:t>Yalova</w:t>
      </w:r>
      <w:r w:rsidRPr="001D27AE">
        <w:rPr>
          <w:rFonts w:ascii="Verdana" w:hAnsi="Verdana"/>
          <w:sz w:val="20"/>
          <w:szCs w:val="20"/>
        </w:rPr>
        <w:t xml:space="preserve"> is …………………</w:t>
      </w:r>
      <w:r>
        <w:rPr>
          <w:rFonts w:ascii="Verdana" w:hAnsi="Verdana"/>
          <w:sz w:val="20"/>
          <w:szCs w:val="20"/>
        </w:rPr>
        <w:t>………………………….city in Turkey.(small</w:t>
      </w:r>
      <w:r w:rsidRPr="001D27AE">
        <w:rPr>
          <w:rFonts w:ascii="Verdana" w:hAnsi="Verdana"/>
          <w:sz w:val="20"/>
          <w:szCs w:val="20"/>
        </w:rPr>
        <w:t>)</w:t>
      </w:r>
    </w:p>
    <w:p w:rsidR="00C41D0D" w:rsidRPr="00C348EA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C.</w:t>
      </w:r>
      <w:r w:rsidRPr="00C348EA">
        <w:rPr>
          <w:rFonts w:ascii="Verdana" w:hAnsi="Verdana"/>
          <w:b/>
          <w:sz w:val="20"/>
          <w:szCs w:val="20"/>
        </w:rPr>
        <w:t>Correct the mistakes:  (</w:t>
      </w:r>
      <w:r>
        <w:rPr>
          <w:rFonts w:ascii="Verdana" w:hAnsi="Verdana"/>
          <w:b/>
          <w:sz w:val="20"/>
          <w:szCs w:val="20"/>
        </w:rPr>
        <w:t>9</w:t>
      </w:r>
      <w:r w:rsidRPr="00C348EA">
        <w:rPr>
          <w:rFonts w:ascii="Verdana" w:hAnsi="Verdana"/>
          <w:b/>
          <w:sz w:val="20"/>
          <w:szCs w:val="20"/>
        </w:rPr>
        <w:t>x2=1</w:t>
      </w:r>
      <w:r>
        <w:rPr>
          <w:rFonts w:ascii="Verdana" w:hAnsi="Verdana"/>
          <w:b/>
          <w:sz w:val="20"/>
          <w:szCs w:val="20"/>
        </w:rPr>
        <w:t>8</w:t>
      </w:r>
      <w:r w:rsidRPr="00C348EA">
        <w:rPr>
          <w:rFonts w:ascii="Verdana" w:hAnsi="Verdana"/>
          <w:b/>
          <w:sz w:val="20"/>
          <w:szCs w:val="20"/>
        </w:rPr>
        <w:t>p</w:t>
      </w:r>
      <w:r w:rsidRPr="00C348EA">
        <w:rPr>
          <w:rFonts w:ascii="Verdana" w:hAnsi="Verdana"/>
          <w:sz w:val="20"/>
          <w:szCs w:val="20"/>
        </w:rPr>
        <w:t>)</w:t>
      </w:r>
    </w:p>
    <w:p w:rsidR="00C41D0D" w:rsidRPr="00C348EA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 w:rsidRPr="00C348EA">
        <w:rPr>
          <w:rFonts w:ascii="Verdana" w:hAnsi="Verdana"/>
          <w:sz w:val="20"/>
          <w:szCs w:val="20"/>
        </w:rPr>
        <w:t>1-I  buy  a new car yesterday.   ……………………………………………………………………</w:t>
      </w:r>
    </w:p>
    <w:p w:rsidR="00C41D0D" w:rsidRPr="00C348EA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 w:rsidRPr="00C348EA">
        <w:rPr>
          <w:rFonts w:ascii="Verdana" w:hAnsi="Verdana"/>
          <w:sz w:val="20"/>
          <w:szCs w:val="20"/>
        </w:rPr>
        <w:t>2-He  doesn’t  drinks  milk every night……………………………………………………………..</w:t>
      </w:r>
    </w:p>
    <w:p w:rsidR="00C41D0D" w:rsidRPr="00C348EA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 w:rsidRPr="00C348EA">
        <w:rPr>
          <w:rFonts w:ascii="Verdana" w:hAnsi="Verdana"/>
          <w:sz w:val="20"/>
          <w:szCs w:val="20"/>
        </w:rPr>
        <w:t>3-Who came to</w:t>
      </w:r>
      <w:r>
        <w:rPr>
          <w:rFonts w:ascii="Verdana" w:hAnsi="Verdana"/>
          <w:sz w:val="20"/>
          <w:szCs w:val="20"/>
        </w:rPr>
        <w:t xml:space="preserve"> </w:t>
      </w:r>
      <w:r w:rsidRPr="00C348EA">
        <w:rPr>
          <w:rFonts w:ascii="Verdana" w:hAnsi="Verdana"/>
          <w:sz w:val="20"/>
          <w:szCs w:val="20"/>
        </w:rPr>
        <w:t>Tekirdağ  for the party every summer? ………………………………………………………..</w:t>
      </w:r>
    </w:p>
    <w:p w:rsidR="00C41D0D" w:rsidRPr="00C348EA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 w:rsidRPr="00C348EA">
        <w:rPr>
          <w:rFonts w:ascii="Verdana" w:hAnsi="Verdana"/>
          <w:sz w:val="20"/>
          <w:szCs w:val="20"/>
        </w:rPr>
        <w:t>4-What do she cook last night?..........................................................</w:t>
      </w:r>
    </w:p>
    <w:p w:rsidR="00C41D0D" w:rsidRPr="00C348EA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 w:rsidRPr="00C348EA">
        <w:rPr>
          <w:rFonts w:ascii="Verdana" w:hAnsi="Verdana"/>
          <w:sz w:val="20"/>
          <w:szCs w:val="20"/>
        </w:rPr>
        <w:t>5-What time  they are leaving  school?............................................</w:t>
      </w:r>
    </w:p>
    <w:p w:rsidR="00C41D0D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 w:rsidRPr="00C348EA">
        <w:rPr>
          <w:rFonts w:ascii="Verdana" w:hAnsi="Verdana"/>
          <w:sz w:val="20"/>
          <w:szCs w:val="20"/>
        </w:rPr>
        <w:t>6-I  eat  ice cream  two hours ago………………………………………………………………….</w:t>
      </w:r>
    </w:p>
    <w:p w:rsidR="00C41D0D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7-She goes to never church…………………………………………………………………………………</w:t>
      </w:r>
    </w:p>
    <w:p w:rsidR="00C41D0D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8-I always watched series but I didn’t like it very much………………………………………………………………...</w:t>
      </w:r>
    </w:p>
    <w:p w:rsidR="00C41D0D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9-They is writing an email now……………………………………………………………………………..</w:t>
      </w:r>
    </w:p>
    <w:p w:rsidR="00C41D0D" w:rsidRPr="001D27AE" w:rsidRDefault="00C41D0D" w:rsidP="00346482">
      <w:pPr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Pr="001D27AE">
        <w:rPr>
          <w:rFonts w:ascii="Verdana" w:hAnsi="Verdana"/>
          <w:b/>
          <w:sz w:val="20"/>
          <w:szCs w:val="20"/>
        </w:rPr>
        <w:t>) Choose the best one according to if clauses type 1 or type 2.  (</w:t>
      </w:r>
      <w:r>
        <w:rPr>
          <w:rFonts w:ascii="Verdana" w:hAnsi="Verdana"/>
          <w:b/>
          <w:sz w:val="20"/>
          <w:szCs w:val="20"/>
        </w:rPr>
        <w:t>9</w:t>
      </w:r>
      <w:r w:rsidRPr="001D27AE">
        <w:rPr>
          <w:rFonts w:ascii="Verdana" w:hAnsi="Verdana"/>
          <w:b/>
          <w:sz w:val="20"/>
          <w:szCs w:val="20"/>
        </w:rPr>
        <w:t>x2=1</w:t>
      </w:r>
      <w:r>
        <w:rPr>
          <w:rFonts w:ascii="Verdana" w:hAnsi="Verdana"/>
          <w:b/>
          <w:sz w:val="20"/>
          <w:szCs w:val="20"/>
        </w:rPr>
        <w:t>8</w:t>
      </w:r>
      <w:r w:rsidRPr="001D27AE">
        <w:rPr>
          <w:rFonts w:ascii="Verdana" w:hAnsi="Verdana"/>
          <w:b/>
          <w:sz w:val="20"/>
          <w:szCs w:val="20"/>
        </w:rPr>
        <w:t>)</w:t>
      </w:r>
    </w:p>
    <w:p w:rsidR="00C41D0D" w:rsidRPr="00346482" w:rsidRDefault="00C41D0D" w:rsidP="00346482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 xml:space="preserve">1. If </w:t>
      </w:r>
      <w:r w:rsidRPr="00346482">
        <w:rPr>
          <w:rFonts w:ascii="Verdana" w:hAnsi="Verdana"/>
          <w:bCs/>
          <w:iCs/>
          <w:sz w:val="20"/>
          <w:szCs w:val="20"/>
        </w:rPr>
        <w:t xml:space="preserve"> I go </w:t>
      </w:r>
      <w:r w:rsidRPr="00346482">
        <w:rPr>
          <w:rFonts w:ascii="Verdana" w:hAnsi="Verdana"/>
          <w:sz w:val="20"/>
          <w:szCs w:val="20"/>
        </w:rPr>
        <w:t xml:space="preserve">to Paris, </w:t>
      </w:r>
      <w:r w:rsidRPr="00346482">
        <w:rPr>
          <w:rFonts w:ascii="Verdana" w:hAnsi="Verdana"/>
          <w:bCs/>
          <w:sz w:val="20"/>
          <w:szCs w:val="20"/>
        </w:rPr>
        <w:t>I__________</w:t>
      </w:r>
      <w:r>
        <w:rPr>
          <w:rFonts w:ascii="Verdana" w:hAnsi="Verdana"/>
          <w:bCs/>
          <w:sz w:val="20"/>
          <w:szCs w:val="20"/>
        </w:rPr>
        <w:t>__________</w:t>
      </w:r>
      <w:r w:rsidRPr="00346482">
        <w:rPr>
          <w:rFonts w:ascii="Verdana" w:hAnsi="Verdana"/>
          <w:bCs/>
          <w:sz w:val="20"/>
          <w:szCs w:val="20"/>
        </w:rPr>
        <w:t>____________(visit)</w:t>
      </w:r>
      <w:r w:rsidRPr="00346482">
        <w:rPr>
          <w:rFonts w:ascii="Verdana" w:hAnsi="Verdana"/>
          <w:sz w:val="20"/>
          <w:szCs w:val="20"/>
        </w:rPr>
        <w:t>Eiffel Tower..</w:t>
      </w:r>
    </w:p>
    <w:p w:rsidR="00C41D0D" w:rsidRPr="00346482" w:rsidRDefault="00C41D0D" w:rsidP="00346482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 xml:space="preserve">2. If </w:t>
      </w:r>
      <w:r w:rsidRPr="00346482">
        <w:rPr>
          <w:rFonts w:ascii="Verdana" w:hAnsi="Verdana"/>
          <w:bCs/>
          <w:sz w:val="20"/>
          <w:szCs w:val="20"/>
        </w:rPr>
        <w:t xml:space="preserve">you </w:t>
      </w:r>
      <w:r>
        <w:rPr>
          <w:rFonts w:ascii="Verdana" w:hAnsi="Verdana"/>
          <w:bCs/>
          <w:sz w:val="20"/>
          <w:szCs w:val="20"/>
        </w:rPr>
        <w:t>_______________________________</w:t>
      </w:r>
      <w:r w:rsidRPr="00346482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(</w:t>
      </w:r>
      <w:r w:rsidRPr="00346482">
        <w:rPr>
          <w:rFonts w:ascii="Verdana" w:hAnsi="Verdana"/>
          <w:sz w:val="20"/>
          <w:szCs w:val="20"/>
        </w:rPr>
        <w:t>call</w:t>
      </w:r>
      <w:r>
        <w:rPr>
          <w:rFonts w:ascii="Verdana" w:hAnsi="Verdana"/>
          <w:sz w:val="20"/>
          <w:szCs w:val="20"/>
        </w:rPr>
        <w:t>)</w:t>
      </w:r>
      <w:r w:rsidRPr="00346482">
        <w:rPr>
          <w:rFonts w:ascii="Verdana" w:hAnsi="Verdana"/>
          <w:sz w:val="20"/>
          <w:szCs w:val="20"/>
        </w:rPr>
        <w:t xml:space="preserve"> your mother, she will be very happy.</w:t>
      </w:r>
    </w:p>
    <w:p w:rsidR="00C41D0D" w:rsidRPr="00346482" w:rsidRDefault="00C41D0D" w:rsidP="00346482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 xml:space="preserve">3. If the mechanic </w:t>
      </w:r>
      <w:r>
        <w:rPr>
          <w:rFonts w:ascii="Verdana" w:hAnsi="Verdana"/>
          <w:sz w:val="20"/>
          <w:szCs w:val="20"/>
        </w:rPr>
        <w:t>______________________(mend)</w:t>
      </w:r>
      <w:r w:rsidRPr="00346482">
        <w:rPr>
          <w:rFonts w:ascii="Verdana" w:hAnsi="Verdana"/>
          <w:sz w:val="20"/>
          <w:szCs w:val="20"/>
        </w:rPr>
        <w:t xml:space="preserve"> our car on time, </w:t>
      </w:r>
      <w:r w:rsidRPr="00346482">
        <w:rPr>
          <w:rFonts w:ascii="Verdana" w:hAnsi="Verdana"/>
          <w:bCs/>
          <w:sz w:val="20"/>
          <w:szCs w:val="20"/>
        </w:rPr>
        <w:t xml:space="preserve">we’ll drive </w:t>
      </w:r>
      <w:r w:rsidRPr="00346482">
        <w:rPr>
          <w:rFonts w:ascii="Verdana" w:hAnsi="Verdana"/>
          <w:sz w:val="20"/>
          <w:szCs w:val="20"/>
        </w:rPr>
        <w:t>to Center ville.</w:t>
      </w:r>
    </w:p>
    <w:p w:rsidR="00C41D0D" w:rsidRPr="00346482" w:rsidRDefault="00C41D0D" w:rsidP="00346482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 xml:space="preserve">4. If it </w:t>
      </w:r>
      <w:r w:rsidRPr="00346482">
        <w:rPr>
          <w:rFonts w:ascii="Verdana" w:hAnsi="Verdana"/>
          <w:bCs/>
          <w:sz w:val="20"/>
          <w:szCs w:val="20"/>
        </w:rPr>
        <w:t>rains</w:t>
      </w:r>
      <w:r>
        <w:rPr>
          <w:rFonts w:ascii="Verdana" w:hAnsi="Verdana"/>
          <w:bCs/>
          <w:sz w:val="20"/>
          <w:szCs w:val="20"/>
        </w:rPr>
        <w:t xml:space="preserve">  today</w:t>
      </w:r>
      <w:r w:rsidRPr="00346482">
        <w:rPr>
          <w:rFonts w:ascii="Verdana" w:hAnsi="Verdana"/>
          <w:sz w:val="20"/>
          <w:szCs w:val="20"/>
        </w:rPr>
        <w:t xml:space="preserve">, we </w:t>
      </w:r>
      <w:r>
        <w:rPr>
          <w:rFonts w:ascii="Verdana" w:hAnsi="Verdana"/>
          <w:sz w:val="20"/>
          <w:szCs w:val="20"/>
        </w:rPr>
        <w:t>______________________________</w:t>
      </w:r>
      <w:r w:rsidRPr="0034648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</w:t>
      </w:r>
      <w:r w:rsidRPr="00346482">
        <w:rPr>
          <w:rFonts w:ascii="Verdana" w:hAnsi="Verdana"/>
          <w:sz w:val="20"/>
          <w:szCs w:val="20"/>
        </w:rPr>
        <w:t>go</w:t>
      </w:r>
      <w:r>
        <w:rPr>
          <w:rFonts w:ascii="Verdana" w:hAnsi="Verdana"/>
          <w:sz w:val="20"/>
          <w:szCs w:val="20"/>
        </w:rPr>
        <w:t>)</w:t>
      </w:r>
      <w:r w:rsidRPr="00346482">
        <w:rPr>
          <w:rFonts w:ascii="Verdana" w:hAnsi="Verdana"/>
          <w:sz w:val="20"/>
          <w:szCs w:val="20"/>
        </w:rPr>
        <w:t xml:space="preserve"> to the match.</w:t>
      </w:r>
    </w:p>
    <w:p w:rsidR="00C41D0D" w:rsidRPr="00346482" w:rsidRDefault="00C41D0D" w:rsidP="00346482">
      <w:pPr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 xml:space="preserve">5. If I </w:t>
      </w:r>
      <w:r>
        <w:rPr>
          <w:rFonts w:ascii="Verdana" w:hAnsi="Verdana"/>
          <w:sz w:val="20"/>
          <w:szCs w:val="20"/>
        </w:rPr>
        <w:t>_________________________(be)you,</w:t>
      </w:r>
      <w:r w:rsidRPr="00346482">
        <w:rPr>
          <w:rFonts w:ascii="Verdana" w:hAnsi="Verdana"/>
          <w:bCs/>
          <w:sz w:val="20"/>
          <w:szCs w:val="20"/>
        </w:rPr>
        <w:t>I wouldn’t invite</w:t>
      </w:r>
      <w:r w:rsidRPr="00346482">
        <w:rPr>
          <w:rFonts w:ascii="Verdana" w:hAnsi="Verdana"/>
          <w:sz w:val="20"/>
          <w:szCs w:val="20"/>
        </w:rPr>
        <w:t xml:space="preserve"> her.</w:t>
      </w:r>
    </w:p>
    <w:p w:rsidR="00C41D0D" w:rsidRPr="00346482" w:rsidRDefault="00C41D0D" w:rsidP="00346482">
      <w:pPr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 xml:space="preserve">6.If she </w:t>
      </w:r>
      <w:r>
        <w:rPr>
          <w:rFonts w:ascii="Verdana" w:hAnsi="Verdana"/>
          <w:sz w:val="20"/>
          <w:szCs w:val="20"/>
        </w:rPr>
        <w:t>____________________________(be)</w:t>
      </w:r>
      <w:r w:rsidRPr="00346482">
        <w:rPr>
          <w:rFonts w:ascii="Verdana" w:hAnsi="Verdana"/>
          <w:sz w:val="20"/>
          <w:szCs w:val="20"/>
        </w:rPr>
        <w:t>your friend,she’ll call you.</w:t>
      </w:r>
    </w:p>
    <w:p w:rsidR="00C41D0D" w:rsidRDefault="00C41D0D" w:rsidP="00346482">
      <w:pPr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 xml:space="preserve">7.If I see Jane, I </w:t>
      </w:r>
      <w:r>
        <w:rPr>
          <w:rFonts w:ascii="Verdana" w:hAnsi="Verdana"/>
          <w:sz w:val="20"/>
          <w:szCs w:val="20"/>
        </w:rPr>
        <w:t>____________________________</w:t>
      </w:r>
      <w:r w:rsidRPr="0034648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</w:t>
      </w:r>
      <w:r w:rsidRPr="00346482">
        <w:rPr>
          <w:rFonts w:ascii="Verdana" w:hAnsi="Verdana"/>
          <w:sz w:val="20"/>
          <w:szCs w:val="20"/>
        </w:rPr>
        <w:t>kill</w:t>
      </w:r>
      <w:r>
        <w:rPr>
          <w:rFonts w:ascii="Verdana" w:hAnsi="Verdana"/>
          <w:sz w:val="20"/>
          <w:szCs w:val="20"/>
        </w:rPr>
        <w:t>)</w:t>
      </w:r>
      <w:r w:rsidRPr="00346482">
        <w:rPr>
          <w:rFonts w:ascii="Verdana" w:hAnsi="Verdana"/>
          <w:sz w:val="20"/>
          <w:szCs w:val="20"/>
        </w:rPr>
        <w:t xml:space="preserve"> her.</w:t>
      </w:r>
    </w:p>
    <w:p w:rsidR="00C41D0D" w:rsidRPr="00346482" w:rsidRDefault="00C41D0D" w:rsidP="0034648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8.If I saw Jane,I ____________________________(kill) her.</w:t>
      </w:r>
    </w:p>
    <w:p w:rsidR="00C41D0D" w:rsidRPr="00346482" w:rsidRDefault="00C41D0D" w:rsidP="0034648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Pr="00346482">
        <w:rPr>
          <w:rFonts w:ascii="Verdana" w:hAnsi="Verdana"/>
          <w:sz w:val="20"/>
          <w:szCs w:val="20"/>
        </w:rPr>
        <w:t xml:space="preserve">.If he </w:t>
      </w:r>
      <w:r>
        <w:rPr>
          <w:rFonts w:ascii="Verdana" w:hAnsi="Verdana"/>
          <w:sz w:val="20"/>
          <w:szCs w:val="20"/>
        </w:rPr>
        <w:t>____________________</w:t>
      </w:r>
      <w:r w:rsidRPr="00346482">
        <w:rPr>
          <w:rFonts w:ascii="Verdana" w:hAnsi="Verdana"/>
          <w:sz w:val="20"/>
          <w:szCs w:val="20"/>
        </w:rPr>
        <w:t xml:space="preserve"> more sweets,</w:t>
      </w:r>
      <w:r>
        <w:rPr>
          <w:rFonts w:ascii="Verdana" w:hAnsi="Verdana"/>
          <w:sz w:val="20"/>
          <w:szCs w:val="20"/>
        </w:rPr>
        <w:t>he’ll get</w:t>
      </w:r>
      <w:r w:rsidRPr="00346482">
        <w:rPr>
          <w:rFonts w:ascii="Verdana" w:hAnsi="Verdana"/>
          <w:sz w:val="20"/>
          <w:szCs w:val="20"/>
        </w:rPr>
        <w:t xml:space="preserve"> sick.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E</w:t>
      </w:r>
      <w:r w:rsidRPr="001D27AE">
        <w:rPr>
          <w:rFonts w:ascii="Verdana" w:hAnsi="Verdana"/>
          <w:b/>
          <w:sz w:val="20"/>
          <w:szCs w:val="20"/>
        </w:rPr>
        <w:t>)Answer the questions. (</w:t>
      </w:r>
      <w:r>
        <w:rPr>
          <w:rFonts w:ascii="Verdana" w:hAnsi="Verdana"/>
          <w:b/>
          <w:sz w:val="20"/>
          <w:szCs w:val="20"/>
        </w:rPr>
        <w:t>4</w:t>
      </w:r>
      <w:r w:rsidRPr="001D27AE">
        <w:rPr>
          <w:rFonts w:ascii="Verdana" w:hAnsi="Verdana"/>
          <w:b/>
          <w:sz w:val="20"/>
          <w:szCs w:val="20"/>
        </w:rPr>
        <w:t>x2=</w:t>
      </w:r>
      <w:r>
        <w:rPr>
          <w:rFonts w:ascii="Verdana" w:hAnsi="Verdana"/>
          <w:b/>
          <w:sz w:val="20"/>
          <w:szCs w:val="20"/>
        </w:rPr>
        <w:t>8</w:t>
      </w:r>
      <w:r w:rsidRPr="001D27AE">
        <w:rPr>
          <w:rFonts w:ascii="Verdana" w:hAnsi="Verdana"/>
          <w:b/>
          <w:sz w:val="20"/>
          <w:szCs w:val="20"/>
        </w:rPr>
        <w:t>)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480" w:lineRule="auto"/>
        <w:rPr>
          <w:rFonts w:ascii="Verdana" w:hAnsi="Verdana"/>
          <w:b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>1.Where would you go if you were rich? (Caribbean )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480" w:lineRule="auto"/>
        <w:rPr>
          <w:rFonts w:ascii="Verdana" w:hAnsi="Verdana"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>2.What will you do if you have an exam?(study)</w:t>
      </w:r>
    </w:p>
    <w:p w:rsidR="00C41D0D" w:rsidRDefault="00C41D0D" w:rsidP="001265E1">
      <w:pPr>
        <w:autoSpaceDE w:val="0"/>
        <w:autoSpaceDN w:val="0"/>
        <w:adjustRightInd w:val="0"/>
        <w:spacing w:after="0" w:line="480" w:lineRule="auto"/>
        <w:rPr>
          <w:rFonts w:ascii="Verdana" w:hAnsi="Verdana"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 xml:space="preserve">3.What does your mother do if </w:t>
      </w:r>
      <w:r>
        <w:rPr>
          <w:rFonts w:ascii="Verdana" w:hAnsi="Verdana"/>
          <w:sz w:val="20"/>
          <w:szCs w:val="20"/>
        </w:rPr>
        <w:t xml:space="preserve">you </w:t>
      </w:r>
      <w:r w:rsidRPr="001D27AE">
        <w:rPr>
          <w:rFonts w:ascii="Verdana" w:hAnsi="Verdana"/>
          <w:sz w:val="20"/>
          <w:szCs w:val="20"/>
        </w:rPr>
        <w:t>go home late?(</w:t>
      </w:r>
      <w:r>
        <w:rPr>
          <w:rFonts w:ascii="Verdana" w:hAnsi="Verdana"/>
          <w:sz w:val="20"/>
          <w:szCs w:val="20"/>
        </w:rPr>
        <w:t>shout</w:t>
      </w:r>
      <w:r w:rsidRPr="001D27AE">
        <w:rPr>
          <w:rFonts w:ascii="Verdana" w:hAnsi="Verdana"/>
          <w:sz w:val="20"/>
          <w:szCs w:val="20"/>
        </w:rPr>
        <w:t>)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</w:t>
      </w:r>
      <w:r w:rsidRPr="001265E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What will she</w:t>
      </w:r>
      <w:r w:rsidRPr="001D27AE">
        <w:rPr>
          <w:rFonts w:ascii="Verdana" w:hAnsi="Verdana"/>
          <w:sz w:val="20"/>
          <w:szCs w:val="20"/>
        </w:rPr>
        <w:t xml:space="preserve"> do if the weather is good? (have a picnic)</w:t>
      </w:r>
    </w:p>
    <w:p w:rsidR="00C41D0D" w:rsidRPr="001D27AE" w:rsidRDefault="00C41D0D" w:rsidP="00346482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</w:p>
    <w:p w:rsidR="00C41D0D" w:rsidRPr="00855479" w:rsidRDefault="00C41D0D" w:rsidP="00277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Verdana" w:hAnsi="Verdana"/>
          <w:b/>
          <w:sz w:val="18"/>
          <w:szCs w:val="18"/>
          <w:lang w:val="en-US"/>
        </w:rPr>
      </w:pPr>
      <w:r w:rsidRPr="00855479">
        <w:rPr>
          <w:rFonts w:ascii="Verdana" w:hAnsi="Verdana"/>
          <w:b/>
          <w:sz w:val="18"/>
          <w:szCs w:val="18"/>
          <w:lang w:val="en-US"/>
        </w:rPr>
        <w:t xml:space="preserve">VOCABULARY </w:t>
      </w:r>
      <w:bookmarkStart w:id="0" w:name="_GoBack"/>
      <w:bookmarkEnd w:id="0"/>
      <w:r>
        <w:rPr>
          <w:rFonts w:ascii="Verdana" w:hAnsi="Verdana"/>
          <w:b/>
          <w:sz w:val="18"/>
          <w:szCs w:val="18"/>
          <w:lang w:val="en-US"/>
        </w:rPr>
        <w:t>(8 POINTS)</w:t>
      </w:r>
    </w:p>
    <w:p w:rsidR="00C41D0D" w:rsidRDefault="00C41D0D" w:rsidP="00277243">
      <w:pPr>
        <w:spacing w:after="0" w:line="240" w:lineRule="auto"/>
        <w:rPr>
          <w:rFonts w:ascii="Verdana" w:hAnsi="Verdana"/>
          <w:b/>
          <w:sz w:val="18"/>
          <w:szCs w:val="18"/>
          <w:lang w:val="en-US"/>
        </w:rPr>
      </w:pPr>
    </w:p>
    <w:p w:rsidR="00C41D0D" w:rsidRPr="005B7A44" w:rsidRDefault="00C41D0D" w:rsidP="00CD332A">
      <w:pPr>
        <w:pStyle w:val="NoSpacing"/>
        <w:spacing w:line="276" w:lineRule="auto"/>
        <w:rPr>
          <w:b/>
          <w:sz w:val="28"/>
          <w:szCs w:val="24"/>
        </w:rPr>
      </w:pPr>
      <w:r>
        <w:rPr>
          <w:rFonts w:ascii="Verdana" w:hAnsi="Verdana"/>
          <w:sz w:val="20"/>
          <w:szCs w:val="20"/>
        </w:rPr>
        <w:t xml:space="preserve">A. </w:t>
      </w:r>
      <w:r>
        <w:rPr>
          <w:b/>
          <w:sz w:val="24"/>
          <w:szCs w:val="24"/>
        </w:rPr>
        <w:t>Match the meanings</w:t>
      </w:r>
      <w:r w:rsidRPr="005B7A44">
        <w:rPr>
          <w:b/>
          <w:sz w:val="24"/>
        </w:rPr>
        <w:t>(</w:t>
      </w:r>
      <w:r>
        <w:rPr>
          <w:b/>
          <w:sz w:val="24"/>
        </w:rPr>
        <w:t>4</w:t>
      </w:r>
      <w:r w:rsidRPr="005B7A44">
        <w:rPr>
          <w:b/>
          <w:sz w:val="24"/>
        </w:rPr>
        <w:t>x2=</w:t>
      </w:r>
      <w:r>
        <w:rPr>
          <w:b/>
          <w:sz w:val="24"/>
        </w:rPr>
        <w:t>8</w:t>
      </w:r>
      <w:r w:rsidRPr="005B7A44">
        <w:rPr>
          <w:b/>
          <w:sz w:val="24"/>
        </w:rPr>
        <w:t>)</w:t>
      </w:r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……. difficult                                              a)exactly</w:t>
      </w:r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……..completely                                         b)put on weight</w:t>
      </w:r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………gain weight                                        c)hard</w:t>
      </w:r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……….unfortunately                                    d)unluckily        </w:t>
      </w:r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  <w:r>
        <w:rPr>
          <w:noProof/>
          <w:lang w:eastAsia="tr-TR"/>
        </w:rPr>
        <w:pict>
          <v:shape id="Resim 1" o:spid="_x0000_s1027" type="#_x0000_t75" style="position:absolute;margin-left:228pt;margin-top:3.2pt;width:68.25pt;height:78pt;z-index:-251657216;visibility:visible" wrapcoords="-237 0 -237 21392 21600 21392 21600 0 -237 0">
            <v:imagedata r:id="rId7" o:title="" grayscale="t"/>
            <w10:wrap type="tight"/>
          </v:shape>
        </w:pict>
      </w:r>
      <w:r>
        <w:rPr>
          <w:rFonts w:ascii="Verdana" w:hAnsi="Verdana"/>
          <w:sz w:val="20"/>
          <w:szCs w:val="20"/>
        </w:rPr>
        <w:t xml:space="preserve">                             </w:t>
      </w:r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</w:p>
    <w:p w:rsidR="00C41D0D" w:rsidRDefault="00C41D0D" w:rsidP="00C558BC">
      <w:pPr>
        <w:spacing w:line="240" w:lineRule="auto"/>
        <w:jc w:val="right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     </w:t>
      </w:r>
      <w:r>
        <w:rPr>
          <w:rFonts w:ascii="Verdana" w:hAnsi="Verdana"/>
          <w:sz w:val="18"/>
          <w:szCs w:val="18"/>
          <w:lang w:val="en-US"/>
        </w:rPr>
        <w:t>Şükrü DİLMAN</w:t>
      </w:r>
    </w:p>
    <w:p w:rsidR="00C41D0D" w:rsidRPr="00855479" w:rsidRDefault="00C41D0D" w:rsidP="0018048F">
      <w:pPr>
        <w:spacing w:after="0"/>
        <w:ind w:left="708" w:firstLine="708"/>
        <w:jc w:val="right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 xml:space="preserve">                                       English Teacher</w:t>
      </w:r>
    </w:p>
    <w:sectPr w:rsidR="00C41D0D" w:rsidRPr="00855479" w:rsidSect="008D1716">
      <w:pgSz w:w="11906" w:h="16838"/>
      <w:pgMar w:top="426" w:right="720" w:bottom="426" w:left="720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426C"/>
    <w:multiLevelType w:val="hybridMultilevel"/>
    <w:tmpl w:val="F68E5D82"/>
    <w:lvl w:ilvl="0" w:tplc="041F000F">
      <w:start w:val="1"/>
      <w:numFmt w:val="decimal"/>
      <w:lvlText w:val="%1."/>
      <w:lvlJc w:val="left"/>
      <w:pPr>
        <w:ind w:left="147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1">
    <w:nsid w:val="063F4C57"/>
    <w:multiLevelType w:val="hybridMultilevel"/>
    <w:tmpl w:val="0FA44EBC"/>
    <w:lvl w:ilvl="0" w:tplc="F7AE540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70B53F3"/>
    <w:multiLevelType w:val="hybridMultilevel"/>
    <w:tmpl w:val="AE64C7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767EFB"/>
    <w:multiLevelType w:val="hybridMultilevel"/>
    <w:tmpl w:val="6B88CD5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06530E"/>
    <w:multiLevelType w:val="hybridMultilevel"/>
    <w:tmpl w:val="F886ECB6"/>
    <w:lvl w:ilvl="0" w:tplc="BCC41F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44385A"/>
    <w:multiLevelType w:val="hybridMultilevel"/>
    <w:tmpl w:val="35A451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0434BE"/>
    <w:multiLevelType w:val="hybridMultilevel"/>
    <w:tmpl w:val="07B649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490439"/>
    <w:multiLevelType w:val="hybridMultilevel"/>
    <w:tmpl w:val="7EE233D2"/>
    <w:lvl w:ilvl="0" w:tplc="699A8F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8C7A25"/>
    <w:multiLevelType w:val="hybridMultilevel"/>
    <w:tmpl w:val="59767724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4C1E5C33"/>
    <w:multiLevelType w:val="hybridMultilevel"/>
    <w:tmpl w:val="98CA186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073388"/>
    <w:multiLevelType w:val="hybridMultilevel"/>
    <w:tmpl w:val="B6182AA8"/>
    <w:lvl w:ilvl="0" w:tplc="E7BA72B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2B3190"/>
    <w:multiLevelType w:val="hybridMultilevel"/>
    <w:tmpl w:val="511873C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18B6AC6"/>
    <w:multiLevelType w:val="hybridMultilevel"/>
    <w:tmpl w:val="61E063C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4AC5D2A"/>
    <w:multiLevelType w:val="hybridMultilevel"/>
    <w:tmpl w:val="EC10DDB0"/>
    <w:lvl w:ilvl="0" w:tplc="5D32B1A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8B76DF"/>
    <w:multiLevelType w:val="multilevel"/>
    <w:tmpl w:val="170C7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B1B3772"/>
    <w:multiLevelType w:val="hybridMultilevel"/>
    <w:tmpl w:val="6DB63A08"/>
    <w:lvl w:ilvl="0" w:tplc="94EE18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3F0CA5"/>
    <w:multiLevelType w:val="hybridMultilevel"/>
    <w:tmpl w:val="F6165B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542FB9"/>
    <w:multiLevelType w:val="hybridMultilevel"/>
    <w:tmpl w:val="2AC420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D2209C3"/>
    <w:multiLevelType w:val="hybridMultilevel"/>
    <w:tmpl w:val="9782FE4A"/>
    <w:lvl w:ilvl="0" w:tplc="EA52D2C8">
      <w:start w:val="1"/>
      <w:numFmt w:val="decimal"/>
      <w:lvlText w:val="%1."/>
      <w:lvlJc w:val="left"/>
      <w:pPr>
        <w:ind w:left="142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9">
    <w:nsid w:val="782C066F"/>
    <w:multiLevelType w:val="hybridMultilevel"/>
    <w:tmpl w:val="168A210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C150496"/>
    <w:multiLevelType w:val="hybridMultilevel"/>
    <w:tmpl w:val="20FE1E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6"/>
  </w:num>
  <w:num w:numId="3">
    <w:abstractNumId w:val="1"/>
  </w:num>
  <w:num w:numId="4">
    <w:abstractNumId w:val="4"/>
  </w:num>
  <w:num w:numId="5">
    <w:abstractNumId w:val="17"/>
  </w:num>
  <w:num w:numId="6">
    <w:abstractNumId w:val="9"/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13"/>
  </w:num>
  <w:num w:numId="13">
    <w:abstractNumId w:val="0"/>
  </w:num>
  <w:num w:numId="14">
    <w:abstractNumId w:val="11"/>
  </w:num>
  <w:num w:numId="15">
    <w:abstractNumId w:val="8"/>
  </w:num>
  <w:num w:numId="16">
    <w:abstractNumId w:val="7"/>
  </w:num>
  <w:num w:numId="17">
    <w:abstractNumId w:val="15"/>
  </w:num>
  <w:num w:numId="18">
    <w:abstractNumId w:val="16"/>
  </w:num>
  <w:num w:numId="19">
    <w:abstractNumId w:val="14"/>
  </w:num>
  <w:num w:numId="20">
    <w:abstractNumId w:val="19"/>
  </w:num>
  <w:num w:numId="21">
    <w:abstractNumId w:val="2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5EAA"/>
    <w:rsid w:val="00007C08"/>
    <w:rsid w:val="00007F46"/>
    <w:rsid w:val="00030AA3"/>
    <w:rsid w:val="00033B60"/>
    <w:rsid w:val="000362EB"/>
    <w:rsid w:val="00036FBF"/>
    <w:rsid w:val="00075A03"/>
    <w:rsid w:val="000A596A"/>
    <w:rsid w:val="000B68CA"/>
    <w:rsid w:val="000C11AC"/>
    <w:rsid w:val="000C4914"/>
    <w:rsid w:val="000E02CC"/>
    <w:rsid w:val="001261EB"/>
    <w:rsid w:val="001265E1"/>
    <w:rsid w:val="0018048F"/>
    <w:rsid w:val="001C7788"/>
    <w:rsid w:val="001D27AE"/>
    <w:rsid w:val="001E4915"/>
    <w:rsid w:val="001E6408"/>
    <w:rsid w:val="001F17D0"/>
    <w:rsid w:val="00204818"/>
    <w:rsid w:val="00207E69"/>
    <w:rsid w:val="00226937"/>
    <w:rsid w:val="0025422B"/>
    <w:rsid w:val="00277243"/>
    <w:rsid w:val="00290009"/>
    <w:rsid w:val="00292832"/>
    <w:rsid w:val="002C4045"/>
    <w:rsid w:val="002D21BC"/>
    <w:rsid w:val="002E124A"/>
    <w:rsid w:val="002E63B0"/>
    <w:rsid w:val="002F0255"/>
    <w:rsid w:val="00310CA6"/>
    <w:rsid w:val="00346482"/>
    <w:rsid w:val="003967BE"/>
    <w:rsid w:val="003C6047"/>
    <w:rsid w:val="003F69B9"/>
    <w:rsid w:val="004137A1"/>
    <w:rsid w:val="004304CA"/>
    <w:rsid w:val="00485C24"/>
    <w:rsid w:val="004B31BB"/>
    <w:rsid w:val="004E28B6"/>
    <w:rsid w:val="004F0D36"/>
    <w:rsid w:val="0051620F"/>
    <w:rsid w:val="00554E6D"/>
    <w:rsid w:val="00566CB6"/>
    <w:rsid w:val="005A6729"/>
    <w:rsid w:val="005B7A44"/>
    <w:rsid w:val="005C6042"/>
    <w:rsid w:val="005D649A"/>
    <w:rsid w:val="00604360"/>
    <w:rsid w:val="00624C02"/>
    <w:rsid w:val="00645417"/>
    <w:rsid w:val="006A416C"/>
    <w:rsid w:val="006A49FF"/>
    <w:rsid w:val="006A7B1E"/>
    <w:rsid w:val="006E1801"/>
    <w:rsid w:val="0071687E"/>
    <w:rsid w:val="00722F9C"/>
    <w:rsid w:val="007A0B9B"/>
    <w:rsid w:val="007B6978"/>
    <w:rsid w:val="00807B9B"/>
    <w:rsid w:val="00831F7C"/>
    <w:rsid w:val="00840633"/>
    <w:rsid w:val="00854BB7"/>
    <w:rsid w:val="00855479"/>
    <w:rsid w:val="00866CBA"/>
    <w:rsid w:val="00874317"/>
    <w:rsid w:val="00890737"/>
    <w:rsid w:val="008B1239"/>
    <w:rsid w:val="008B15C3"/>
    <w:rsid w:val="008D1716"/>
    <w:rsid w:val="008E2F3F"/>
    <w:rsid w:val="008E613C"/>
    <w:rsid w:val="008F3DC1"/>
    <w:rsid w:val="0090516D"/>
    <w:rsid w:val="00913AFE"/>
    <w:rsid w:val="00945878"/>
    <w:rsid w:val="00964DEB"/>
    <w:rsid w:val="00973CE1"/>
    <w:rsid w:val="00973FFC"/>
    <w:rsid w:val="009B7A8A"/>
    <w:rsid w:val="009E1871"/>
    <w:rsid w:val="00A023E3"/>
    <w:rsid w:val="00A40572"/>
    <w:rsid w:val="00A42A5F"/>
    <w:rsid w:val="00A54DC2"/>
    <w:rsid w:val="00A567E3"/>
    <w:rsid w:val="00A578EF"/>
    <w:rsid w:val="00A70D51"/>
    <w:rsid w:val="00A94F54"/>
    <w:rsid w:val="00AB7A78"/>
    <w:rsid w:val="00AE261A"/>
    <w:rsid w:val="00AF27DC"/>
    <w:rsid w:val="00AF3C7E"/>
    <w:rsid w:val="00B2631E"/>
    <w:rsid w:val="00B46888"/>
    <w:rsid w:val="00B703A6"/>
    <w:rsid w:val="00B72224"/>
    <w:rsid w:val="00BC0022"/>
    <w:rsid w:val="00C05E70"/>
    <w:rsid w:val="00C12AAC"/>
    <w:rsid w:val="00C134D3"/>
    <w:rsid w:val="00C348EA"/>
    <w:rsid w:val="00C40B44"/>
    <w:rsid w:val="00C41D0D"/>
    <w:rsid w:val="00C558BC"/>
    <w:rsid w:val="00C608B5"/>
    <w:rsid w:val="00C74AEE"/>
    <w:rsid w:val="00C9201C"/>
    <w:rsid w:val="00CA0300"/>
    <w:rsid w:val="00CA4D90"/>
    <w:rsid w:val="00CD1276"/>
    <w:rsid w:val="00CD332A"/>
    <w:rsid w:val="00CD4DE0"/>
    <w:rsid w:val="00CE6E7F"/>
    <w:rsid w:val="00D1445F"/>
    <w:rsid w:val="00D15CE6"/>
    <w:rsid w:val="00D360B5"/>
    <w:rsid w:val="00D43EE3"/>
    <w:rsid w:val="00D61468"/>
    <w:rsid w:val="00D70D68"/>
    <w:rsid w:val="00DA3CF1"/>
    <w:rsid w:val="00DA718A"/>
    <w:rsid w:val="00DD2E16"/>
    <w:rsid w:val="00DF14EC"/>
    <w:rsid w:val="00DF5EAA"/>
    <w:rsid w:val="00E62A46"/>
    <w:rsid w:val="00E90850"/>
    <w:rsid w:val="00EB7ED8"/>
    <w:rsid w:val="00F13017"/>
    <w:rsid w:val="00F13FA2"/>
    <w:rsid w:val="00F57838"/>
    <w:rsid w:val="00F76D55"/>
    <w:rsid w:val="00F77CE8"/>
    <w:rsid w:val="00F869E7"/>
    <w:rsid w:val="00FC3118"/>
    <w:rsid w:val="00FD5B51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E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A49FF"/>
    <w:pPr>
      <w:ind w:left="720"/>
      <w:contextualSpacing/>
    </w:pPr>
  </w:style>
  <w:style w:type="character" w:customStyle="1" w:styleId="unicode">
    <w:name w:val="unicode"/>
    <w:basedOn w:val="DefaultParagraphFont"/>
    <w:uiPriority w:val="99"/>
    <w:rsid w:val="00C9201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D2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21B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855479"/>
    <w:rPr>
      <w:rFonts w:eastAsia="Times New Roman"/>
    </w:rPr>
  </w:style>
  <w:style w:type="character" w:customStyle="1" w:styleId="answer-false">
    <w:name w:val="answer-false"/>
    <w:basedOn w:val="DefaultParagraphFont"/>
    <w:uiPriority w:val="99"/>
    <w:rsid w:val="000A596A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C134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134D3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DefaultParagraphFont"/>
    <w:uiPriority w:val="99"/>
    <w:rsid w:val="00D61468"/>
    <w:rPr>
      <w:rFonts w:cs="Times New Roman"/>
    </w:rPr>
  </w:style>
  <w:style w:type="character" w:customStyle="1" w:styleId="NoSpacingChar">
    <w:name w:val="No Spacing Char"/>
    <w:link w:val="NoSpacing"/>
    <w:uiPriority w:val="99"/>
    <w:locked/>
    <w:rsid w:val="00C05E70"/>
    <w:rPr>
      <w:rFonts w:eastAsia="Times New Roman"/>
      <w:sz w:val="22"/>
      <w:lang w:eastAsia="tr-TR"/>
    </w:rPr>
  </w:style>
  <w:style w:type="paragraph" w:styleId="BodyTextIndent">
    <w:name w:val="Body Text Indent"/>
    <w:basedOn w:val="Normal"/>
    <w:link w:val="BodyTextIndentChar"/>
    <w:uiPriority w:val="99"/>
    <w:semiHidden/>
    <w:rsid w:val="00A42A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42A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10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775</Words>
  <Characters>4422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edanur</cp:lastModifiedBy>
  <cp:revision>4</cp:revision>
  <dcterms:created xsi:type="dcterms:W3CDTF">2014-01-06T00:16:00Z</dcterms:created>
  <dcterms:modified xsi:type="dcterms:W3CDTF">2014-12-10T17:13:00Z</dcterms:modified>
</cp:coreProperties>
</file>