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B27" w:rsidRDefault="003C1B27" w:rsidP="00B305E3">
      <w:pPr>
        <w:pStyle w:val="NoSpacing"/>
        <w:jc w:val="center"/>
        <w:rPr>
          <w:rFonts w:ascii="Times New Roman" w:hAnsi="Times New Roman"/>
        </w:rPr>
      </w:pPr>
      <w:r>
        <w:rPr>
          <w:rFonts w:ascii="Times New Roman" w:hAnsi="Times New Roman"/>
        </w:rPr>
        <w:t>A</w:t>
      </w:r>
      <w:r w:rsidRPr="00AE1F0D">
        <w:rPr>
          <w:rFonts w:ascii="Times New Roman" w:hAnsi="Times New Roman"/>
        </w:rPr>
        <w:t>hmet Hakkı Balcıoğlu Mesleki Ve Teknik Anadolu Lisesi</w:t>
      </w:r>
      <w:r>
        <w:rPr>
          <w:rFonts w:ascii="Times New Roman" w:hAnsi="Times New Roman"/>
        </w:rPr>
        <w:t xml:space="preserve"> 11.Sınıflar I. Dönem I. Dil ve Anlatım Dersi Yazılı Sınavı</w:t>
      </w:r>
    </w:p>
    <w:p w:rsidR="003C1B27" w:rsidRDefault="003C1B27" w:rsidP="00A12DFC">
      <w:pPr>
        <w:pStyle w:val="NoSpacing"/>
      </w:pPr>
      <w:r>
        <w:t>AD:</w:t>
      </w:r>
      <w:r>
        <w:tab/>
      </w:r>
      <w:r>
        <w:tab/>
      </w:r>
      <w:r>
        <w:tab/>
      </w:r>
      <w:r>
        <w:tab/>
        <w:t>SOYAD:</w:t>
      </w:r>
      <w:r>
        <w:tab/>
      </w:r>
      <w:r>
        <w:tab/>
      </w:r>
      <w:r>
        <w:tab/>
      </w:r>
      <w:r>
        <w:tab/>
      </w:r>
      <w:r>
        <w:tab/>
        <w:t xml:space="preserve">NO: </w:t>
      </w:r>
      <w:r>
        <w:tab/>
      </w:r>
      <w:r>
        <w:tab/>
      </w:r>
      <w:r>
        <w:tab/>
        <w:t>SINIF:</w:t>
      </w:r>
      <w:r>
        <w:tab/>
      </w:r>
      <w:r>
        <w:tab/>
      </w:r>
      <w:r>
        <w:tab/>
      </w:r>
      <w:r>
        <w:tab/>
      </w:r>
      <w:r>
        <w:tab/>
      </w:r>
      <w:r>
        <w:tab/>
      </w:r>
      <w:r>
        <w:tab/>
      </w:r>
      <w:r>
        <w:tab/>
      </w:r>
      <w:r>
        <w:tab/>
      </w:r>
    </w:p>
    <w:p w:rsidR="003C1B27" w:rsidRDefault="003C1B27" w:rsidP="00076FBA">
      <w:pPr>
        <w:pStyle w:val="NoSpacing"/>
        <w:jc w:val="center"/>
        <w:rPr>
          <w:rFonts w:ascii="Verdana" w:hAnsi="Verdana"/>
          <w:b/>
          <w:sz w:val="16"/>
          <w:shd w:val="clear" w:color="auto" w:fill="FFFFFF"/>
        </w:rPr>
      </w:pPr>
      <w:r>
        <w:rPr>
          <w:rFonts w:ascii="Verdana" w:hAnsi="Verdana"/>
          <w:b/>
          <w:sz w:val="16"/>
          <w:shd w:val="clear" w:color="auto" w:fill="FFFFFF"/>
        </w:rPr>
        <w:t>***1. 2. ve 3. SORULARI AŞIĞIDA VERİLEN A VE B METNİNE GÖRE CEVAPLAYINIZ!***</w:t>
      </w:r>
    </w:p>
    <w:p w:rsidR="003C1B27" w:rsidRPr="00C45038" w:rsidRDefault="003C1B27" w:rsidP="00076FBA">
      <w:pPr>
        <w:pStyle w:val="NoSpacing"/>
        <w:jc w:val="center"/>
        <w:rPr>
          <w:rFonts w:ascii="Verdana" w:hAnsi="Verdana"/>
          <w:b/>
          <w:sz w:val="16"/>
          <w:shd w:val="clear" w:color="auto" w:fill="FFFFFF"/>
        </w:rPr>
      </w:pPr>
      <w:r w:rsidRPr="00C45038">
        <w:rPr>
          <w:rFonts w:ascii="Verdana" w:hAnsi="Verdana"/>
          <w:b/>
          <w:sz w:val="16"/>
          <w:shd w:val="clear" w:color="auto" w:fill="FFFFFF"/>
        </w:rPr>
        <w:t>A METNİ:</w:t>
      </w:r>
    </w:p>
    <w:p w:rsidR="003C1B27" w:rsidRPr="00076FBA" w:rsidRDefault="003C1B27" w:rsidP="00076FBA">
      <w:pPr>
        <w:pStyle w:val="NoSpacing"/>
        <w:rPr>
          <w:rFonts w:ascii="Verdana" w:hAnsi="Verdana"/>
          <w:sz w:val="10"/>
        </w:rPr>
      </w:pPr>
      <w:r w:rsidRPr="00076FBA">
        <w:rPr>
          <w:rFonts w:ascii="Verdana" w:hAnsi="Verdana"/>
          <w:color w:val="000000"/>
          <w:sz w:val="16"/>
          <w:szCs w:val="20"/>
          <w:shd w:val="clear" w:color="auto" w:fill="FFFFFF"/>
        </w:rPr>
        <w:t>17 Nisan Cuma, 1953 baktım çocuklar uçurtma uçuruyor. Her yıl, ilkyaz aylarında, uçurtmayı gördüm mü, bir üzünç duyarım içimde ağlamaklı olurum. Ben uçurtma uçurmadım ki! Çocukluğumda pek isterdim, o renk renk kâğıtlardan yapılmış uçurtmaların havalanmasına içimi çekerek bakardım. Annem bırakmazdı beni uçurtma uçurmama. Günah mıymış neymiş, öyle bir şey uydurmuştu. (…) Çocukluğum olmadı benim. Çocukluğu olmayanın gençliği de olmaz. Bir şey söyleyeyim mi ben size? İhtiyarlığı da olmuyor böylesinin. Hani güzel bir ihtiyarlık vardır, insan çocukluğunda yaptıklarını, gençliğinde yaptıklarını hatırlar, anlatır da gözlerinin içi parlar, ben kendimde değil, başkalarında gördüm onu. Çocukluğu, gençliği olmamış kişinin yaşlılığında da bir tatsızlık var, yalnız ölümü düşünüyor, ölümden korkuyor, işte o kadar.</w:t>
      </w:r>
    </w:p>
    <w:p w:rsidR="003C1B27" w:rsidRDefault="003C1B27" w:rsidP="00A12DFC">
      <w:pPr>
        <w:pStyle w:val="NoSpacing"/>
      </w:pPr>
      <w:r>
        <w:tab/>
      </w:r>
      <w:r>
        <w:tab/>
      </w:r>
      <w:r>
        <w:tab/>
      </w:r>
      <w:r>
        <w:tab/>
      </w:r>
      <w:r>
        <w:tab/>
      </w:r>
      <w:r>
        <w:tab/>
      </w:r>
      <w:r>
        <w:tab/>
        <w:t xml:space="preserve">     </w:t>
      </w:r>
      <w:r w:rsidRPr="00A12DFC">
        <w:rPr>
          <w:rFonts w:ascii="Verdana" w:hAnsi="Verdana"/>
          <w:b/>
          <w:sz w:val="16"/>
          <w:shd w:val="clear" w:color="auto" w:fill="FFFFFF"/>
        </w:rPr>
        <w:t>B METNİ</w:t>
      </w:r>
    </w:p>
    <w:p w:rsidR="003C1B27" w:rsidRPr="00A12DFC" w:rsidRDefault="003C1B27" w:rsidP="00BA4363">
      <w:pPr>
        <w:pStyle w:val="NoSpacing"/>
        <w:rPr>
          <w:rFonts w:ascii="Verdana" w:hAnsi="Verdana"/>
          <w:color w:val="000000"/>
          <w:sz w:val="16"/>
          <w:szCs w:val="20"/>
          <w:shd w:val="clear" w:color="auto" w:fill="FFFFFF"/>
        </w:rPr>
      </w:pPr>
      <w:r w:rsidRPr="00A12DFC">
        <w:rPr>
          <w:rFonts w:ascii="Verdana" w:hAnsi="Verdana"/>
          <w:color w:val="000000"/>
          <w:sz w:val="16"/>
          <w:szCs w:val="20"/>
          <w:shd w:val="clear" w:color="auto" w:fill="FFFFFF"/>
        </w:rPr>
        <w:t>Benim gençliğimin, daha da önceleri çocukluktan gençliğe dönüşüm yıllarımın geniş bir zamanı Beyoğlu’nda geçti. O dönemin sanata bulaşmış tüm kişileri gibi ben de bu geleneğin dışında kalamadım. O günlerde bize gizemsel gelen bir tutkuyla bağlıydık Beyoğlu’na,</w:t>
      </w:r>
      <w:r w:rsidRPr="00A12DFC">
        <w:rPr>
          <w:rFonts w:ascii="Verdana" w:hAnsi="Verdana"/>
          <w:sz w:val="16"/>
        </w:rPr>
        <w:t> </w:t>
      </w:r>
      <w:hyperlink r:id="rId7" w:tgtFrame="_self" w:tooltip="zaman" w:history="1">
        <w:r w:rsidRPr="00A12DFC">
          <w:rPr>
            <w:rFonts w:ascii="Verdana" w:hAnsi="Verdana"/>
            <w:sz w:val="16"/>
          </w:rPr>
          <w:t>zaman</w:t>
        </w:r>
      </w:hyperlink>
      <w:r w:rsidRPr="00A12DFC">
        <w:rPr>
          <w:rFonts w:ascii="Verdana" w:hAnsi="Verdana"/>
          <w:color w:val="000000"/>
          <w:sz w:val="16"/>
          <w:szCs w:val="20"/>
          <w:shd w:val="clear" w:color="auto" w:fill="FFFFFF"/>
        </w:rPr>
        <w:t>ımızın önemli bir bölümünü o caddede soluduk. Gerçi Salah Birsel’in büyük boyutlarla bileşimini yaparak özgün anlatımıyla sunduğu o caddeyi, o dönemi şimdilik küçük bir çerçevede sınırlamanın gereği var mı bilmiyorum, ama bir kez de ben, kısacık bir bakışla da olsa, o geçmişe sarkmayı deneyeceğim. Çünkü o günlerde, giderek daha da eskilerde, yaşamlarını sanatın ekseninde döndürmeye adamış kişilerin olduğu gibi, benim de geçmiş zamanımın küçümsenmeyecek bir payı orada saklıdır.</w:t>
      </w:r>
    </w:p>
    <w:p w:rsidR="003C1B27" w:rsidRDefault="003C1B27" w:rsidP="00BA4363">
      <w:pPr>
        <w:pStyle w:val="NoSpacing"/>
        <w:rPr>
          <w:b/>
        </w:rPr>
      </w:pPr>
      <w:r>
        <w:t xml:space="preserve">1) </w:t>
      </w:r>
      <w:r w:rsidRPr="00BA4363">
        <w:t>Yu</w:t>
      </w:r>
      <w:r>
        <w:t xml:space="preserve">karıdaki metinler </w:t>
      </w:r>
      <w:r w:rsidRPr="00BA4363">
        <w:t xml:space="preserve">hangi </w:t>
      </w:r>
      <w:r>
        <w:t xml:space="preserve">metin </w:t>
      </w:r>
      <w:r w:rsidRPr="00BA4363">
        <w:t>tür</w:t>
      </w:r>
      <w:r>
        <w:t xml:space="preserve">ünde yazılmıştır? </w:t>
      </w:r>
      <w:r w:rsidRPr="009210B5">
        <w:rPr>
          <w:b/>
        </w:rPr>
        <w:t>(5p)</w:t>
      </w:r>
    </w:p>
    <w:p w:rsidR="003C1B27" w:rsidRDefault="003C1B27" w:rsidP="00BA4363">
      <w:pPr>
        <w:pStyle w:val="NoSpacing"/>
        <w:rPr>
          <w:b/>
        </w:rPr>
      </w:pPr>
    </w:p>
    <w:p w:rsidR="003C1B27" w:rsidRDefault="003C1B27" w:rsidP="00BA4363">
      <w:pPr>
        <w:pStyle w:val="NoSpacing"/>
      </w:pPr>
      <w:r>
        <w:t xml:space="preserve">2) </w:t>
      </w:r>
      <w:r w:rsidRPr="009210B5">
        <w:rPr>
          <w:b/>
        </w:rPr>
        <w:t>a)</w:t>
      </w:r>
      <w:r>
        <w:t xml:space="preserve"> Yukarıda verilen metinlerin (A ve B metni) türleri hakkında 4’er tane örnek veriniz.  </w:t>
      </w:r>
      <w:r w:rsidRPr="009210B5">
        <w:rPr>
          <w:b/>
        </w:rPr>
        <w:t>(15p)</w:t>
      </w:r>
    </w:p>
    <w:p w:rsidR="003C1B27" w:rsidRDefault="003C1B27" w:rsidP="00BA4363">
      <w:pPr>
        <w:pStyle w:val="NoSpacing"/>
        <w:rPr>
          <w:b/>
        </w:rPr>
      </w:pPr>
    </w:p>
    <w:p w:rsidR="003C1B27" w:rsidRDefault="003C1B27" w:rsidP="00BA4363">
      <w:pPr>
        <w:pStyle w:val="NoSpacing"/>
        <w:rPr>
          <w:b/>
        </w:rPr>
      </w:pPr>
    </w:p>
    <w:p w:rsidR="003C1B27" w:rsidRDefault="003C1B27" w:rsidP="00BA4363">
      <w:pPr>
        <w:pStyle w:val="NoSpacing"/>
        <w:rPr>
          <w:b/>
        </w:rPr>
      </w:pPr>
    </w:p>
    <w:p w:rsidR="003C1B27" w:rsidRDefault="003C1B27" w:rsidP="00BA4363">
      <w:pPr>
        <w:pStyle w:val="NoSpacing"/>
        <w:rPr>
          <w:b/>
        </w:rPr>
      </w:pPr>
      <w:hyperlink r:id="rId8" w:history="1">
        <w:r>
          <w:rPr>
            <w:rStyle w:val="Hyperlink"/>
            <w:rFonts w:ascii="Comic Sans MS" w:eastAsia="VAGRoundedYeni" w:hAnsi="Comic Sans MS" w:cs="VAGRoundedYeni"/>
            <w:b/>
          </w:rPr>
          <w:t>www.sorubak.com</w:t>
        </w:r>
      </w:hyperlink>
    </w:p>
    <w:p w:rsidR="003C1B27" w:rsidRDefault="003C1B27" w:rsidP="00BA4363">
      <w:pPr>
        <w:pStyle w:val="NoSpacing"/>
        <w:rPr>
          <w:b/>
        </w:rPr>
      </w:pPr>
    </w:p>
    <w:p w:rsidR="003C1B27" w:rsidRDefault="003C1B27" w:rsidP="00BA4363">
      <w:pPr>
        <w:pStyle w:val="NoSpacing"/>
        <w:rPr>
          <w:b/>
        </w:rPr>
      </w:pPr>
    </w:p>
    <w:p w:rsidR="003C1B27" w:rsidRDefault="003C1B27" w:rsidP="00BA4363">
      <w:pPr>
        <w:pStyle w:val="NoSpacing"/>
        <w:rPr>
          <w:b/>
        </w:rPr>
      </w:pPr>
    </w:p>
    <w:p w:rsidR="003C1B27" w:rsidRDefault="003C1B27" w:rsidP="00BA4363">
      <w:pPr>
        <w:pStyle w:val="NoSpacing"/>
        <w:rPr>
          <w:b/>
        </w:rPr>
      </w:pPr>
    </w:p>
    <w:p w:rsidR="003C1B27" w:rsidRDefault="003C1B27" w:rsidP="00BA4363">
      <w:pPr>
        <w:pStyle w:val="NoSpacing"/>
        <w:rPr>
          <w:b/>
        </w:rPr>
      </w:pPr>
    </w:p>
    <w:p w:rsidR="003C1B27" w:rsidRPr="00A12DFC" w:rsidRDefault="003C1B27" w:rsidP="00A12DFC">
      <w:pPr>
        <w:pStyle w:val="NoSpacing"/>
      </w:pPr>
      <w:r w:rsidRPr="009210B5">
        <w:rPr>
          <w:b/>
        </w:rPr>
        <w:t>b)</w:t>
      </w:r>
      <w:r>
        <w:t xml:space="preserve">  </w:t>
      </w:r>
      <w:r w:rsidRPr="00A12DFC">
        <w:t>A metni</w:t>
      </w:r>
      <w:r>
        <w:t xml:space="preserve"> türünün yazarlarına ve eserlerine 2 tane örnek veriniz.  </w:t>
      </w:r>
    </w:p>
    <w:p w:rsidR="003C1B27" w:rsidRDefault="003C1B27" w:rsidP="00A12DFC">
      <w:pPr>
        <w:pStyle w:val="NoSpacing"/>
      </w:pPr>
    </w:p>
    <w:p w:rsidR="003C1B27" w:rsidRDefault="003C1B27" w:rsidP="00A12DFC">
      <w:pPr>
        <w:pStyle w:val="NoSpacing"/>
      </w:pPr>
    </w:p>
    <w:p w:rsidR="003C1B27" w:rsidRDefault="003C1B27" w:rsidP="00A12DFC">
      <w:pPr>
        <w:pStyle w:val="NoSpacing"/>
      </w:pPr>
      <w:r>
        <w:t xml:space="preserve">3) Mektubun özelliklerinden 5 tane yazınız. (Özel, resmi, iş mektupları dahil olabilir.) İlk yazarı ve eserini belirtiniz. </w:t>
      </w:r>
      <w:r w:rsidRPr="009210B5">
        <w:rPr>
          <w:b/>
        </w:rPr>
        <w:t>(8p)</w:t>
      </w:r>
    </w:p>
    <w:p w:rsidR="003C1B27" w:rsidRDefault="003C1B27" w:rsidP="00BF3F42">
      <w:pPr>
        <w:pStyle w:val="NoSpacing"/>
        <w:tabs>
          <w:tab w:val="left" w:pos="708"/>
          <w:tab w:val="left" w:pos="1416"/>
          <w:tab w:val="left" w:pos="2124"/>
          <w:tab w:val="left" w:pos="2832"/>
          <w:tab w:val="left" w:pos="3540"/>
          <w:tab w:val="left" w:pos="4248"/>
          <w:tab w:val="center" w:pos="5669"/>
        </w:tabs>
      </w:pPr>
      <w:r>
        <w:tab/>
      </w:r>
      <w:r>
        <w:tab/>
      </w:r>
      <w:r>
        <w:tab/>
      </w:r>
      <w:r>
        <w:tab/>
      </w:r>
    </w:p>
    <w:p w:rsidR="003C1B27" w:rsidRDefault="003C1B27" w:rsidP="00A12DFC">
      <w:pPr>
        <w:pStyle w:val="NoSpacing"/>
      </w:pPr>
    </w:p>
    <w:p w:rsidR="003C1B27" w:rsidRDefault="003C1B27" w:rsidP="00A12DFC">
      <w:pPr>
        <w:pStyle w:val="NoSpacing"/>
      </w:pPr>
    </w:p>
    <w:p w:rsidR="003C1B27" w:rsidRPr="009210B5" w:rsidRDefault="003C1B27" w:rsidP="00A12DFC">
      <w:pPr>
        <w:pStyle w:val="NoSpacing"/>
        <w:rPr>
          <w:b/>
        </w:rPr>
      </w:pPr>
      <w:r>
        <w:t xml:space="preserve">4) Resmi mektup ile iş mektubunun farkı nedir? Açıklayınız.  </w:t>
      </w:r>
      <w:r w:rsidRPr="009210B5">
        <w:rPr>
          <w:b/>
        </w:rPr>
        <w:t>(6p)</w:t>
      </w:r>
    </w:p>
    <w:p w:rsidR="003C1B27" w:rsidRDefault="003C1B27" w:rsidP="00BA4363">
      <w:pPr>
        <w:pStyle w:val="NoSpacing"/>
        <w:rPr>
          <w:b/>
        </w:rPr>
      </w:pPr>
    </w:p>
    <w:p w:rsidR="003C1B27" w:rsidRDefault="003C1B27" w:rsidP="00BA4363">
      <w:pPr>
        <w:pStyle w:val="NoSpacing"/>
        <w:rPr>
          <w:b/>
        </w:rPr>
      </w:pPr>
    </w:p>
    <w:p w:rsidR="003C1B27" w:rsidRDefault="003C1B27" w:rsidP="00BA4363">
      <w:pPr>
        <w:pStyle w:val="NoSpacing"/>
        <w:rPr>
          <w:b/>
        </w:rPr>
      </w:pPr>
    </w:p>
    <w:p w:rsidR="003C1B27" w:rsidRDefault="003C1B27" w:rsidP="00BA4363">
      <w:pPr>
        <w:pStyle w:val="NoSpacing"/>
        <w:rPr>
          <w:b/>
        </w:rPr>
      </w:pPr>
    </w:p>
    <w:p w:rsidR="003C1B27" w:rsidRDefault="003C1B27" w:rsidP="00304DBD">
      <w:pPr>
        <w:pStyle w:val="NoSpacing"/>
      </w:pPr>
    </w:p>
    <w:p w:rsidR="003C1B27" w:rsidRPr="009E0BB4" w:rsidRDefault="003C1B27" w:rsidP="00304DBD">
      <w:pPr>
        <w:pStyle w:val="NoSpacing"/>
      </w:pPr>
      <w:r>
        <w:t>5</w:t>
      </w:r>
      <w:r w:rsidRPr="00D91E76">
        <w:t>)</w:t>
      </w:r>
      <w:r>
        <w:t xml:space="preserve"> Özel mektupları şekil özellikleri bakımından değerlendiriniz.  </w:t>
      </w:r>
      <w:r w:rsidRPr="009210B5">
        <w:rPr>
          <w:b/>
        </w:rPr>
        <w:t>(8p)</w:t>
      </w:r>
    </w:p>
    <w:p w:rsidR="003C1B27" w:rsidRDefault="003C1B27" w:rsidP="00304DBD">
      <w:pPr>
        <w:pStyle w:val="NoSpacing"/>
        <w:rPr>
          <w:b/>
        </w:rPr>
      </w:pPr>
    </w:p>
    <w:p w:rsidR="003C1B27" w:rsidRDefault="003C1B27" w:rsidP="00304DBD">
      <w:pPr>
        <w:pStyle w:val="NoSpacing"/>
      </w:pPr>
    </w:p>
    <w:p w:rsidR="003C1B27" w:rsidRDefault="003C1B27" w:rsidP="00304DBD">
      <w:pPr>
        <w:pStyle w:val="NoSpacing"/>
      </w:pPr>
    </w:p>
    <w:p w:rsidR="003C1B27" w:rsidRDefault="003C1B27" w:rsidP="00304DBD">
      <w:pPr>
        <w:pStyle w:val="NoSpacing"/>
      </w:pPr>
    </w:p>
    <w:p w:rsidR="003C1B27" w:rsidRDefault="003C1B27" w:rsidP="00304DBD">
      <w:pPr>
        <w:pStyle w:val="NoSpacing"/>
      </w:pPr>
    </w:p>
    <w:p w:rsidR="003C1B27" w:rsidRDefault="003C1B27" w:rsidP="00304DBD">
      <w:pPr>
        <w:pStyle w:val="NoSpacing"/>
      </w:pPr>
    </w:p>
    <w:p w:rsidR="003C1B27" w:rsidRDefault="003C1B27" w:rsidP="00304DBD">
      <w:pPr>
        <w:pStyle w:val="NoSpacing"/>
      </w:pPr>
    </w:p>
    <w:p w:rsidR="003C1B27" w:rsidRDefault="003C1B27" w:rsidP="00304DBD">
      <w:pPr>
        <w:pStyle w:val="NoSpacing"/>
      </w:pPr>
    </w:p>
    <w:p w:rsidR="003C1B27" w:rsidRDefault="003C1B27" w:rsidP="00304DBD">
      <w:pPr>
        <w:pStyle w:val="NoSpacing"/>
      </w:pPr>
    </w:p>
    <w:p w:rsidR="003C1B27" w:rsidRDefault="003C1B27" w:rsidP="00F7794A">
      <w:pPr>
        <w:pStyle w:val="NoSpacing"/>
        <w:tabs>
          <w:tab w:val="left" w:pos="4673"/>
        </w:tabs>
      </w:pPr>
      <w:r>
        <w:t xml:space="preserve">6) Aşağıda verilen anı(hatıra) türü eserlerini ve yazarlarını doğru bir şekilde eşleştiriniz. </w:t>
      </w:r>
      <w:r w:rsidRPr="009210B5">
        <w:rPr>
          <w:b/>
        </w:rPr>
        <w:t>(6p)</w:t>
      </w:r>
    </w:p>
    <w:p w:rsidR="003C1B27" w:rsidRPr="007A6F92" w:rsidRDefault="003C1B27" w:rsidP="00F7794A">
      <w:pPr>
        <w:pStyle w:val="NoSpacing"/>
        <w:tabs>
          <w:tab w:val="left" w:pos="4673"/>
        </w:tabs>
        <w:rPr>
          <w:b/>
        </w:rPr>
      </w:pPr>
      <w:r w:rsidRPr="007A6F92">
        <w:rPr>
          <w:b/>
        </w:rPr>
        <w:t>(MİNA URGAN-HALİKARNAS BALIKÇISI-AHMET OKTAY-HALİT FAHRİ OZANSOY-AHMET RASİM-ALTAN ÖYMEM)</w:t>
      </w:r>
    </w:p>
    <w:p w:rsidR="003C1B27" w:rsidRPr="007A6F92" w:rsidRDefault="003C1B27" w:rsidP="00F7794A">
      <w:pPr>
        <w:pStyle w:val="NoSpacing"/>
        <w:tabs>
          <w:tab w:val="left" w:pos="4673"/>
        </w:tabs>
        <w:rPr>
          <w:b/>
        </w:rPr>
      </w:pPr>
      <w:r w:rsidRPr="007A6F92">
        <w:rPr>
          <w:b/>
        </w:rPr>
        <w:t xml:space="preserve">Mavi Sürgün: </w:t>
      </w:r>
      <w:r w:rsidRPr="007A6F92">
        <w:rPr>
          <w:b/>
        </w:rPr>
        <w:tab/>
      </w:r>
      <w:r w:rsidRPr="007A6F92">
        <w:rPr>
          <w:b/>
        </w:rPr>
        <w:tab/>
      </w:r>
      <w:r w:rsidRPr="007A6F92">
        <w:rPr>
          <w:b/>
        </w:rPr>
        <w:tab/>
      </w:r>
      <w:r>
        <w:rPr>
          <w:b/>
        </w:rPr>
        <w:t xml:space="preserve">    </w:t>
      </w:r>
      <w:r w:rsidRPr="007A6F92">
        <w:rPr>
          <w:b/>
        </w:rPr>
        <w:t>Değişim Yılları:</w:t>
      </w:r>
    </w:p>
    <w:p w:rsidR="003C1B27" w:rsidRPr="007A6F92" w:rsidRDefault="003C1B27" w:rsidP="00FB3547">
      <w:pPr>
        <w:pStyle w:val="NoSpacing"/>
        <w:tabs>
          <w:tab w:val="left" w:pos="4673"/>
        </w:tabs>
        <w:rPr>
          <w:b/>
        </w:rPr>
      </w:pPr>
      <w:r w:rsidRPr="007A6F92">
        <w:rPr>
          <w:b/>
        </w:rPr>
        <w:t xml:space="preserve">Edebiyatçılar Geçiyor :                                                    </w:t>
      </w:r>
      <w:r w:rsidRPr="007A6F92">
        <w:rPr>
          <w:b/>
        </w:rPr>
        <w:tab/>
      </w:r>
      <w:r w:rsidRPr="007A6F92">
        <w:rPr>
          <w:b/>
        </w:rPr>
        <w:tab/>
      </w:r>
      <w:r w:rsidRPr="007A6F92">
        <w:rPr>
          <w:b/>
        </w:rPr>
        <w:tab/>
      </w:r>
      <w:r>
        <w:rPr>
          <w:b/>
        </w:rPr>
        <w:t xml:space="preserve">    </w:t>
      </w:r>
      <w:r w:rsidRPr="007A6F92">
        <w:rPr>
          <w:b/>
        </w:rPr>
        <w:t xml:space="preserve">Bir Dinozorun Anıları: </w:t>
      </w:r>
      <w:r w:rsidRPr="007A6F92">
        <w:rPr>
          <w:b/>
        </w:rPr>
        <w:tab/>
      </w:r>
    </w:p>
    <w:p w:rsidR="003C1B27" w:rsidRPr="007A6F92" w:rsidRDefault="003C1B27" w:rsidP="00FB3547">
      <w:pPr>
        <w:pStyle w:val="NoSpacing"/>
        <w:tabs>
          <w:tab w:val="left" w:pos="4673"/>
        </w:tabs>
        <w:rPr>
          <w:b/>
        </w:rPr>
      </w:pPr>
      <w:r w:rsidRPr="007A6F92">
        <w:rPr>
          <w:b/>
        </w:rPr>
        <w:t xml:space="preserve">Falaka: </w:t>
      </w:r>
      <w:r w:rsidRPr="007A6F92">
        <w:rPr>
          <w:b/>
        </w:rPr>
        <w:tab/>
      </w:r>
      <w:r w:rsidRPr="007A6F92">
        <w:rPr>
          <w:b/>
        </w:rPr>
        <w:tab/>
        <w:t xml:space="preserve">              </w:t>
      </w:r>
      <w:r>
        <w:rPr>
          <w:b/>
        </w:rPr>
        <w:t xml:space="preserve">   </w:t>
      </w:r>
      <w:r w:rsidRPr="007A6F92">
        <w:rPr>
          <w:b/>
        </w:rPr>
        <w:t xml:space="preserve"> Gizli Çekmece: </w:t>
      </w:r>
    </w:p>
    <w:p w:rsidR="003C1B27" w:rsidRDefault="003C1B27" w:rsidP="00304DBD">
      <w:pPr>
        <w:pStyle w:val="NoSpacing"/>
      </w:pPr>
      <w:r>
        <w:t xml:space="preserve">7) Aşağıda verilen cümlelerdeki ses olaylarını bulup yanına yazınız. (Ünlü/Ünsüz Düşmesi  - Ünlü/Ünsüz Türemesi) </w:t>
      </w:r>
      <w:r w:rsidRPr="009210B5">
        <w:rPr>
          <w:b/>
        </w:rPr>
        <w:t>(</w:t>
      </w:r>
      <w:r>
        <w:rPr>
          <w:b/>
        </w:rPr>
        <w:t>20</w:t>
      </w:r>
      <w:r w:rsidRPr="009210B5">
        <w:rPr>
          <w:b/>
        </w:rPr>
        <w:t>p)</w:t>
      </w:r>
    </w:p>
    <w:p w:rsidR="003C1B27" w:rsidRDefault="003C1B27" w:rsidP="00304DBD">
      <w:pPr>
        <w:pStyle w:val="NoSpacing"/>
      </w:pPr>
      <w:r w:rsidRPr="00A23164">
        <w:rPr>
          <w:b/>
        </w:rPr>
        <w:t>A)</w:t>
      </w:r>
      <w:r>
        <w:t xml:space="preserve"> Büyüklere affetmek düşer. (…………………………………………………….…..……)</w:t>
      </w:r>
    </w:p>
    <w:p w:rsidR="003C1B27" w:rsidRDefault="003C1B27" w:rsidP="00304DBD">
      <w:pPr>
        <w:pStyle w:val="NoSpacing"/>
      </w:pPr>
      <w:r w:rsidRPr="00A23164">
        <w:rPr>
          <w:b/>
        </w:rPr>
        <w:t>B)</w:t>
      </w:r>
      <w:r>
        <w:t xml:space="preserve"> Bu olaylar karşısında onun sabrı taşmak üzere. (…………………………………………………….…..……)</w:t>
      </w:r>
    </w:p>
    <w:p w:rsidR="003C1B27" w:rsidRDefault="003C1B27" w:rsidP="00304DBD">
      <w:pPr>
        <w:pStyle w:val="NoSpacing"/>
      </w:pPr>
      <w:r w:rsidRPr="00A23164">
        <w:rPr>
          <w:b/>
        </w:rPr>
        <w:t>C)</w:t>
      </w:r>
      <w:r>
        <w:t>Senin bu gün okula gelmediğini zannetti. (…………………………………………………….…..……)</w:t>
      </w:r>
    </w:p>
    <w:p w:rsidR="003C1B27" w:rsidRDefault="003C1B27" w:rsidP="00304DBD">
      <w:pPr>
        <w:pStyle w:val="NoSpacing"/>
      </w:pPr>
      <w:r w:rsidRPr="00A23164">
        <w:rPr>
          <w:b/>
        </w:rPr>
        <w:t>D)</w:t>
      </w:r>
      <w:r>
        <w:t xml:space="preserve"> Gencecik çocuklar ne kadar kötü duruma düştüler. (…………………………………………………….…..……)</w:t>
      </w:r>
    </w:p>
    <w:p w:rsidR="003C1B27" w:rsidRDefault="003C1B27" w:rsidP="00304DBD">
      <w:pPr>
        <w:pStyle w:val="NoSpacing"/>
      </w:pPr>
      <w:r w:rsidRPr="00A23164">
        <w:rPr>
          <w:b/>
        </w:rPr>
        <w:t>E)</w:t>
      </w:r>
      <w:r>
        <w:t xml:space="preserve"> Daracık koltuklarda rahat edemedim. (…………………………………………………….…..……)  </w:t>
      </w:r>
    </w:p>
    <w:p w:rsidR="003C1B27" w:rsidRDefault="003C1B27" w:rsidP="00304DBD">
      <w:pPr>
        <w:pStyle w:val="NoSpacing"/>
      </w:pPr>
      <w:r w:rsidRPr="00A23164">
        <w:rPr>
          <w:b/>
        </w:rPr>
        <w:t>F)</w:t>
      </w:r>
      <w:r>
        <w:t xml:space="preserve"> Bu halimize de şükretmek lazım. (…………………………………………………….…..……)</w:t>
      </w:r>
    </w:p>
    <w:p w:rsidR="003C1B27" w:rsidRDefault="003C1B27" w:rsidP="00304DBD">
      <w:pPr>
        <w:pStyle w:val="NoSpacing"/>
      </w:pPr>
      <w:r w:rsidRPr="00A23164">
        <w:rPr>
          <w:b/>
        </w:rPr>
        <w:t>G)</w:t>
      </w:r>
      <w:r>
        <w:t xml:space="preserve"> Uygun zamanda reddetmek en mantıklısıydı.  (…………………………………………………….…..……)</w:t>
      </w:r>
    </w:p>
    <w:p w:rsidR="003C1B27" w:rsidRDefault="003C1B27" w:rsidP="00304DBD">
      <w:pPr>
        <w:pStyle w:val="NoSpacing"/>
      </w:pPr>
      <w:r w:rsidRPr="00A23164">
        <w:rPr>
          <w:b/>
        </w:rPr>
        <w:t>H)</w:t>
      </w:r>
      <w:r>
        <w:t xml:space="preserve"> Minicik kız çocukları çok güzellerdi.  (…………………………………………………….…..……)</w:t>
      </w:r>
    </w:p>
    <w:p w:rsidR="003C1B27" w:rsidRDefault="003C1B27" w:rsidP="00304DBD">
      <w:pPr>
        <w:pStyle w:val="NoSpacing"/>
      </w:pPr>
      <w:r w:rsidRPr="00A23164">
        <w:rPr>
          <w:b/>
        </w:rPr>
        <w:t>İ)</w:t>
      </w:r>
      <w:r>
        <w:t xml:space="preserve"> İsmi cismi belli olmayan birine kız mı verdin? (…………………………………………………….…..……)  </w:t>
      </w:r>
    </w:p>
    <w:p w:rsidR="003C1B27" w:rsidRDefault="003C1B27" w:rsidP="00304DBD">
      <w:pPr>
        <w:pStyle w:val="NoSpacing"/>
      </w:pPr>
      <w:r w:rsidRPr="00A23164">
        <w:rPr>
          <w:b/>
        </w:rPr>
        <w:t>J)</w:t>
      </w:r>
      <w:r>
        <w:t>Hissetmek ne güzel bir duygudur. (…………………………………………………….…..……)</w:t>
      </w:r>
    </w:p>
    <w:p w:rsidR="003C1B27" w:rsidRDefault="003C1B27" w:rsidP="00A12DFC">
      <w:pPr>
        <w:pStyle w:val="NoSpacing"/>
        <w:tabs>
          <w:tab w:val="left" w:pos="4673"/>
        </w:tabs>
      </w:pPr>
      <w:r>
        <w:t xml:space="preserve">8) Aşağıda verilen cümlelerin gerçek anlamlı mı mecaz anlamlı mı olduğunu belirtiniz. </w:t>
      </w:r>
      <w:r w:rsidRPr="009210B5">
        <w:rPr>
          <w:b/>
        </w:rPr>
        <w:t>(5p)</w:t>
      </w:r>
    </w:p>
    <w:p w:rsidR="003C1B27" w:rsidRDefault="003C1B27" w:rsidP="00A12DFC">
      <w:pPr>
        <w:pStyle w:val="NoSpacing"/>
        <w:tabs>
          <w:tab w:val="left" w:pos="4673"/>
        </w:tabs>
      </w:pPr>
      <w:r w:rsidRPr="0091293B">
        <w:rPr>
          <w:shd w:val="clear" w:color="auto" w:fill="FFFFFF"/>
        </w:rPr>
        <w:t>“İnce bir sopa aldım.”</w:t>
      </w:r>
      <w:r>
        <w:rPr>
          <w:shd w:val="clear" w:color="auto" w:fill="FFFFFF"/>
        </w:rPr>
        <w:t xml:space="preserve"> :</w:t>
      </w:r>
      <w:r>
        <w:tab/>
      </w:r>
      <w:r>
        <w:tab/>
      </w:r>
      <w:r>
        <w:rPr>
          <w:shd w:val="clear" w:color="auto" w:fill="FFFFFF"/>
        </w:rPr>
        <w:t xml:space="preserve">‘’Bu kentin insanları </w:t>
      </w:r>
      <w:r w:rsidRPr="0091293B">
        <w:rPr>
          <w:shd w:val="clear" w:color="auto" w:fill="FFFFFF"/>
        </w:rPr>
        <w:t>temizdir.</w:t>
      </w:r>
      <w:r>
        <w:rPr>
          <w:shd w:val="clear" w:color="auto" w:fill="FFFFFF"/>
        </w:rPr>
        <w:t>’’ :</w:t>
      </w:r>
    </w:p>
    <w:p w:rsidR="003C1B27" w:rsidRDefault="003C1B27" w:rsidP="00A12DFC">
      <w:pPr>
        <w:pStyle w:val="NoSpacing"/>
        <w:tabs>
          <w:tab w:val="left" w:pos="4673"/>
        </w:tabs>
      </w:pPr>
      <w:r w:rsidRPr="0091293B">
        <w:rPr>
          <w:shd w:val="clear" w:color="auto" w:fill="FFFFFF"/>
        </w:rPr>
        <w:t>“</w:t>
      </w:r>
      <w:r>
        <w:rPr>
          <w:shd w:val="clear" w:color="auto" w:fill="FFFFFF"/>
        </w:rPr>
        <w:t>Yaşamın kış mevsimi yaşlılıktır.</w:t>
      </w:r>
      <w:r w:rsidRPr="0091293B">
        <w:rPr>
          <w:shd w:val="clear" w:color="auto" w:fill="FFFFFF"/>
        </w:rPr>
        <w:t>”</w:t>
      </w:r>
      <w:r>
        <w:rPr>
          <w:shd w:val="clear" w:color="auto" w:fill="FFFFFF"/>
        </w:rPr>
        <w:t>:</w:t>
      </w:r>
      <w:r>
        <w:tab/>
      </w:r>
      <w:r>
        <w:tab/>
        <w:t xml:space="preserve"> </w:t>
      </w:r>
      <w:r w:rsidRPr="0091293B">
        <w:rPr>
          <w:shd w:val="clear" w:color="auto" w:fill="FFFFFF"/>
        </w:rPr>
        <w:t>“</w:t>
      </w:r>
      <w:r>
        <w:rPr>
          <w:shd w:val="clear" w:color="auto" w:fill="FFFFFF"/>
        </w:rPr>
        <w:t>Çiğ eti yerken miden bulanmadı mı?</w:t>
      </w:r>
      <w:r w:rsidRPr="0091293B">
        <w:rPr>
          <w:shd w:val="clear" w:color="auto" w:fill="FFFFFF"/>
        </w:rPr>
        <w:t>”</w:t>
      </w:r>
      <w:r>
        <w:rPr>
          <w:shd w:val="clear" w:color="auto" w:fill="FFFFFF"/>
        </w:rPr>
        <w:t xml:space="preserve">: </w:t>
      </w:r>
    </w:p>
    <w:p w:rsidR="003C1B27" w:rsidRDefault="003C1B27" w:rsidP="00A12DFC">
      <w:pPr>
        <w:pStyle w:val="NoSpacing"/>
        <w:tabs>
          <w:tab w:val="left" w:pos="4673"/>
        </w:tabs>
        <w:rPr>
          <w:rStyle w:val="apple-converted-space"/>
        </w:rPr>
      </w:pPr>
      <w:r w:rsidRPr="0091293B">
        <w:rPr>
          <w:shd w:val="clear" w:color="auto" w:fill="FFFFFF"/>
        </w:rPr>
        <w:t>“Ticarette başarılı olmak için küçükten pişmek gerekir.”</w:t>
      </w:r>
      <w:r w:rsidRPr="0091293B">
        <w:rPr>
          <w:rStyle w:val="apple-converted-space"/>
          <w:color w:val="606569"/>
          <w:shd w:val="clear" w:color="auto" w:fill="FFFFFF"/>
        </w:rPr>
        <w:t> </w:t>
      </w:r>
      <w:r>
        <w:t xml:space="preserve"> : </w:t>
      </w:r>
    </w:p>
    <w:p w:rsidR="003C1B27" w:rsidRPr="009210B5" w:rsidRDefault="003C1B27" w:rsidP="006C0856">
      <w:pPr>
        <w:pStyle w:val="NormalWeb"/>
        <w:shd w:val="clear" w:color="auto" w:fill="FFFFFF"/>
        <w:spacing w:before="0" w:beforeAutospacing="0" w:after="0" w:afterAutospacing="0"/>
        <w:textAlignment w:val="bottom"/>
        <w:rPr>
          <w:rFonts w:ascii="Calibri" w:hAnsi="Calibri"/>
          <w:b/>
          <w:bCs/>
          <w:sz w:val="22"/>
          <w:szCs w:val="22"/>
          <w:shd w:val="clear" w:color="auto" w:fill="FFFFFF"/>
          <w:lang w:eastAsia="en-US"/>
        </w:rPr>
      </w:pPr>
      <w:r>
        <w:rPr>
          <w:rFonts w:ascii="Calibri" w:hAnsi="Calibri"/>
          <w:sz w:val="22"/>
          <w:szCs w:val="22"/>
          <w:lang w:eastAsia="en-US"/>
        </w:rPr>
        <w:t>9</w:t>
      </w:r>
      <w:r w:rsidRPr="006C0856">
        <w:rPr>
          <w:rFonts w:ascii="Calibri" w:hAnsi="Calibri"/>
          <w:sz w:val="22"/>
          <w:szCs w:val="22"/>
          <w:lang w:eastAsia="en-US"/>
        </w:rPr>
        <w:t xml:space="preserve">) </w:t>
      </w:r>
      <w:r>
        <w:rPr>
          <w:rFonts w:ascii="Calibri" w:hAnsi="Calibri"/>
          <w:sz w:val="22"/>
          <w:szCs w:val="22"/>
          <w:lang w:eastAsia="en-US"/>
        </w:rPr>
        <w:t>Aşağıda verilen cümlelerdeki a</w:t>
      </w:r>
      <w:r w:rsidRPr="006C0856">
        <w:rPr>
          <w:rFonts w:ascii="Calibri" w:hAnsi="Calibri"/>
          <w:sz w:val="22"/>
          <w:szCs w:val="22"/>
          <w:lang w:eastAsia="en-US"/>
        </w:rPr>
        <w:t>nlatım bozukluğunu</w:t>
      </w:r>
      <w:r>
        <w:rPr>
          <w:rFonts w:ascii="Calibri" w:hAnsi="Calibri"/>
          <w:sz w:val="22"/>
          <w:szCs w:val="22"/>
          <w:lang w:eastAsia="en-US"/>
        </w:rPr>
        <w:t xml:space="preserve"> </w:t>
      </w:r>
      <w:r>
        <w:rPr>
          <w:rFonts w:ascii="Calibri" w:hAnsi="Calibri"/>
          <w:bCs/>
          <w:sz w:val="22"/>
          <w:szCs w:val="22"/>
          <w:shd w:val="clear" w:color="auto" w:fill="FFFFFF"/>
          <w:lang w:eastAsia="en-US"/>
        </w:rPr>
        <w:t xml:space="preserve">düzeltiniz. </w:t>
      </w:r>
      <w:r w:rsidRPr="009210B5">
        <w:rPr>
          <w:rFonts w:ascii="Calibri" w:hAnsi="Calibri"/>
          <w:b/>
          <w:bCs/>
          <w:sz w:val="22"/>
          <w:szCs w:val="22"/>
          <w:shd w:val="clear" w:color="auto" w:fill="FFFFFF"/>
          <w:lang w:eastAsia="en-US"/>
        </w:rPr>
        <w:t>(6p)</w:t>
      </w:r>
    </w:p>
    <w:p w:rsidR="003C1B27" w:rsidRDefault="003C1B27" w:rsidP="006C0856">
      <w:pPr>
        <w:pStyle w:val="NoSpacing"/>
        <w:tabs>
          <w:tab w:val="left" w:pos="4673"/>
        </w:tabs>
      </w:pPr>
      <w:r>
        <w:t xml:space="preserve">‘’Türk milleti, hürriyet ve özgürlüğüne düşkündür.’’  </w:t>
      </w:r>
    </w:p>
    <w:p w:rsidR="003C1B27" w:rsidRPr="00A12DFC" w:rsidRDefault="003C1B27" w:rsidP="006C0856">
      <w:pPr>
        <w:pStyle w:val="NoSpacing"/>
        <w:tabs>
          <w:tab w:val="left" w:pos="4673"/>
        </w:tabs>
        <w:rPr>
          <w:b/>
          <w:u w:val="single"/>
        </w:rPr>
      </w:pPr>
      <w:r>
        <w:rPr>
          <w:b/>
          <w:u w:val="single"/>
        </w:rPr>
        <w:t xml:space="preserve">DOĞRU </w:t>
      </w:r>
      <w:r w:rsidRPr="00A12DFC">
        <w:rPr>
          <w:b/>
          <w:u w:val="single"/>
        </w:rPr>
        <w:t xml:space="preserve">HALİ: </w:t>
      </w:r>
    </w:p>
    <w:p w:rsidR="003C1B27" w:rsidRDefault="003C1B27" w:rsidP="006C0856">
      <w:pPr>
        <w:pStyle w:val="NoSpacing"/>
        <w:tabs>
          <w:tab w:val="left" w:pos="4673"/>
        </w:tabs>
        <w:rPr>
          <w:b/>
          <w:u w:val="single"/>
        </w:rPr>
      </w:pPr>
      <w:r>
        <w:t xml:space="preserve">‘’Yeni çıkan yasa, tüm çalışanları kaplıyormuş.’’ </w:t>
      </w:r>
    </w:p>
    <w:p w:rsidR="003C1B27" w:rsidRPr="00A12DFC" w:rsidRDefault="003C1B27" w:rsidP="00A12DFC">
      <w:pPr>
        <w:pStyle w:val="NoSpacing"/>
        <w:tabs>
          <w:tab w:val="left" w:pos="4673"/>
        </w:tabs>
        <w:rPr>
          <w:b/>
          <w:u w:val="single"/>
        </w:rPr>
      </w:pPr>
      <w:r>
        <w:rPr>
          <w:b/>
          <w:u w:val="single"/>
        </w:rPr>
        <w:t xml:space="preserve">DOĞRU </w:t>
      </w:r>
      <w:r w:rsidRPr="00A12DFC">
        <w:rPr>
          <w:b/>
          <w:u w:val="single"/>
        </w:rPr>
        <w:t xml:space="preserve">HALİ: </w:t>
      </w:r>
    </w:p>
    <w:p w:rsidR="003C1B27" w:rsidRDefault="003C1B27" w:rsidP="0091293B">
      <w:pPr>
        <w:pStyle w:val="NoSpacing"/>
        <w:tabs>
          <w:tab w:val="left" w:pos="4673"/>
        </w:tabs>
      </w:pPr>
      <w:r>
        <w:t xml:space="preserve">‘’Mutlaka sözlerini yanlış anlamış olmalıyım.’’ </w:t>
      </w:r>
    </w:p>
    <w:p w:rsidR="003C1B27" w:rsidRPr="00A12DFC" w:rsidRDefault="003C1B27" w:rsidP="00A12DFC">
      <w:pPr>
        <w:pStyle w:val="NoSpacing"/>
        <w:tabs>
          <w:tab w:val="left" w:pos="4673"/>
        </w:tabs>
        <w:rPr>
          <w:b/>
          <w:u w:val="single"/>
        </w:rPr>
      </w:pPr>
      <w:r>
        <w:rPr>
          <w:b/>
          <w:u w:val="single"/>
        </w:rPr>
        <w:t xml:space="preserve">DOĞRU </w:t>
      </w:r>
      <w:r w:rsidRPr="00A12DFC">
        <w:rPr>
          <w:b/>
          <w:u w:val="single"/>
        </w:rPr>
        <w:t xml:space="preserve">HALİ: </w:t>
      </w:r>
    </w:p>
    <w:p w:rsidR="003C1B27" w:rsidRDefault="003C1B27" w:rsidP="0091293B">
      <w:pPr>
        <w:pStyle w:val="NoSpacing"/>
        <w:tabs>
          <w:tab w:val="left" w:pos="4673"/>
        </w:tabs>
      </w:pPr>
      <w:r>
        <w:t xml:space="preserve">10) Aşağıdaki </w:t>
      </w:r>
      <w:r w:rsidRPr="00836F16">
        <w:rPr>
          <w:b/>
          <w:u w:val="single"/>
        </w:rPr>
        <w:t>kısa cevaplı</w:t>
      </w:r>
      <w:r>
        <w:t xml:space="preserve"> soruları, sorunun altında verilen boşluğu yazınız. </w:t>
      </w:r>
      <w:r w:rsidRPr="009210B5">
        <w:rPr>
          <w:b/>
        </w:rPr>
        <w:t>(6p)</w:t>
      </w:r>
    </w:p>
    <w:p w:rsidR="003C1B27" w:rsidRDefault="003C1B27" w:rsidP="0091293B">
      <w:pPr>
        <w:pStyle w:val="NoSpacing"/>
        <w:tabs>
          <w:tab w:val="left" w:pos="4673"/>
        </w:tabs>
      </w:pPr>
      <w:r>
        <w:t>a) Günlüklerin inandırıcı ve samimi (içten) bir nitelik taşımasının nedeni nedir?</w:t>
      </w:r>
    </w:p>
    <w:p w:rsidR="003C1B27" w:rsidRDefault="003C1B27" w:rsidP="0091293B">
      <w:pPr>
        <w:pStyle w:val="NoSpacing"/>
        <w:tabs>
          <w:tab w:val="left" w:pos="4673"/>
        </w:tabs>
      </w:pPr>
      <w:r>
        <w:t xml:space="preserve"> </w:t>
      </w:r>
    </w:p>
    <w:p w:rsidR="003C1B27" w:rsidRDefault="003C1B27" w:rsidP="0091293B">
      <w:pPr>
        <w:pStyle w:val="NoSpacing"/>
        <w:tabs>
          <w:tab w:val="left" w:pos="4673"/>
        </w:tabs>
      </w:pPr>
      <w:r>
        <w:t xml:space="preserve">b) Anıyı tarih metni niteliği taşıma riskinden koruyan özellik nedir? </w:t>
      </w:r>
    </w:p>
    <w:p w:rsidR="003C1B27" w:rsidRDefault="003C1B27" w:rsidP="0091293B">
      <w:pPr>
        <w:pStyle w:val="NoSpacing"/>
        <w:tabs>
          <w:tab w:val="left" w:pos="4673"/>
        </w:tabs>
      </w:pPr>
    </w:p>
    <w:p w:rsidR="003C1B27" w:rsidRPr="00076FBA" w:rsidRDefault="003C1B27" w:rsidP="00076FBA">
      <w:pPr>
        <w:pStyle w:val="NoSpacing"/>
      </w:pPr>
      <w:r>
        <w:t xml:space="preserve">c) </w:t>
      </w:r>
      <w:r w:rsidRPr="00076FBA">
        <w:t>Anı ile günlük türlerinin ikisi de insanların başından geçenleri anlatmasına rağmen bu türlerin ayrı ayrı metin türleri olarak incelenmesinin nedeni nedir?</w:t>
      </w: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rsidP="0091293B">
      <w:pPr>
        <w:pStyle w:val="NoSpacing"/>
        <w:tabs>
          <w:tab w:val="left" w:pos="4673"/>
        </w:tabs>
      </w:pPr>
      <w:r>
        <w:t>11) Öğretici metinler şunlardır; ……………………………………………………………………………..…………………………………………………………………….</w:t>
      </w:r>
    </w:p>
    <w:p w:rsidR="003C1B27" w:rsidRDefault="003C1B27" w:rsidP="0091293B">
      <w:pPr>
        <w:pStyle w:val="NoSpacing"/>
        <w:tabs>
          <w:tab w:val="left" w:pos="4673"/>
        </w:tabs>
      </w:pPr>
      <w:r>
        <w:t>Sanat metinleri; ………………..………………………………….……………metinler ve ……………………...…………………………………….metinler olmak üzere ikiye ayrılır. Anlatmaya edebi metinler şunlardır: ……………………….…………………………………………………………………………………….. Göstermeye bağlı edebi metinler; ……………………………… Türk Tiyatrosu ve ……………………………………… Türk Tiyatrosu olmak üzere</w:t>
      </w:r>
    </w:p>
    <w:p w:rsidR="003C1B27" w:rsidRDefault="003C1B27" w:rsidP="0091293B">
      <w:pPr>
        <w:pStyle w:val="NoSpacing"/>
        <w:tabs>
          <w:tab w:val="left" w:pos="4673"/>
        </w:tabs>
      </w:pPr>
      <w:r>
        <w:t>İkiye ayrılır. ……………………… Türk Tiyatrosu: Karagöz, Orta Oyunu, ……………………………………… ve Köy Seyirliktir. …………………. Türk</w:t>
      </w:r>
    </w:p>
    <w:p w:rsidR="003C1B27" w:rsidRDefault="003C1B27" w:rsidP="0091293B">
      <w:pPr>
        <w:pStyle w:val="NoSpacing"/>
        <w:tabs>
          <w:tab w:val="left" w:pos="4673"/>
        </w:tabs>
      </w:pPr>
      <w:r>
        <w:t xml:space="preserve">Tiyatrosu ise: Trajedi, …………………………… ve ………………………………..’dır. </w:t>
      </w:r>
      <w:r w:rsidRPr="009210B5">
        <w:rPr>
          <w:b/>
        </w:rPr>
        <w:t>(6p)</w:t>
      </w:r>
    </w:p>
    <w:p w:rsidR="003C1B27" w:rsidRPr="009210B5" w:rsidRDefault="003C1B27" w:rsidP="0091293B">
      <w:pPr>
        <w:pStyle w:val="NoSpacing"/>
        <w:tabs>
          <w:tab w:val="left" w:pos="4673"/>
        </w:tabs>
        <w:rPr>
          <w:b/>
        </w:rPr>
      </w:pPr>
      <w:r>
        <w:t xml:space="preserve">12) </w:t>
      </w:r>
      <w:r w:rsidRPr="0091293B">
        <w:t>Okul Müdürlüğüne okula gelemediğiniz gün için mazeret bildiren bir dilekçe yazınız.</w:t>
      </w:r>
      <w:r>
        <w:t xml:space="preserve"> </w:t>
      </w:r>
      <w:r>
        <w:rPr>
          <w:b/>
        </w:rPr>
        <w:t>(10p)</w:t>
      </w: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rsidP="0091293B">
      <w:pPr>
        <w:pStyle w:val="NoSpacing"/>
        <w:tabs>
          <w:tab w:val="left" w:pos="4673"/>
        </w:tabs>
      </w:pPr>
    </w:p>
    <w:p w:rsidR="003C1B27" w:rsidRDefault="003C1B27">
      <w:pPr>
        <w:pStyle w:val="NoSpacing"/>
        <w:tabs>
          <w:tab w:val="left" w:pos="4673"/>
        </w:tabs>
        <w:jc w:val="right"/>
      </w:pPr>
    </w:p>
    <w:p w:rsidR="003C1B27" w:rsidRDefault="003C1B27">
      <w:pPr>
        <w:pStyle w:val="NoSpacing"/>
        <w:tabs>
          <w:tab w:val="left" w:pos="4673"/>
        </w:tabs>
        <w:jc w:val="right"/>
      </w:pPr>
    </w:p>
    <w:p w:rsidR="003C1B27" w:rsidRDefault="003C1B27">
      <w:pPr>
        <w:pStyle w:val="NoSpacing"/>
        <w:tabs>
          <w:tab w:val="left" w:pos="4673"/>
        </w:tabs>
        <w:jc w:val="right"/>
      </w:pPr>
    </w:p>
    <w:p w:rsidR="003C1B27" w:rsidRDefault="003C1B27">
      <w:pPr>
        <w:pStyle w:val="NoSpacing"/>
        <w:tabs>
          <w:tab w:val="left" w:pos="4673"/>
        </w:tabs>
        <w:jc w:val="right"/>
      </w:pPr>
    </w:p>
    <w:p w:rsidR="003C1B27" w:rsidRPr="0091293B" w:rsidRDefault="003C1B27">
      <w:pPr>
        <w:pStyle w:val="NoSpacing"/>
        <w:tabs>
          <w:tab w:val="left" w:pos="4673"/>
        </w:tabs>
        <w:jc w:val="right"/>
      </w:pPr>
      <w:r>
        <w:t>BAŞARILAR…</w:t>
      </w:r>
    </w:p>
    <w:sectPr w:rsidR="003C1B27" w:rsidRPr="0091293B" w:rsidSect="00C45038">
      <w:pgSz w:w="11906" w:h="16838"/>
      <w:pgMar w:top="284" w:right="284" w:bottom="284"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B27" w:rsidRDefault="003C1B27" w:rsidP="00C45038">
      <w:pPr>
        <w:spacing w:after="0" w:line="240" w:lineRule="auto"/>
      </w:pPr>
      <w:r>
        <w:separator/>
      </w:r>
    </w:p>
  </w:endnote>
  <w:endnote w:type="continuationSeparator" w:id="0">
    <w:p w:rsidR="003C1B27" w:rsidRDefault="003C1B27" w:rsidP="00C450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VAGRoundedYeni">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B27" w:rsidRDefault="003C1B27" w:rsidP="00C45038">
      <w:pPr>
        <w:spacing w:after="0" w:line="240" w:lineRule="auto"/>
      </w:pPr>
      <w:r>
        <w:separator/>
      </w:r>
    </w:p>
  </w:footnote>
  <w:footnote w:type="continuationSeparator" w:id="0">
    <w:p w:rsidR="003C1B27" w:rsidRDefault="003C1B27" w:rsidP="00C450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20C6D"/>
    <w:multiLevelType w:val="multilevel"/>
    <w:tmpl w:val="23DC2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987E22"/>
    <w:multiLevelType w:val="hybridMultilevel"/>
    <w:tmpl w:val="4BFEB390"/>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4A41E29"/>
    <w:multiLevelType w:val="multilevel"/>
    <w:tmpl w:val="747E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8124B5"/>
    <w:multiLevelType w:val="hybridMultilevel"/>
    <w:tmpl w:val="F3E63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6652FF"/>
    <w:multiLevelType w:val="hybridMultilevel"/>
    <w:tmpl w:val="B65EC030"/>
    <w:lvl w:ilvl="0" w:tplc="D39A6964">
      <w:start w:val="1"/>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18C3E46"/>
    <w:multiLevelType w:val="multilevel"/>
    <w:tmpl w:val="9D1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645A83"/>
    <w:multiLevelType w:val="hybridMultilevel"/>
    <w:tmpl w:val="2BD847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75F5CAF"/>
    <w:multiLevelType w:val="multilevel"/>
    <w:tmpl w:val="C44C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6361CB"/>
    <w:multiLevelType w:val="multilevel"/>
    <w:tmpl w:val="06124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3607ECF"/>
    <w:multiLevelType w:val="hybridMultilevel"/>
    <w:tmpl w:val="238E63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9"/>
  </w:num>
  <w:num w:numId="4">
    <w:abstractNumId w:val="1"/>
  </w:num>
  <w:num w:numId="5">
    <w:abstractNumId w:val="4"/>
  </w:num>
  <w:num w:numId="6">
    <w:abstractNumId w:val="0"/>
  </w:num>
  <w:num w:numId="7">
    <w:abstractNumId w:val="2"/>
  </w:num>
  <w:num w:numId="8">
    <w:abstractNumId w:val="7"/>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5038"/>
    <w:rsid w:val="00026FE8"/>
    <w:rsid w:val="0006695C"/>
    <w:rsid w:val="00076FBA"/>
    <w:rsid w:val="000E45F9"/>
    <w:rsid w:val="001C41A0"/>
    <w:rsid w:val="002A408F"/>
    <w:rsid w:val="00304DBD"/>
    <w:rsid w:val="003235AF"/>
    <w:rsid w:val="00360FA5"/>
    <w:rsid w:val="003C1B27"/>
    <w:rsid w:val="004F7603"/>
    <w:rsid w:val="005C45D2"/>
    <w:rsid w:val="006C0856"/>
    <w:rsid w:val="007269A8"/>
    <w:rsid w:val="007A6F92"/>
    <w:rsid w:val="007D74FE"/>
    <w:rsid w:val="00836F16"/>
    <w:rsid w:val="0091293B"/>
    <w:rsid w:val="009210B5"/>
    <w:rsid w:val="009C02A4"/>
    <w:rsid w:val="009E0BB4"/>
    <w:rsid w:val="00A12DFC"/>
    <w:rsid w:val="00A23164"/>
    <w:rsid w:val="00AE1F0D"/>
    <w:rsid w:val="00B305E3"/>
    <w:rsid w:val="00BA4363"/>
    <w:rsid w:val="00BB3EAC"/>
    <w:rsid w:val="00BC06F0"/>
    <w:rsid w:val="00BD2482"/>
    <w:rsid w:val="00BF3F42"/>
    <w:rsid w:val="00C45038"/>
    <w:rsid w:val="00C61636"/>
    <w:rsid w:val="00C6438D"/>
    <w:rsid w:val="00CD3A31"/>
    <w:rsid w:val="00CD499A"/>
    <w:rsid w:val="00CF06B7"/>
    <w:rsid w:val="00D44D06"/>
    <w:rsid w:val="00D86EDF"/>
    <w:rsid w:val="00D91E76"/>
    <w:rsid w:val="00DC23A2"/>
    <w:rsid w:val="00E951B0"/>
    <w:rsid w:val="00E97665"/>
    <w:rsid w:val="00F7794A"/>
    <w:rsid w:val="00FA6252"/>
    <w:rsid w:val="00FB354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36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4503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C45038"/>
    <w:rPr>
      <w:rFonts w:cs="Times New Roman"/>
    </w:rPr>
  </w:style>
  <w:style w:type="paragraph" w:styleId="Footer">
    <w:name w:val="footer"/>
    <w:basedOn w:val="Normal"/>
    <w:link w:val="FooterChar"/>
    <w:uiPriority w:val="99"/>
    <w:semiHidden/>
    <w:rsid w:val="00C4503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C45038"/>
    <w:rPr>
      <w:rFonts w:cs="Times New Roman"/>
    </w:rPr>
  </w:style>
  <w:style w:type="paragraph" w:styleId="NoSpacing">
    <w:name w:val="No Spacing"/>
    <w:uiPriority w:val="99"/>
    <w:qFormat/>
    <w:rsid w:val="00C45038"/>
    <w:rPr>
      <w:lang w:eastAsia="en-US"/>
    </w:rPr>
  </w:style>
  <w:style w:type="character" w:customStyle="1" w:styleId="apple-converted-space">
    <w:name w:val="apple-converted-space"/>
    <w:basedOn w:val="DefaultParagraphFont"/>
    <w:uiPriority w:val="99"/>
    <w:rsid w:val="00C45038"/>
    <w:rPr>
      <w:rFonts w:cs="Times New Roman"/>
    </w:rPr>
  </w:style>
  <w:style w:type="character" w:styleId="Strong">
    <w:name w:val="Strong"/>
    <w:basedOn w:val="DefaultParagraphFont"/>
    <w:uiPriority w:val="99"/>
    <w:qFormat/>
    <w:rsid w:val="0091293B"/>
    <w:rPr>
      <w:rFonts w:cs="Times New Roman"/>
      <w:b/>
      <w:bCs/>
    </w:rPr>
  </w:style>
  <w:style w:type="paragraph" w:styleId="BalloonText">
    <w:name w:val="Balloon Text"/>
    <w:basedOn w:val="Normal"/>
    <w:link w:val="BalloonTextChar"/>
    <w:uiPriority w:val="99"/>
    <w:semiHidden/>
    <w:rsid w:val="004F76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F7603"/>
    <w:rPr>
      <w:rFonts w:ascii="Tahoma" w:eastAsia="Times New Roman" w:hAnsi="Tahoma" w:cs="Tahoma"/>
      <w:sz w:val="16"/>
      <w:szCs w:val="16"/>
    </w:rPr>
  </w:style>
  <w:style w:type="character" w:styleId="Hyperlink">
    <w:name w:val="Hyperlink"/>
    <w:basedOn w:val="DefaultParagraphFont"/>
    <w:uiPriority w:val="99"/>
    <w:semiHidden/>
    <w:rsid w:val="00304DBD"/>
    <w:rPr>
      <w:rFonts w:cs="Times New Roman"/>
      <w:color w:val="0000FF"/>
      <w:u w:val="single"/>
    </w:rPr>
  </w:style>
  <w:style w:type="paragraph" w:styleId="NormalWeb">
    <w:name w:val="Normal (Web)"/>
    <w:basedOn w:val="Normal"/>
    <w:uiPriority w:val="99"/>
    <w:semiHidden/>
    <w:rsid w:val="00CF06B7"/>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cokbilgi.com/yazi/durduramadigin-zamana-tutunma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445</TotalTime>
  <Pages>2</Pages>
  <Words>800</Words>
  <Characters>4560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Burak</dc:creator>
  <cp:keywords>www.sorubak.com</cp:keywords>
  <dc:description/>
  <cp:lastModifiedBy>edanur</cp:lastModifiedBy>
  <cp:revision>7</cp:revision>
  <cp:lastPrinted>2014-11-21T21:22:00Z</cp:lastPrinted>
  <dcterms:created xsi:type="dcterms:W3CDTF">2014-11-06T16:09:00Z</dcterms:created>
  <dcterms:modified xsi:type="dcterms:W3CDTF">2014-11-23T09:29:00Z</dcterms:modified>
  <cp:category>www.sorubak.com</cp:category>
</cp:coreProperties>
</file>