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10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6378"/>
        <w:gridCol w:w="1591"/>
      </w:tblGrid>
      <w:tr w:rsidR="0023758D" w:rsidRPr="00893A9B" w:rsidTr="00893A9B">
        <w:tc>
          <w:tcPr>
            <w:tcW w:w="2235" w:type="dxa"/>
          </w:tcPr>
          <w:p w:rsidR="0023758D" w:rsidRPr="00893A9B" w:rsidRDefault="0023758D" w:rsidP="00893A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378" w:type="dxa"/>
          </w:tcPr>
          <w:p w:rsidR="0023758D" w:rsidRPr="00893A9B" w:rsidRDefault="0023758D" w:rsidP="00893A9B">
            <w:pPr>
              <w:jc w:val="center"/>
              <w:rPr>
                <w:rFonts w:ascii="Cambria" w:hAnsi="Cambria" w:cs="Calibri"/>
                <w:b/>
                <w:sz w:val="16"/>
                <w:szCs w:val="16"/>
              </w:rPr>
            </w:pPr>
            <w:r w:rsidRPr="00893A9B">
              <w:rPr>
                <w:rFonts w:ascii="Cambria" w:hAnsi="Cambria" w:cs="Calibri"/>
                <w:b/>
                <w:sz w:val="16"/>
                <w:szCs w:val="16"/>
              </w:rPr>
              <w:t>ZÜBEYDE HANIM MESLEKİ VE TEKNİK ANADOLU  LİSESİ</w:t>
            </w:r>
          </w:p>
          <w:p w:rsidR="0023758D" w:rsidRPr="00893A9B" w:rsidRDefault="0023758D" w:rsidP="00893A9B">
            <w:pPr>
              <w:jc w:val="center"/>
              <w:rPr>
                <w:rFonts w:ascii="Cambria" w:hAnsi="Cambria" w:cs="Calibri"/>
                <w:b/>
                <w:sz w:val="16"/>
                <w:szCs w:val="16"/>
              </w:rPr>
            </w:pPr>
            <w:r w:rsidRPr="00893A9B">
              <w:rPr>
                <w:rFonts w:ascii="Cambria" w:hAnsi="Cambria" w:cs="Calibri"/>
                <w:b/>
                <w:sz w:val="16"/>
                <w:szCs w:val="16"/>
              </w:rPr>
              <w:t>2014 – 2015 ÖĞRETİM YILI</w:t>
            </w:r>
          </w:p>
          <w:p w:rsidR="0023758D" w:rsidRPr="00893A9B" w:rsidRDefault="0023758D" w:rsidP="00AF29D7">
            <w:pPr>
              <w:rPr>
                <w:rFonts w:ascii="Cambria" w:hAnsi="Cambria" w:cs="Calibri"/>
                <w:b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sz w:val="16"/>
                <w:szCs w:val="16"/>
              </w:rPr>
              <w:t xml:space="preserve">                                                     DİN KÜLTÜRÜ VE AHLAK BİLGİSİ</w:t>
            </w:r>
          </w:p>
          <w:p w:rsidR="0023758D" w:rsidRPr="00893A9B" w:rsidRDefault="0023758D" w:rsidP="00893A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sz w:val="16"/>
                <w:szCs w:val="16"/>
              </w:rPr>
              <w:t xml:space="preserve">  11</w:t>
            </w:r>
            <w:r w:rsidRPr="00893A9B">
              <w:rPr>
                <w:rFonts w:ascii="Cambria" w:hAnsi="Cambria" w:cs="Calibri"/>
                <w:b/>
                <w:sz w:val="16"/>
                <w:szCs w:val="16"/>
              </w:rPr>
              <w:t>.SINIF  1.DÖNEM 1.YAZILI</w:t>
            </w:r>
          </w:p>
        </w:tc>
        <w:tc>
          <w:tcPr>
            <w:tcW w:w="1591" w:type="dxa"/>
          </w:tcPr>
          <w:p w:rsidR="0023758D" w:rsidRPr="00893A9B" w:rsidRDefault="0023758D" w:rsidP="00893A9B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23758D" w:rsidRPr="00893A9B" w:rsidTr="00893A9B">
        <w:tc>
          <w:tcPr>
            <w:tcW w:w="2235" w:type="dxa"/>
          </w:tcPr>
          <w:p w:rsidR="0023758D" w:rsidRPr="00893A9B" w:rsidRDefault="0023758D" w:rsidP="00893A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3A9B">
              <w:rPr>
                <w:rFonts w:ascii="Calibri" w:hAnsi="Calibri" w:cs="Calibri"/>
                <w:sz w:val="16"/>
                <w:szCs w:val="16"/>
              </w:rPr>
              <w:t>Adı  - Soyadı:</w:t>
            </w:r>
          </w:p>
        </w:tc>
        <w:tc>
          <w:tcPr>
            <w:tcW w:w="6378" w:type="dxa"/>
            <w:vMerge w:val="restart"/>
          </w:tcPr>
          <w:p w:rsidR="0023758D" w:rsidRPr="00893A9B" w:rsidRDefault="0023758D" w:rsidP="00893A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noProof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26" type="#_x0000_t176" style="position:absolute;left:0;text-align:left;margin-left:-4.1pt;margin-top:5.55pt;width:291pt;height:25.5pt;z-index:251658240;mso-position-horizontal-relative:text;mso-position-vertical-relative:text">
                  <v:textbox>
                    <w:txbxContent>
                      <w:p w:rsidR="0023758D" w:rsidRPr="00274696" w:rsidRDefault="0023758D" w:rsidP="00893A9B">
                        <w:pPr>
                          <w:jc w:val="center"/>
                          <w:rPr>
                            <w:rFonts w:ascii="Calibri" w:hAnsi="Calibri" w:cs="Calibri"/>
                            <w:b/>
                          </w:rPr>
                        </w:pPr>
                        <w:r w:rsidRPr="00274696">
                          <w:rPr>
                            <w:rFonts w:ascii="Calibri" w:hAnsi="Calibri" w:cs="Calibri"/>
                            <w:b/>
                            <w:sz w:val="24"/>
                          </w:rPr>
                          <w:t>Emrolunduğun gibi dost doğru ol  (</w:t>
                        </w:r>
                        <w:r w:rsidRPr="00274696">
                          <w:rPr>
                            <w:rFonts w:ascii="Calibri" w:hAnsi="Calibri" w:cs="Calibri"/>
                            <w:b/>
                          </w:rPr>
                          <w:t>Hud 112)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91" w:type="dxa"/>
          </w:tcPr>
          <w:p w:rsidR="0023758D" w:rsidRPr="00893A9B" w:rsidRDefault="0023758D" w:rsidP="00893A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3A9B">
              <w:rPr>
                <w:rFonts w:ascii="Calibri" w:hAnsi="Calibri" w:cs="Calibri"/>
                <w:sz w:val="16"/>
                <w:szCs w:val="16"/>
              </w:rPr>
              <w:t>Sınıf - No:</w:t>
            </w:r>
          </w:p>
        </w:tc>
      </w:tr>
      <w:tr w:rsidR="0023758D" w:rsidRPr="00893A9B" w:rsidTr="00893A9B">
        <w:tc>
          <w:tcPr>
            <w:tcW w:w="2235" w:type="dxa"/>
          </w:tcPr>
          <w:p w:rsidR="0023758D" w:rsidRPr="00893A9B" w:rsidRDefault="0023758D" w:rsidP="00893A9B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3758D" w:rsidRPr="00893A9B" w:rsidRDefault="0023758D" w:rsidP="00893A9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</w:tcPr>
          <w:p w:rsidR="0023758D" w:rsidRPr="00893A9B" w:rsidRDefault="0023758D" w:rsidP="00893A9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91" w:type="dxa"/>
          </w:tcPr>
          <w:p w:rsidR="0023758D" w:rsidRPr="00893A9B" w:rsidRDefault="0023758D" w:rsidP="00893A9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23758D" w:rsidRPr="00893A9B" w:rsidRDefault="0023758D" w:rsidP="00893A9B">
      <w:pPr>
        <w:pStyle w:val="NoSpacing"/>
        <w:rPr>
          <w:rFonts w:cs="Calibri"/>
          <w:sz w:val="16"/>
          <w:szCs w:val="16"/>
        </w:rPr>
      </w:pPr>
    </w:p>
    <w:p w:rsidR="0023758D" w:rsidRPr="00893A9B" w:rsidRDefault="0023758D" w:rsidP="00893A9B">
      <w:pPr>
        <w:ind w:right="76"/>
        <w:jc w:val="both"/>
        <w:rPr>
          <w:rFonts w:ascii="Calibri" w:hAnsi="Calibri" w:cs="Calibri"/>
          <w:b/>
          <w:sz w:val="16"/>
          <w:szCs w:val="16"/>
        </w:rPr>
        <w:sectPr w:rsidR="0023758D" w:rsidRPr="00893A9B" w:rsidSect="00EF3E2A">
          <w:type w:val="continuous"/>
          <w:pgSz w:w="11906" w:h="16838"/>
          <w:pgMar w:top="1417" w:right="849" w:bottom="1417" w:left="993" w:header="708" w:footer="708" w:gutter="0"/>
          <w:cols w:sep="1" w:space="709"/>
          <w:docGrid w:linePitch="360"/>
        </w:sectPr>
      </w:pPr>
    </w:p>
    <w:p w:rsidR="0023758D" w:rsidRDefault="0023758D" w:rsidP="00893A9B">
      <w:pPr>
        <w:pStyle w:val="NoSpacing"/>
        <w:rPr>
          <w:rFonts w:cs="Calibri"/>
          <w:b/>
          <w:bCs/>
          <w:sz w:val="16"/>
          <w:szCs w:val="16"/>
        </w:rPr>
      </w:pPr>
      <w:r>
        <w:rPr>
          <w:rFonts w:cs="Calibri"/>
          <w:b/>
          <w:bCs/>
          <w:sz w:val="16"/>
          <w:szCs w:val="16"/>
        </w:rPr>
        <w:t>S.1. Tevekkül nedir ? Tanımlayınız. (10 puan)</w:t>
      </w:r>
    </w:p>
    <w:p w:rsidR="0023758D" w:rsidRDefault="0023758D" w:rsidP="00893A9B">
      <w:pPr>
        <w:pStyle w:val="NoSpacing"/>
        <w:rPr>
          <w:rFonts w:cs="Calibri"/>
          <w:b/>
          <w:bCs/>
          <w:sz w:val="16"/>
          <w:szCs w:val="16"/>
        </w:rPr>
      </w:pPr>
    </w:p>
    <w:p w:rsidR="0023758D" w:rsidRDefault="0023758D" w:rsidP="00893A9B">
      <w:pPr>
        <w:pStyle w:val="NoSpacing"/>
        <w:rPr>
          <w:rFonts w:cs="Calibri"/>
          <w:b/>
          <w:bCs/>
          <w:sz w:val="16"/>
          <w:szCs w:val="16"/>
        </w:rPr>
      </w:pPr>
      <w:r>
        <w:rPr>
          <w:rFonts w:cs="Calibri"/>
          <w:b/>
          <w:bCs/>
          <w:sz w:val="16"/>
          <w:szCs w:val="16"/>
        </w:rPr>
        <w:t>S.2. Kaza ve Kader nedir ? Tanımlayınız. (10 puan)</w:t>
      </w:r>
    </w:p>
    <w:p w:rsidR="0023758D" w:rsidRDefault="0023758D" w:rsidP="00893A9B">
      <w:pPr>
        <w:pStyle w:val="NoSpacing"/>
        <w:rPr>
          <w:rFonts w:cs="Calibri"/>
          <w:b/>
          <w:bCs/>
          <w:sz w:val="16"/>
          <w:szCs w:val="16"/>
        </w:rPr>
      </w:pPr>
    </w:p>
    <w:p w:rsidR="0023758D" w:rsidRDefault="0023758D" w:rsidP="00AF29D7">
      <w:pPr>
        <w:pStyle w:val="NoSpacing"/>
        <w:rPr>
          <w:rFonts w:cs="Calibri"/>
          <w:b/>
          <w:bCs/>
          <w:sz w:val="16"/>
          <w:szCs w:val="16"/>
        </w:rPr>
      </w:pPr>
      <w:r>
        <w:rPr>
          <w:rFonts w:cs="Calibri"/>
          <w:b/>
          <w:bCs/>
          <w:sz w:val="16"/>
          <w:szCs w:val="16"/>
        </w:rPr>
        <w:t>S.3.” Ölüm nimettir ” ifadesinden ne anlıyorsunuz.Açıklayınız. (15 puan)</w:t>
      </w:r>
    </w:p>
    <w:p w:rsidR="0023758D" w:rsidRDefault="0023758D" w:rsidP="00AF29D7">
      <w:pPr>
        <w:pStyle w:val="NoSpacing"/>
        <w:rPr>
          <w:rFonts w:cs="Calibri"/>
          <w:b/>
          <w:bCs/>
          <w:sz w:val="16"/>
          <w:szCs w:val="16"/>
        </w:rPr>
      </w:pPr>
    </w:p>
    <w:p w:rsidR="0023758D" w:rsidRDefault="0023758D" w:rsidP="00AF29D7">
      <w:pPr>
        <w:pStyle w:val="NoSpacing"/>
        <w:rPr>
          <w:rFonts w:cs="Calibri"/>
          <w:b/>
          <w:bCs/>
          <w:sz w:val="16"/>
          <w:szCs w:val="16"/>
        </w:rPr>
      </w:pPr>
      <w:r>
        <w:rPr>
          <w:rFonts w:cs="Calibri"/>
          <w:b/>
          <w:bCs/>
          <w:sz w:val="16"/>
          <w:szCs w:val="16"/>
        </w:rPr>
        <w:t>S.4. “  Kalbi elinde taşımak” ifadesini samimiyet kavramı  ile ilişkilendirip yorumlayınız. (15 puan)</w:t>
      </w:r>
    </w:p>
    <w:p w:rsidR="0023758D" w:rsidRDefault="0023758D" w:rsidP="00AF29D7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23758D" w:rsidRDefault="0023758D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  <w:r>
        <w:rPr>
          <w:rFonts w:ascii="Cambria" w:hAnsi="Cambria" w:cs="Calibri"/>
          <w:b/>
          <w:bCs/>
          <w:sz w:val="16"/>
          <w:szCs w:val="16"/>
        </w:rPr>
        <w:t>S.5. “İslam dini kolaylıklar dinidir” sözünden ne anlıyorsunuz.Açıklayınız. (10 puan)</w:t>
      </w:r>
    </w:p>
    <w:p w:rsidR="0023758D" w:rsidRDefault="0023758D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23758D" w:rsidRDefault="0023758D" w:rsidP="00C8384F">
      <w:pPr>
        <w:pStyle w:val="NoSpacing"/>
        <w:rPr>
          <w:rFonts w:ascii="Cambria" w:hAnsi="Cambria" w:cs="Calibri"/>
          <w:b/>
          <w:bCs/>
          <w:sz w:val="16"/>
          <w:szCs w:val="16"/>
        </w:rPr>
      </w:pPr>
      <w:r>
        <w:rPr>
          <w:rFonts w:ascii="Cambria" w:hAnsi="Cambria" w:cs="Calibri"/>
          <w:b/>
          <w:bCs/>
          <w:sz w:val="16"/>
          <w:szCs w:val="16"/>
        </w:rPr>
        <w:t>S.6. Hayır ve şer nedir ? Tanımlayınız. (10 puan)</w:t>
      </w:r>
    </w:p>
    <w:p w:rsidR="0023758D" w:rsidRDefault="0023758D" w:rsidP="00C8384F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23758D" w:rsidRDefault="0023758D" w:rsidP="00C8384F">
      <w:pPr>
        <w:pStyle w:val="NoSpacing"/>
        <w:rPr>
          <w:rFonts w:ascii="Cambria" w:hAnsi="Cambria" w:cs="Calibri"/>
          <w:b/>
          <w:bCs/>
          <w:sz w:val="16"/>
          <w:szCs w:val="16"/>
        </w:rPr>
      </w:pPr>
      <w:r>
        <w:rPr>
          <w:rFonts w:ascii="Cambria" w:hAnsi="Cambria" w:cs="Calibri"/>
          <w:b/>
          <w:bCs/>
          <w:sz w:val="16"/>
          <w:szCs w:val="16"/>
        </w:rPr>
        <w:t>S.7. Ecel ve Ömür nedir ? Tanımlayınız. (10 puan)</w:t>
      </w:r>
    </w:p>
    <w:p w:rsidR="0023758D" w:rsidRDefault="0023758D" w:rsidP="00C8384F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23758D" w:rsidRDefault="0023758D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  <w:r>
        <w:rPr>
          <w:rFonts w:ascii="Cambria" w:hAnsi="Cambria" w:cs="Calibri"/>
          <w:b/>
          <w:bCs/>
          <w:sz w:val="16"/>
          <w:szCs w:val="16"/>
        </w:rPr>
        <w:t>S.8. Külli irade ve cüzi irade nedir ? Tanımlayınız.(10 puan)</w:t>
      </w:r>
    </w:p>
    <w:p w:rsidR="0023758D" w:rsidRDefault="0023758D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23758D" w:rsidRDefault="0023758D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  <w:r>
        <w:rPr>
          <w:rFonts w:ascii="Cambria" w:hAnsi="Cambria" w:cs="Calibri"/>
          <w:b/>
          <w:bCs/>
          <w:sz w:val="16"/>
          <w:szCs w:val="16"/>
        </w:rPr>
        <w:t>S.9. Din Kültürü ve Ahlak Bilgisi Öğretmeni olsaydınız nasıl ders işlerdiniz,kendinize göre yorumlayınız.(10 puan)</w:t>
      </w:r>
    </w:p>
    <w:p w:rsidR="0023758D" w:rsidRDefault="0023758D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23758D" w:rsidRDefault="0023758D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23758D" w:rsidRDefault="0023758D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23758D" w:rsidRDefault="0023758D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23758D" w:rsidRDefault="0023758D" w:rsidP="00A67D47">
      <w:pPr>
        <w:ind w:right="76"/>
        <w:rPr>
          <w:rFonts w:ascii="Calibri" w:hAnsi="Calibri" w:cs="Calibri"/>
          <w:b/>
          <w:bCs/>
          <w:sz w:val="16"/>
          <w:szCs w:val="16"/>
        </w:rPr>
      </w:pPr>
      <w:r>
        <w:rPr>
          <w:rFonts w:ascii="Calibri" w:hAnsi="Calibri" w:cs="Calibri"/>
          <w:b/>
          <w:bCs/>
          <w:sz w:val="16"/>
          <w:szCs w:val="16"/>
        </w:rPr>
        <w:t>Not: 3. ve 5. sorular 15’er puan, diğer sorular 10’ar puandır.Sınav süresi bir ders saatidir.</w:t>
      </w:r>
    </w:p>
    <w:p w:rsidR="0023758D" w:rsidRPr="00EF7A5E" w:rsidRDefault="0023758D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  <w:sectPr w:rsidR="0023758D" w:rsidRPr="00EF7A5E" w:rsidSect="00EF7A5E">
          <w:type w:val="continuous"/>
          <w:pgSz w:w="11906" w:h="16838"/>
          <w:pgMar w:top="0" w:right="849" w:bottom="1417" w:left="993" w:header="708" w:footer="708" w:gutter="0"/>
          <w:cols w:sep="1" w:space="709"/>
          <w:docGrid w:linePitch="360"/>
        </w:sectPr>
      </w:pPr>
    </w:p>
    <w:p w:rsidR="0023758D" w:rsidRPr="00893A9B" w:rsidRDefault="0023758D" w:rsidP="00893A9B">
      <w:pPr>
        <w:pStyle w:val="NoSpacing"/>
        <w:rPr>
          <w:rFonts w:cs="Calibri"/>
          <w:sz w:val="16"/>
          <w:szCs w:val="16"/>
        </w:rPr>
      </w:pPr>
    </w:p>
    <w:p w:rsidR="0023758D" w:rsidRPr="00893A9B" w:rsidRDefault="0023758D" w:rsidP="00893A9B">
      <w:pPr>
        <w:pStyle w:val="NoSpacing"/>
        <w:rPr>
          <w:rFonts w:cs="Calibri"/>
          <w:sz w:val="16"/>
          <w:szCs w:val="16"/>
        </w:rPr>
      </w:pPr>
      <w:r>
        <w:rPr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7" type="#_x0000_t54" style="position:absolute;margin-left:-4.65pt;margin-top:2.2pt;width:490.5pt;height:79.5pt;z-index:251659264">
            <v:shadow on="t" opacity=".5" offset="-6pt,-6pt"/>
            <v:textbox>
              <w:txbxContent>
                <w:p w:rsidR="0023758D" w:rsidRPr="00274696" w:rsidRDefault="0023758D" w:rsidP="00893A9B">
                  <w:pPr>
                    <w:jc w:val="center"/>
                    <w:rPr>
                      <w:rFonts w:ascii="Cambria" w:hAnsi="Cambria"/>
                      <w:b/>
                      <w:sz w:val="16"/>
                      <w:szCs w:val="16"/>
                    </w:rPr>
                  </w:pPr>
                  <w:r w:rsidRPr="00274696">
                    <w:rPr>
                      <w:rFonts w:ascii="Cambria" w:hAnsi="Cambria"/>
                      <w:b/>
                      <w:sz w:val="16"/>
                      <w:szCs w:val="16"/>
                    </w:rPr>
                    <w:t>Utanmadıktan sonra dilediğini yapabilirisin</w:t>
                  </w:r>
                </w:p>
                <w:p w:rsidR="0023758D" w:rsidRPr="00A30F80" w:rsidRDefault="0023758D" w:rsidP="00893A9B">
                  <w:pPr>
                    <w:jc w:val="center"/>
                    <w:rPr>
                      <w:b/>
                      <w:sz w:val="28"/>
                    </w:rPr>
                  </w:pPr>
                </w:p>
                <w:p w:rsidR="0023758D" w:rsidRPr="00274696" w:rsidRDefault="0023758D" w:rsidP="00893A9B">
                  <w:pPr>
                    <w:jc w:val="center"/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</w:pPr>
                  <w:r w:rsidRPr="00274696"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 xml:space="preserve">   Hz. Muhammed (SAV)</w:t>
                  </w:r>
                </w:p>
              </w:txbxContent>
            </v:textbox>
          </v:shape>
        </w:pict>
      </w:r>
    </w:p>
    <w:p w:rsidR="0023758D" w:rsidRPr="00893A9B" w:rsidRDefault="0023758D" w:rsidP="00893A9B">
      <w:pPr>
        <w:pStyle w:val="NoSpacing"/>
        <w:jc w:val="right"/>
        <w:rPr>
          <w:rFonts w:cs="Calibri"/>
          <w:sz w:val="16"/>
          <w:szCs w:val="16"/>
        </w:rPr>
      </w:pPr>
    </w:p>
    <w:p w:rsidR="0023758D" w:rsidRPr="00893A9B" w:rsidRDefault="0023758D" w:rsidP="00893A9B">
      <w:pPr>
        <w:pStyle w:val="NoSpacing"/>
        <w:rPr>
          <w:rFonts w:cs="Calibri"/>
          <w:sz w:val="16"/>
          <w:szCs w:val="16"/>
        </w:rPr>
      </w:pPr>
    </w:p>
    <w:p w:rsidR="0023758D" w:rsidRPr="00893A9B" w:rsidRDefault="0023758D" w:rsidP="00893A9B">
      <w:pPr>
        <w:pStyle w:val="NoSpacing"/>
        <w:rPr>
          <w:rFonts w:cs="Calibri"/>
          <w:sz w:val="16"/>
          <w:szCs w:val="16"/>
        </w:rPr>
      </w:pPr>
    </w:p>
    <w:p w:rsidR="0023758D" w:rsidRPr="00893A9B" w:rsidRDefault="0023758D" w:rsidP="00893A9B">
      <w:pPr>
        <w:pStyle w:val="NoSpacing"/>
        <w:rPr>
          <w:rFonts w:cs="Calibri"/>
          <w:sz w:val="16"/>
          <w:szCs w:val="16"/>
        </w:rPr>
      </w:pPr>
    </w:p>
    <w:p w:rsidR="0023758D" w:rsidRPr="00893A9B" w:rsidRDefault="0023758D" w:rsidP="00893A9B">
      <w:pPr>
        <w:spacing w:after="40"/>
        <w:jc w:val="center"/>
        <w:rPr>
          <w:rFonts w:ascii="Calibri" w:hAnsi="Calibri" w:cs="Calibri"/>
          <w:b/>
          <w:bCs/>
          <w:sz w:val="16"/>
          <w:szCs w:val="16"/>
        </w:rPr>
      </w:pPr>
    </w:p>
    <w:p w:rsidR="0023758D" w:rsidRPr="00893A9B" w:rsidRDefault="0023758D" w:rsidP="00893A9B">
      <w:pPr>
        <w:spacing w:after="40"/>
        <w:jc w:val="center"/>
        <w:rPr>
          <w:rFonts w:ascii="Calibri" w:hAnsi="Calibri" w:cs="Calibri"/>
          <w:b/>
          <w:bCs/>
          <w:sz w:val="16"/>
          <w:szCs w:val="16"/>
        </w:rPr>
      </w:pPr>
    </w:p>
    <w:p w:rsidR="0023758D" w:rsidRPr="00893A9B" w:rsidRDefault="0023758D" w:rsidP="00893A9B">
      <w:pPr>
        <w:spacing w:after="40"/>
        <w:jc w:val="center"/>
        <w:rPr>
          <w:rFonts w:ascii="Calibri" w:hAnsi="Calibri" w:cs="Calibri"/>
          <w:b/>
          <w:bCs/>
          <w:sz w:val="16"/>
          <w:szCs w:val="16"/>
        </w:rPr>
      </w:pPr>
    </w:p>
    <w:p w:rsidR="0023758D" w:rsidRDefault="0023758D">
      <w:pPr>
        <w:rPr>
          <w:rFonts w:ascii="Calibri" w:hAnsi="Calibri" w:cs="Calibri"/>
          <w:sz w:val="16"/>
          <w:szCs w:val="16"/>
        </w:rPr>
      </w:pPr>
    </w:p>
    <w:p w:rsidR="0023758D" w:rsidRDefault="0023758D">
      <w:pPr>
        <w:rPr>
          <w:rFonts w:ascii="Calibri" w:hAnsi="Calibri" w:cs="Calibri"/>
          <w:b/>
          <w:bCs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b/>
          <w:bCs/>
          <w:sz w:val="16"/>
          <w:szCs w:val="16"/>
        </w:rPr>
        <w:t>Din Kültürü ve Ahlak Bilgisi Öğretmeni</w:t>
      </w:r>
    </w:p>
    <w:p w:rsidR="0023758D" w:rsidRDefault="0023758D" w:rsidP="00AB7EFC">
      <w:pPr>
        <w:jc w:val="center"/>
      </w:pPr>
      <w:r>
        <w:rPr>
          <w:rFonts w:ascii="Calibri" w:hAnsi="Calibri" w:cs="Calibri"/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Taner ALPTEKİN</w:t>
      </w:r>
      <w:r>
        <w:rPr>
          <w:rFonts w:ascii="Calibri" w:hAnsi="Calibri" w:cs="Calibri"/>
          <w:sz w:val="16"/>
          <w:szCs w:val="16"/>
        </w:rPr>
        <w:t xml:space="preserve"> </w:t>
      </w:r>
      <w:hyperlink r:id="rId7" w:history="1">
        <w:r>
          <w:rPr>
            <w:rStyle w:val="Hyperlink"/>
            <w:rFonts w:cs="Arial"/>
          </w:rPr>
          <w:t>www.sorubak.com</w:t>
        </w:r>
      </w:hyperlink>
      <w:r>
        <w:t xml:space="preserve"> </w:t>
      </w:r>
    </w:p>
    <w:p w:rsidR="0023758D" w:rsidRPr="00893A9B" w:rsidRDefault="0023758D">
      <w:pPr>
        <w:rPr>
          <w:rFonts w:ascii="Calibri" w:hAnsi="Calibri" w:cs="Calibri"/>
          <w:b/>
          <w:bCs/>
          <w:sz w:val="16"/>
          <w:szCs w:val="16"/>
        </w:rPr>
      </w:pPr>
    </w:p>
    <w:sectPr w:rsidR="0023758D" w:rsidRPr="00893A9B" w:rsidSect="00893A9B">
      <w:type w:val="continuous"/>
      <w:pgSz w:w="11906" w:h="16838"/>
      <w:pgMar w:top="0" w:right="849" w:bottom="142" w:left="993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58D" w:rsidRDefault="0023758D" w:rsidP="00893A9B">
      <w:r>
        <w:separator/>
      </w:r>
    </w:p>
  </w:endnote>
  <w:endnote w:type="continuationSeparator" w:id="0">
    <w:p w:rsidR="0023758D" w:rsidRDefault="0023758D" w:rsidP="00893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58D" w:rsidRDefault="0023758D" w:rsidP="00893A9B">
      <w:r>
        <w:separator/>
      </w:r>
    </w:p>
  </w:footnote>
  <w:footnote w:type="continuationSeparator" w:id="0">
    <w:p w:rsidR="0023758D" w:rsidRDefault="0023758D" w:rsidP="00893A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B3860"/>
    <w:multiLevelType w:val="hybridMultilevel"/>
    <w:tmpl w:val="36142466"/>
    <w:lvl w:ilvl="0" w:tplc="677EBF8E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3A9B"/>
    <w:rsid w:val="00201084"/>
    <w:rsid w:val="0023758D"/>
    <w:rsid w:val="0025386E"/>
    <w:rsid w:val="00274696"/>
    <w:rsid w:val="003F3CAE"/>
    <w:rsid w:val="004B4A19"/>
    <w:rsid w:val="005937C1"/>
    <w:rsid w:val="00816251"/>
    <w:rsid w:val="00890C45"/>
    <w:rsid w:val="00893A9B"/>
    <w:rsid w:val="008D3C08"/>
    <w:rsid w:val="009839C9"/>
    <w:rsid w:val="00A30F80"/>
    <w:rsid w:val="00A67D47"/>
    <w:rsid w:val="00AB7EFC"/>
    <w:rsid w:val="00AF29D7"/>
    <w:rsid w:val="00B21F61"/>
    <w:rsid w:val="00BD1A24"/>
    <w:rsid w:val="00C8384F"/>
    <w:rsid w:val="00C8693B"/>
    <w:rsid w:val="00EF3E2A"/>
    <w:rsid w:val="00EF7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A9B"/>
    <w:pPr>
      <w:widowControl w:val="0"/>
      <w:autoSpaceDE w:val="0"/>
      <w:autoSpaceDN w:val="0"/>
      <w:adjustRightInd w:val="0"/>
    </w:pPr>
    <w:rPr>
      <w:rFonts w:ascii="Arial" w:eastAsia="Times New Roman" w:hAnsi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93A9B"/>
    <w:rPr>
      <w:rFonts w:cs="Times New Roman"/>
      <w:lang w:eastAsia="en-US"/>
    </w:rPr>
  </w:style>
  <w:style w:type="character" w:customStyle="1" w:styleId="postbody">
    <w:name w:val="postbody"/>
    <w:basedOn w:val="DefaultParagraphFont"/>
    <w:uiPriority w:val="99"/>
    <w:rsid w:val="00893A9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93A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3A9B"/>
    <w:rPr>
      <w:rFonts w:ascii="Tahoma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rsid w:val="00893A9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893A9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93A9B"/>
    <w:rPr>
      <w:rFonts w:ascii="Arial" w:hAnsi="Arial" w:cs="Arial"/>
      <w:sz w:val="20"/>
      <w:szCs w:val="20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893A9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93A9B"/>
    <w:rPr>
      <w:rFonts w:ascii="Arial" w:hAnsi="Arial" w:cs="Arial"/>
      <w:sz w:val="20"/>
      <w:szCs w:val="20"/>
      <w:lang w:eastAsia="tr-TR"/>
    </w:rPr>
  </w:style>
  <w:style w:type="character" w:styleId="Hyperlink">
    <w:name w:val="Hyperlink"/>
    <w:basedOn w:val="DefaultParagraphFont"/>
    <w:uiPriority w:val="99"/>
    <w:semiHidden/>
    <w:rsid w:val="00AB7EF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67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1</Pages>
  <Words>221</Words>
  <Characters>1261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Taner ALPTEKİN</dc:creator>
  <cp:keywords>www.sorubak.com</cp:keywords>
  <dc:description/>
  <cp:lastModifiedBy>edanur</cp:lastModifiedBy>
  <cp:revision>10</cp:revision>
  <dcterms:created xsi:type="dcterms:W3CDTF">2014-11-06T19:34:00Z</dcterms:created>
  <dcterms:modified xsi:type="dcterms:W3CDTF">2014-11-12T20:21:00Z</dcterms:modified>
</cp:coreProperties>
</file>