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6378"/>
        <w:gridCol w:w="1591"/>
      </w:tblGrid>
      <w:tr w:rsidR="0049003B" w:rsidRPr="00893A9B" w:rsidTr="00893A9B">
        <w:tc>
          <w:tcPr>
            <w:tcW w:w="2235" w:type="dxa"/>
          </w:tcPr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</w:tcPr>
          <w:p w:rsidR="0049003B" w:rsidRPr="00893A9B" w:rsidRDefault="0049003B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ZÜBEYDE HANIM MESLEKİ VE TEKNİK ANADOLU  LİSESİ</w:t>
            </w:r>
          </w:p>
          <w:p w:rsidR="0049003B" w:rsidRPr="00893A9B" w:rsidRDefault="0049003B" w:rsidP="00893A9B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2014 – 2015 ÖĞRETİM YILI</w:t>
            </w:r>
          </w:p>
          <w:p w:rsidR="0049003B" w:rsidRPr="00893A9B" w:rsidRDefault="0049003B" w:rsidP="002E04F4">
            <w:pPr>
              <w:jc w:val="center"/>
              <w:rPr>
                <w:rFonts w:ascii="Cambria" w:hAnsi="Cambria" w:cs="Calibri"/>
                <w:b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</w:t>
            </w:r>
            <w:r w:rsidRPr="00893A9B">
              <w:rPr>
                <w:rFonts w:ascii="Cambria" w:hAnsi="Cambria" w:cs="Calibri"/>
                <w:b/>
                <w:sz w:val="16"/>
                <w:szCs w:val="16"/>
              </w:rPr>
              <w:t xml:space="preserve"> DİN KÜLTÜRÜ VE AHLAK BİLGİSİ </w:t>
            </w:r>
          </w:p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mbria" w:hAnsi="Cambria" w:cs="Calibri"/>
                <w:b/>
                <w:sz w:val="16"/>
                <w:szCs w:val="16"/>
              </w:rPr>
              <w:t xml:space="preserve">  10</w:t>
            </w:r>
            <w:r w:rsidRPr="00893A9B">
              <w:rPr>
                <w:rFonts w:ascii="Cambria" w:hAnsi="Cambria" w:cs="Calibri"/>
                <w:b/>
                <w:sz w:val="16"/>
                <w:szCs w:val="16"/>
              </w:rPr>
              <w:t>.SINIF  1.DÖNEM 1.YAZILI</w:t>
            </w:r>
          </w:p>
        </w:tc>
        <w:tc>
          <w:tcPr>
            <w:tcW w:w="1591" w:type="dxa"/>
          </w:tcPr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49003B" w:rsidRPr="00893A9B" w:rsidTr="00893A9B">
        <w:tc>
          <w:tcPr>
            <w:tcW w:w="2235" w:type="dxa"/>
          </w:tcPr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</w:tcPr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58240;mso-position-horizontal-relative:text;mso-position-vertical-relative:text">
                  <v:textbox>
                    <w:txbxContent>
                      <w:p w:rsidR="0049003B" w:rsidRPr="002016CF" w:rsidRDefault="0049003B" w:rsidP="00893A9B">
                        <w:pPr>
                          <w:jc w:val="center"/>
                          <w:rPr>
                            <w:rFonts w:ascii="Calibri" w:hAnsi="Calibri" w:cs="Calibri"/>
                            <w:b/>
                          </w:rPr>
                        </w:pPr>
                        <w:r w:rsidRPr="002016CF">
                          <w:rPr>
                            <w:rFonts w:ascii="Calibri" w:hAnsi="Calibri" w:cs="Calibri"/>
                            <w:b/>
                            <w:sz w:val="24"/>
                          </w:rPr>
                          <w:t>Emrolunduğun gibi dost doğru ol  (</w:t>
                        </w:r>
                        <w:r w:rsidRPr="002016CF">
                          <w:rPr>
                            <w:rFonts w:ascii="Calibri" w:hAnsi="Calibri" w:cs="Calibri"/>
                            <w:b/>
                          </w:rPr>
                          <w:t>Hud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</w:tcPr>
          <w:p w:rsidR="0049003B" w:rsidRPr="00893A9B" w:rsidRDefault="0049003B" w:rsidP="00893A9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3A9B">
              <w:rPr>
                <w:rFonts w:ascii="Calibri" w:hAnsi="Calibri" w:cs="Calibri"/>
                <w:sz w:val="16"/>
                <w:szCs w:val="16"/>
              </w:rPr>
              <w:t>Sınıf - No:</w:t>
            </w:r>
          </w:p>
        </w:tc>
      </w:tr>
      <w:tr w:rsidR="0049003B" w:rsidRPr="00893A9B" w:rsidTr="00893A9B">
        <w:tc>
          <w:tcPr>
            <w:tcW w:w="2235" w:type="dxa"/>
          </w:tcPr>
          <w:p w:rsidR="0049003B" w:rsidRPr="00893A9B" w:rsidRDefault="0049003B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9003B" w:rsidRPr="00893A9B" w:rsidRDefault="0049003B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</w:tcPr>
          <w:p w:rsidR="0049003B" w:rsidRPr="00893A9B" w:rsidRDefault="0049003B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91" w:type="dxa"/>
          </w:tcPr>
          <w:p w:rsidR="0049003B" w:rsidRPr="00893A9B" w:rsidRDefault="0049003B" w:rsidP="00893A9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ind w:right="76"/>
        <w:jc w:val="both"/>
        <w:rPr>
          <w:rFonts w:ascii="Calibri" w:hAnsi="Calibri" w:cs="Calibri"/>
          <w:b/>
          <w:sz w:val="16"/>
          <w:szCs w:val="16"/>
        </w:rPr>
        <w:sectPr w:rsidR="0049003B" w:rsidRPr="00893A9B" w:rsidSect="00EF3E2A">
          <w:type w:val="continuous"/>
          <w:pgSz w:w="11906" w:h="16838"/>
          <w:pgMar w:top="1417" w:right="849" w:bottom="1417" w:left="993" w:header="708" w:footer="708" w:gutter="0"/>
          <w:cols w:sep="1" w:space="709"/>
          <w:docGrid w:linePitch="360"/>
        </w:sectPr>
      </w:pP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S.1. Allah’ın birliğinin delillerini örneklerle açıklayınız.</w:t>
      </w: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S.2. İnsanın Allah’la iletişim şekillerini yazınız.</w:t>
      </w: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S.3.Temel  inanç  esaslarını (İmanın şartlarını)  yazınız.</w:t>
      </w:r>
    </w:p>
    <w:p w:rsidR="0049003B" w:rsidRDefault="0049003B" w:rsidP="00893A9B">
      <w:pPr>
        <w:pStyle w:val="NoSpacing"/>
        <w:rPr>
          <w:rFonts w:cs="Calibri"/>
          <w:b/>
          <w:bCs/>
          <w:sz w:val="16"/>
          <w:szCs w:val="16"/>
        </w:rPr>
      </w:pPr>
    </w:p>
    <w:p w:rsidR="0049003B" w:rsidRDefault="0049003B" w:rsidP="002E04F4">
      <w:pPr>
        <w:pStyle w:val="NoSpacing"/>
        <w:rPr>
          <w:rFonts w:cs="Calibri"/>
          <w:b/>
          <w:bCs/>
          <w:sz w:val="16"/>
          <w:szCs w:val="16"/>
        </w:rPr>
      </w:pPr>
      <w:r>
        <w:rPr>
          <w:rFonts w:cs="Calibri"/>
          <w:b/>
          <w:bCs/>
          <w:sz w:val="16"/>
          <w:szCs w:val="16"/>
        </w:rPr>
        <w:t>S.4.   Kıdem,  Muhalefetul lil havadis , Basar ve Tekvin kelimerinin anlamalrını yazınız.</w:t>
      </w:r>
    </w:p>
    <w:p w:rsidR="0049003B" w:rsidRDefault="0049003B" w:rsidP="002E04F4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S.5. Münker ve Nekir,Kiramen Katibin,Rıdvan ve israfil  meleklerin görevlerini  yazınız.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2E04F4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S.6. Kaza ve Kader kavramlarını tanımlayınız.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2E04F4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 xml:space="preserve">S.7.Kutsal Kitapları (İlahi Kitaplar) yazıp,hangi peygamberlere indirildiğini yazınız. 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EF7A5E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S.8.Peygamberlerin sıfatlarını yazınız.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S.9.”Dünya, ahiretin tarlasıdır” sözünden ne anlıyorsunuz yorumlayınız.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  <w:r>
        <w:rPr>
          <w:rFonts w:ascii="Cambria" w:hAnsi="Cambria" w:cs="Calibri"/>
          <w:b/>
          <w:bCs/>
          <w:sz w:val="16"/>
          <w:szCs w:val="16"/>
        </w:rPr>
        <w:t>S.10. Din Kültürü ve Ahlak Bilgisi Öğretmeni olsaydınız nasıl ders işlerdiniz,kendinize göre yorumlayınız.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1D0FA4">
      <w:pPr>
        <w:ind w:right="76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Not: Sorular  10’ar puandır.Sınav süresi bir ders saatidir.</w:t>
      </w: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</w:pPr>
    </w:p>
    <w:p w:rsidR="0049003B" w:rsidRPr="00EF7A5E" w:rsidRDefault="0049003B" w:rsidP="00893A9B">
      <w:pPr>
        <w:pStyle w:val="NoSpacing"/>
        <w:rPr>
          <w:rFonts w:ascii="Cambria" w:hAnsi="Cambria" w:cs="Calibri"/>
          <w:b/>
          <w:bCs/>
          <w:sz w:val="16"/>
          <w:szCs w:val="16"/>
        </w:rPr>
        <w:sectPr w:rsidR="0049003B" w:rsidRPr="00EF7A5E" w:rsidSect="00EF7A5E">
          <w:type w:val="continuous"/>
          <w:pgSz w:w="11906" w:h="16838"/>
          <w:pgMar w:top="0" w:right="849" w:bottom="1417" w:left="993" w:header="708" w:footer="708" w:gutter="0"/>
          <w:cols w:sep="1" w:space="709"/>
          <w:docGrid w:linePitch="360"/>
        </w:sectPr>
      </w:pPr>
    </w:p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margin-left:-4.65pt;margin-top:2.2pt;width:490.5pt;height:79.5pt;z-index:251659264">
            <v:shadow on="t" opacity=".5" offset="-6pt,-6pt"/>
            <v:textbox>
              <w:txbxContent>
                <w:p w:rsidR="0049003B" w:rsidRPr="002016CF" w:rsidRDefault="0049003B" w:rsidP="00893A9B">
                  <w:pPr>
                    <w:jc w:val="center"/>
                    <w:rPr>
                      <w:rFonts w:ascii="Cambria" w:hAnsi="Cambria"/>
                      <w:b/>
                      <w:sz w:val="16"/>
                      <w:szCs w:val="16"/>
                    </w:rPr>
                  </w:pPr>
                  <w:r w:rsidRPr="002016CF">
                    <w:rPr>
                      <w:rFonts w:ascii="Cambria" w:hAnsi="Cambria"/>
                      <w:b/>
                      <w:sz w:val="16"/>
                      <w:szCs w:val="16"/>
                    </w:rPr>
                    <w:t>Utanmadıktan sonra dilediğini yapabilirisin</w:t>
                  </w:r>
                </w:p>
                <w:p w:rsidR="0049003B" w:rsidRPr="00A30F80" w:rsidRDefault="0049003B" w:rsidP="00893A9B">
                  <w:pPr>
                    <w:jc w:val="center"/>
                    <w:rPr>
                      <w:b/>
                      <w:sz w:val="28"/>
                    </w:rPr>
                  </w:pPr>
                </w:p>
                <w:p w:rsidR="0049003B" w:rsidRPr="002016CF" w:rsidRDefault="0049003B" w:rsidP="00893A9B">
                  <w:pPr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 w:rsidRPr="002016CF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  Hz. Muhammed (SAV)</w:t>
                  </w:r>
                </w:p>
              </w:txbxContent>
            </v:textbox>
          </v:shape>
        </w:pict>
      </w:r>
    </w:p>
    <w:p w:rsidR="0049003B" w:rsidRPr="00893A9B" w:rsidRDefault="0049003B" w:rsidP="00893A9B">
      <w:pPr>
        <w:pStyle w:val="NoSpacing"/>
        <w:jc w:val="right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pStyle w:val="NoSpacing"/>
        <w:rPr>
          <w:rFonts w:cs="Calibri"/>
          <w:sz w:val="16"/>
          <w:szCs w:val="16"/>
        </w:rPr>
      </w:pPr>
    </w:p>
    <w:p w:rsidR="0049003B" w:rsidRPr="00893A9B" w:rsidRDefault="0049003B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49003B" w:rsidRPr="00893A9B" w:rsidRDefault="0049003B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49003B" w:rsidRPr="00893A9B" w:rsidRDefault="0049003B" w:rsidP="00893A9B">
      <w:pPr>
        <w:spacing w:after="40"/>
        <w:jc w:val="center"/>
        <w:rPr>
          <w:rFonts w:ascii="Calibri" w:hAnsi="Calibri" w:cs="Calibri"/>
          <w:b/>
          <w:bCs/>
          <w:sz w:val="16"/>
          <w:szCs w:val="16"/>
        </w:rPr>
      </w:pPr>
    </w:p>
    <w:p w:rsidR="0049003B" w:rsidRDefault="0049003B">
      <w:pPr>
        <w:rPr>
          <w:rFonts w:ascii="Calibri" w:hAnsi="Calibri" w:cs="Calibri"/>
          <w:sz w:val="16"/>
          <w:szCs w:val="16"/>
        </w:rPr>
      </w:pPr>
    </w:p>
    <w:p w:rsidR="0049003B" w:rsidRDefault="0049003B">
      <w:pPr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bCs/>
          <w:sz w:val="16"/>
          <w:szCs w:val="16"/>
        </w:rPr>
        <w:t>Din Kültürü ve Ahlak Bilgisi Öğretmeni</w:t>
      </w:r>
    </w:p>
    <w:p w:rsidR="0049003B" w:rsidRDefault="0049003B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Taner ALPTEKİN</w:t>
      </w:r>
      <w:r>
        <w:rPr>
          <w:rFonts w:ascii="Calibri" w:hAnsi="Calibri" w:cs="Calibri"/>
          <w:sz w:val="16"/>
          <w:szCs w:val="16"/>
        </w:rPr>
        <w:t xml:space="preserve"> </w:t>
      </w:r>
    </w:p>
    <w:p w:rsidR="0049003B" w:rsidRDefault="0049003B" w:rsidP="005D737C">
      <w:pPr>
        <w:jc w:val="center"/>
      </w:pPr>
      <w:hyperlink r:id="rId7" w:history="1">
        <w:r>
          <w:rPr>
            <w:rStyle w:val="Hyperlink"/>
            <w:rFonts w:cs="Arial"/>
          </w:rPr>
          <w:t>www.sorubak.com</w:t>
        </w:r>
      </w:hyperlink>
      <w:r>
        <w:t xml:space="preserve"> </w:t>
      </w:r>
    </w:p>
    <w:p w:rsidR="0049003B" w:rsidRPr="00893A9B" w:rsidRDefault="0049003B">
      <w:pPr>
        <w:rPr>
          <w:rFonts w:ascii="Calibri" w:hAnsi="Calibri" w:cs="Calibri"/>
          <w:b/>
          <w:bCs/>
          <w:sz w:val="16"/>
          <w:szCs w:val="16"/>
        </w:rPr>
      </w:pPr>
    </w:p>
    <w:sectPr w:rsidR="0049003B" w:rsidRPr="00893A9B" w:rsidSect="00893A9B">
      <w:type w:val="continuous"/>
      <w:pgSz w:w="11906" w:h="16838"/>
      <w:pgMar w:top="0" w:right="849" w:bottom="142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03B" w:rsidRDefault="0049003B" w:rsidP="00893A9B">
      <w:r>
        <w:separator/>
      </w:r>
    </w:p>
  </w:endnote>
  <w:endnote w:type="continuationSeparator" w:id="0">
    <w:p w:rsidR="0049003B" w:rsidRDefault="0049003B" w:rsidP="00893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03B" w:rsidRDefault="0049003B" w:rsidP="00893A9B">
      <w:r>
        <w:separator/>
      </w:r>
    </w:p>
  </w:footnote>
  <w:footnote w:type="continuationSeparator" w:id="0">
    <w:p w:rsidR="0049003B" w:rsidRDefault="0049003B" w:rsidP="00893A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3860"/>
    <w:multiLevelType w:val="hybridMultilevel"/>
    <w:tmpl w:val="36142466"/>
    <w:lvl w:ilvl="0" w:tplc="677EBF8E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A9B"/>
    <w:rsid w:val="001D0FA4"/>
    <w:rsid w:val="002016CF"/>
    <w:rsid w:val="002E04F4"/>
    <w:rsid w:val="0049003B"/>
    <w:rsid w:val="004B4A19"/>
    <w:rsid w:val="005937C1"/>
    <w:rsid w:val="005D737C"/>
    <w:rsid w:val="006544E5"/>
    <w:rsid w:val="00715C9A"/>
    <w:rsid w:val="00816251"/>
    <w:rsid w:val="00852986"/>
    <w:rsid w:val="00893A9B"/>
    <w:rsid w:val="008C3189"/>
    <w:rsid w:val="00A30F80"/>
    <w:rsid w:val="00B951B8"/>
    <w:rsid w:val="00C8693B"/>
    <w:rsid w:val="00CD1512"/>
    <w:rsid w:val="00E60C64"/>
    <w:rsid w:val="00EC2EB2"/>
    <w:rsid w:val="00EF3E2A"/>
    <w:rsid w:val="00EF7A5E"/>
    <w:rsid w:val="00F96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A9B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93A9B"/>
    <w:rPr>
      <w:rFonts w:cs="Times New Roman"/>
      <w:lang w:eastAsia="en-US"/>
    </w:rPr>
  </w:style>
  <w:style w:type="character" w:customStyle="1" w:styleId="postbody">
    <w:name w:val="postbody"/>
    <w:basedOn w:val="DefaultParagraphFont"/>
    <w:uiPriority w:val="99"/>
    <w:rsid w:val="00893A9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3A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3A9B"/>
    <w:rPr>
      <w:rFonts w:ascii="Tahoma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rsid w:val="00893A9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93A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3A9B"/>
    <w:rPr>
      <w:rFonts w:ascii="Arial" w:hAnsi="Arial" w:cs="Arial"/>
      <w:sz w:val="20"/>
      <w:szCs w:val="20"/>
      <w:lang w:eastAsia="tr-TR"/>
    </w:rPr>
  </w:style>
  <w:style w:type="character" w:styleId="Hyperlink">
    <w:name w:val="Hyperlink"/>
    <w:basedOn w:val="DefaultParagraphFont"/>
    <w:uiPriority w:val="99"/>
    <w:semiHidden/>
    <w:rsid w:val="005D73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93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219</Words>
  <Characters>1250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Taner ALPTEKİN</dc:creator>
  <cp:keywords>www.sorubak.com</cp:keywords>
  <dc:description/>
  <cp:lastModifiedBy>edanur</cp:lastModifiedBy>
  <cp:revision>9</cp:revision>
  <dcterms:created xsi:type="dcterms:W3CDTF">2014-11-06T19:34:00Z</dcterms:created>
  <dcterms:modified xsi:type="dcterms:W3CDTF">2014-11-12T20:21:00Z</dcterms:modified>
</cp:coreProperties>
</file>