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8EE" w:rsidRPr="006C3FF0" w:rsidRDefault="00D918EE" w:rsidP="006C3FF0">
      <w:pPr>
        <w:ind w:left="2124"/>
        <w:rPr>
          <w:rFonts w:ascii="Comic Sans MS" w:hAnsi="Comic Sans MS"/>
          <w:sz w:val="20"/>
          <w:szCs w:val="20"/>
        </w:rPr>
      </w:pPr>
      <w:r w:rsidRPr="00593535">
        <w:rPr>
          <w:rFonts w:ascii="Comic Sans MS" w:hAnsi="Comic Sans MS"/>
          <w:b/>
          <w:i/>
          <w:sz w:val="20"/>
          <w:szCs w:val="20"/>
          <w:u w:val="single"/>
        </w:rPr>
        <w:t>2014-2015 MKAL 1.TERM 1.EXAM</w:t>
      </w:r>
      <w:r w:rsidRPr="00593535">
        <w:rPr>
          <w:rFonts w:ascii="Comic Sans MS" w:hAnsi="Comic Sans MS"/>
          <w:b/>
          <w:i/>
          <w:sz w:val="20"/>
          <w:szCs w:val="20"/>
        </w:rPr>
        <w:tab/>
      </w:r>
      <w:r w:rsidRPr="00593535"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93535">
        <w:rPr>
          <w:rFonts w:ascii="Comic Sans MS" w:hAnsi="Comic Sans MS"/>
          <w:i/>
          <w:sz w:val="20"/>
          <w:szCs w:val="20"/>
        </w:rPr>
        <w:t>12.11.2014</w:t>
      </w:r>
    </w:p>
    <w:p w:rsidR="00D918EE" w:rsidRPr="0045773C" w:rsidRDefault="00D918EE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45773C">
        <w:rPr>
          <w:rFonts w:ascii="Comic Sans MS" w:hAnsi="Comic Sans MS"/>
          <w:sz w:val="20"/>
          <w:szCs w:val="20"/>
          <w:u w:val="single"/>
        </w:rPr>
        <w:t xml:space="preserve">A.Fill in the blanks:  </w:t>
      </w:r>
      <w:r w:rsidRPr="0045773C">
        <w:rPr>
          <w:rFonts w:ascii="Comic Sans MS" w:hAnsi="Comic Sans MS"/>
          <w:b/>
          <w:i/>
          <w:sz w:val="20"/>
          <w:szCs w:val="20"/>
          <w:u w:val="single"/>
        </w:rPr>
        <w:t>a /an / some / any /How many / How much / a lot of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1....................................are your shoes? 150 TL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2. There is...........................butter .It is enough to make an omlette.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3. I’ve got...........................tomatoes to make a salad.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4.Has she got .....................money  to buy that blouse?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5.There aren’t ...................................people in the street.It is too late.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6..........................................students have you got in this class?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7.She is rich.she has got .........................................money.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8.I’m .....................doctor.My sister is ............................engineer.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9.Would you like ...................................biscuits with your tea?</w:t>
      </w:r>
    </w:p>
    <w:p w:rsidR="00D918EE" w:rsidRPr="0045773C" w:rsidRDefault="00D918EE">
      <w:pPr>
        <w:rPr>
          <w:rFonts w:ascii="Comic Sans MS" w:hAnsi="Comic Sans MS"/>
          <w:i/>
          <w:sz w:val="20"/>
          <w:szCs w:val="20"/>
          <w:u w:val="single"/>
        </w:rPr>
      </w:pPr>
      <w:r w:rsidRPr="0045773C">
        <w:rPr>
          <w:rFonts w:ascii="Comic Sans MS" w:hAnsi="Comic Sans MS"/>
          <w:i/>
          <w:sz w:val="20"/>
          <w:szCs w:val="20"/>
          <w:u w:val="single"/>
        </w:rPr>
        <w:t>B.Write “</w:t>
      </w:r>
      <w:r w:rsidRPr="0045773C">
        <w:rPr>
          <w:rFonts w:ascii="Comic Sans MS" w:hAnsi="Comic Sans MS"/>
          <w:b/>
          <w:i/>
          <w:sz w:val="20"/>
          <w:szCs w:val="20"/>
          <w:u w:val="single"/>
        </w:rPr>
        <w:t>C</w:t>
      </w:r>
      <w:r w:rsidRPr="0045773C">
        <w:rPr>
          <w:rFonts w:ascii="Comic Sans MS" w:hAnsi="Comic Sans MS"/>
          <w:i/>
          <w:sz w:val="20"/>
          <w:szCs w:val="20"/>
          <w:u w:val="single"/>
        </w:rPr>
        <w:t>” for countables and “</w:t>
      </w:r>
      <w:r w:rsidRPr="0045773C">
        <w:rPr>
          <w:rFonts w:ascii="Comic Sans MS" w:hAnsi="Comic Sans MS"/>
          <w:b/>
          <w:i/>
          <w:sz w:val="20"/>
          <w:szCs w:val="20"/>
          <w:u w:val="single"/>
        </w:rPr>
        <w:t>U</w:t>
      </w:r>
      <w:r w:rsidRPr="0045773C">
        <w:rPr>
          <w:rFonts w:ascii="Comic Sans MS" w:hAnsi="Comic Sans MS"/>
          <w:i/>
          <w:sz w:val="20"/>
          <w:szCs w:val="20"/>
          <w:u w:val="single"/>
        </w:rPr>
        <w:t>” for uncountables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..............rubbish     ..............strawberry    ................news    ...................city      ....................dirt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..............glass       ...................information     ..............salt    .................potato    .........snow</w:t>
      </w:r>
    </w:p>
    <w:p w:rsidR="00D918EE" w:rsidRPr="0045773C" w:rsidRDefault="00D918EE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45773C">
        <w:rPr>
          <w:rFonts w:ascii="Comic Sans MS" w:hAnsi="Comic Sans MS"/>
          <w:sz w:val="20"/>
          <w:szCs w:val="20"/>
        </w:rPr>
        <w:t xml:space="preserve">C.Make the nouns </w:t>
      </w:r>
      <w:r w:rsidRPr="0045773C">
        <w:rPr>
          <w:rFonts w:ascii="Comic Sans MS" w:hAnsi="Comic Sans MS"/>
          <w:b/>
          <w:i/>
          <w:sz w:val="20"/>
          <w:szCs w:val="20"/>
          <w:u w:val="single"/>
        </w:rPr>
        <w:t>PLURAL</w:t>
      </w:r>
      <w:r w:rsidRPr="0045773C">
        <w:rPr>
          <w:rFonts w:ascii="Comic Sans MS" w:hAnsi="Comic Sans MS"/>
          <w:sz w:val="20"/>
          <w:szCs w:val="20"/>
        </w:rPr>
        <w:tab/>
      </w:r>
      <w:r w:rsidRPr="0045773C">
        <w:rPr>
          <w:rFonts w:ascii="Comic Sans MS" w:hAnsi="Comic Sans MS"/>
          <w:sz w:val="20"/>
          <w:szCs w:val="20"/>
        </w:rPr>
        <w:tab/>
      </w:r>
      <w:r w:rsidRPr="0045773C">
        <w:rPr>
          <w:rFonts w:ascii="Comic Sans MS" w:hAnsi="Comic Sans MS"/>
          <w:sz w:val="20"/>
          <w:szCs w:val="20"/>
        </w:rPr>
        <w:tab/>
      </w:r>
      <w:r w:rsidRPr="0045773C">
        <w:rPr>
          <w:rFonts w:ascii="Comic Sans MS" w:hAnsi="Comic Sans MS"/>
          <w:sz w:val="20"/>
          <w:szCs w:val="20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97"/>
        <w:gridCol w:w="2497"/>
      </w:tblGrid>
      <w:tr w:rsidR="00D918EE" w:rsidRPr="00A46EFC" w:rsidTr="00A46EFC">
        <w:trPr>
          <w:trHeight w:val="309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child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291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wife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309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mouse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309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baby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291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sheep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309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woman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291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actress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309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watch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309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tomato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918EE" w:rsidRPr="00A46EFC" w:rsidTr="00A46EFC">
        <w:trPr>
          <w:trHeight w:val="309"/>
        </w:trPr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46EFC">
              <w:rPr>
                <w:rFonts w:ascii="Comic Sans MS" w:hAnsi="Comic Sans MS"/>
                <w:sz w:val="20"/>
                <w:szCs w:val="20"/>
              </w:rPr>
              <w:t>box</w:t>
            </w:r>
          </w:p>
        </w:tc>
        <w:tc>
          <w:tcPr>
            <w:tcW w:w="2497" w:type="dxa"/>
          </w:tcPr>
          <w:p w:rsidR="00D918EE" w:rsidRPr="00A46EFC" w:rsidRDefault="00D918EE" w:rsidP="00A46EF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 xml:space="preserve"> D. D.Fill in the blanks: </w:t>
      </w:r>
      <w:r w:rsidRPr="0045773C">
        <w:rPr>
          <w:rFonts w:ascii="Comic Sans MS" w:hAnsi="Comic Sans MS"/>
          <w:b/>
          <w:i/>
          <w:sz w:val="20"/>
          <w:szCs w:val="20"/>
          <w:u w:val="single"/>
        </w:rPr>
        <w:t>a / an / the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1.There is ................dog there.   .........................dog is Ajda Pekkan’s.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2.....................Alps are in Switzerland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3..............................most difficult lesson is chemistry.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4..................................Queen lives in London.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5.................................Atlantic ocean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6................................umbrella is lighter than .................table.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7.I can play........................guitar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8.Kastamonu is in ....................north of Turkey.</w:t>
      </w:r>
    </w:p>
    <w:p w:rsidR="00D918EE" w:rsidRPr="0045773C" w:rsidRDefault="00D918EE">
      <w:pPr>
        <w:rPr>
          <w:rFonts w:ascii="Comic Sans MS" w:hAnsi="Comic Sans MS"/>
          <w:b/>
          <w:i/>
          <w:sz w:val="20"/>
          <w:szCs w:val="20"/>
        </w:rPr>
      </w:pPr>
      <w:r w:rsidRPr="0045773C">
        <w:rPr>
          <w:rFonts w:ascii="Comic Sans MS" w:hAnsi="Comic Sans MS"/>
          <w:b/>
          <w:i/>
          <w:sz w:val="20"/>
          <w:szCs w:val="20"/>
        </w:rPr>
        <w:t>E:   Answer these questions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1.Where do you come from?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2.How many best friends have you got?Who are they?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3.What do you like eating most?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4.What do you want to be? Why?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5.What do you think of being a coal miner?</w:t>
      </w:r>
    </w:p>
    <w:p w:rsidR="00D918EE" w:rsidRPr="0045773C" w:rsidRDefault="00D918EE" w:rsidP="00061A66">
      <w:pPr>
        <w:rPr>
          <w:rFonts w:ascii="Comic Sans MS" w:hAnsi="Comic Sans MS"/>
          <w:b/>
          <w:i/>
          <w:sz w:val="20"/>
          <w:szCs w:val="20"/>
        </w:rPr>
      </w:pPr>
      <w:r w:rsidRPr="0045773C">
        <w:rPr>
          <w:rFonts w:ascii="Comic Sans MS" w:hAnsi="Comic Sans MS"/>
          <w:b/>
          <w:i/>
          <w:sz w:val="20"/>
          <w:szCs w:val="20"/>
        </w:rPr>
        <w:t>F:   Answer these questions</w:t>
      </w:r>
    </w:p>
    <w:p w:rsidR="00D918EE" w:rsidRPr="0045773C" w:rsidRDefault="00D918EE" w:rsidP="00061A66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1.How often do you brush your teeth? (günde iki kez)</w:t>
      </w:r>
    </w:p>
    <w:p w:rsidR="00D918EE" w:rsidRPr="0045773C" w:rsidRDefault="00D918EE" w:rsidP="00061A66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2.How often does your brother go to school? (haftada beş kez )</w:t>
      </w:r>
    </w:p>
    <w:p w:rsidR="00D918EE" w:rsidRPr="0045773C" w:rsidRDefault="00D918EE" w:rsidP="00061A66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3.How often does Caner watch the news? (her akşam)</w:t>
      </w:r>
    </w:p>
    <w:p w:rsidR="00D918EE" w:rsidRPr="0045773C" w:rsidRDefault="00D918EE" w:rsidP="00061A66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4.How often do you eat in the canteen ? (nadiren)</w:t>
      </w:r>
    </w:p>
    <w:p w:rsidR="00D918EE" w:rsidRPr="0045773C" w:rsidRDefault="00D918EE" w:rsidP="00061A66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5.How often does Fatma sleep in the lesson? (asla)</w:t>
      </w:r>
    </w:p>
    <w:p w:rsidR="00D918EE" w:rsidRPr="0045773C" w:rsidRDefault="00D918EE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45773C">
        <w:rPr>
          <w:rFonts w:ascii="Comic Sans MS" w:hAnsi="Comic Sans MS"/>
          <w:b/>
          <w:i/>
          <w:sz w:val="20"/>
          <w:szCs w:val="20"/>
          <w:u w:val="single"/>
        </w:rPr>
        <w:t>G: Fill in possesive pronouns :   mine / yours /hers /him /ours /theirs /its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1.It is Ali’s hat.It is ..................................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2.They are Mr. And Mrs. Kibaroğlu.This house is........................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3.Hadise is a singer .These glasses are ..............................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4.This is my and my brother’s laptop. It is..................................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5.Ali: İs this pencil....................................? Eda: No ,It isn’t ........................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6.This is my live story.What about ..................................?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7.It is my grandparents’ housein the village. It is........................................</w:t>
      </w: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8.A: Is this Ayşe’s purse?     B:  No,it isn’t .....................................</w:t>
      </w:r>
    </w:p>
    <w:p w:rsidR="00D918EE" w:rsidRDefault="00D918EE">
      <w:pPr>
        <w:rPr>
          <w:rFonts w:ascii="Comic Sans MS" w:hAnsi="Comic Sans MS"/>
          <w:sz w:val="20"/>
          <w:szCs w:val="20"/>
        </w:rPr>
      </w:pPr>
      <w:r w:rsidRPr="0045773C">
        <w:rPr>
          <w:rFonts w:ascii="Comic Sans MS" w:hAnsi="Comic Sans MS"/>
          <w:sz w:val="20"/>
          <w:szCs w:val="20"/>
        </w:rPr>
        <w:t>9.We are Paul and Jane.Taht car is ...........................................</w:t>
      </w:r>
    </w:p>
    <w:p w:rsidR="00D918EE" w:rsidRDefault="00D918EE">
      <w:pPr>
        <w:rPr>
          <w:rFonts w:ascii="Comic Sans MS" w:hAnsi="Comic Sans MS"/>
          <w:sz w:val="20"/>
          <w:szCs w:val="20"/>
        </w:rPr>
      </w:pPr>
    </w:p>
    <w:p w:rsidR="00D918EE" w:rsidRDefault="00D918EE" w:rsidP="00C91DD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918EE" w:rsidRPr="007305D7" w:rsidRDefault="00D918EE" w:rsidP="00C91DDB">
      <w:pPr>
        <w:spacing w:after="0" w:line="240" w:lineRule="auto"/>
        <w:rPr>
          <w:b/>
        </w:rPr>
      </w:pPr>
      <w:r>
        <w:rPr>
          <w:b/>
        </w:rPr>
        <w:t xml:space="preserve">H: </w:t>
      </w:r>
      <w:r w:rsidRPr="007305D7">
        <w:rPr>
          <w:b/>
        </w:rPr>
        <w:t xml:space="preserve">Tell the way .Use the map below. (Aşağıdaki haritaya göre yolu tarif ediniz) </w:t>
      </w:r>
    </w:p>
    <w:p w:rsidR="00D918EE" w:rsidRPr="007305D7" w:rsidRDefault="00D918EE" w:rsidP="0055645D">
      <w:pPr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margin-left:7.5pt;margin-top:6.45pt;width:319.65pt;height:136.8pt;z-index:251658240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">
            <v:imagedata r:id="rId5" o:title=""/>
            <o:lock v:ext="edit" aspectratio="f"/>
          </v:shape>
        </w:pict>
      </w:r>
    </w:p>
    <w:p w:rsidR="00D918EE" w:rsidRPr="007305D7" w:rsidRDefault="00D918EE" w:rsidP="0055645D">
      <w:pPr>
        <w:rPr>
          <w:b/>
        </w:rPr>
      </w:pPr>
    </w:p>
    <w:p w:rsidR="00D918EE" w:rsidRPr="007305D7" w:rsidRDefault="00D918EE" w:rsidP="0055645D">
      <w:pPr>
        <w:rPr>
          <w:b/>
        </w:rPr>
      </w:pPr>
    </w:p>
    <w:p w:rsidR="00D918EE" w:rsidRPr="007305D7" w:rsidRDefault="00D918EE" w:rsidP="0055645D">
      <w:pPr>
        <w:rPr>
          <w:b/>
        </w:rPr>
      </w:pP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7" type="#_x0000_t68" style="position:absolute;margin-left:48pt;margin-top:17.9pt;width:19.7pt;height:35.25pt;z-index:251659264" strokeweight="2.5pt">
            <v:shadow color="#868686"/>
            <v:textbox style="layout-flow:vertical-ideographic"/>
          </v:shape>
        </w:pict>
      </w:r>
    </w:p>
    <w:p w:rsidR="00D918EE" w:rsidRPr="007305D7" w:rsidRDefault="00D918EE" w:rsidP="0055645D">
      <w:pPr>
        <w:rPr>
          <w:b/>
        </w:rPr>
      </w:pPr>
    </w:p>
    <w:p w:rsidR="00D918EE" w:rsidRPr="007305D7" w:rsidRDefault="00D918EE" w:rsidP="0055645D">
      <w:pPr>
        <w:rPr>
          <w:noProof/>
        </w:rPr>
      </w:pPr>
      <w:r>
        <w:rPr>
          <w:b/>
        </w:rPr>
        <w:t xml:space="preserve">     </w:t>
      </w:r>
      <w:r w:rsidRPr="007305D7">
        <w:rPr>
          <w:noProof/>
        </w:rPr>
        <w:t xml:space="preserve"> A: Excuse me! Where is the </w:t>
      </w:r>
      <w:r w:rsidRPr="007305D7">
        <w:rPr>
          <w:b/>
          <w:noProof/>
        </w:rPr>
        <w:t>police station</w:t>
      </w:r>
      <w:r w:rsidRPr="007305D7">
        <w:rPr>
          <w:noProof/>
        </w:rPr>
        <w:t>, please?</w:t>
      </w:r>
    </w:p>
    <w:p w:rsidR="00D918EE" w:rsidRPr="007305D7" w:rsidRDefault="00D918EE" w:rsidP="0055645D">
      <w:pPr>
        <w:rPr>
          <w:noProof/>
        </w:rPr>
      </w:pPr>
      <w:r w:rsidRPr="007305D7">
        <w:rPr>
          <w:noProof/>
        </w:rPr>
        <w:t xml:space="preserve">      B: Go __________________________________.</w:t>
      </w:r>
    </w:p>
    <w:p w:rsidR="00D918EE" w:rsidRPr="007305D7" w:rsidRDefault="00D918EE" w:rsidP="0055645D">
      <w:pPr>
        <w:rPr>
          <w:noProof/>
        </w:rPr>
      </w:pPr>
      <w:r w:rsidRPr="007305D7">
        <w:rPr>
          <w:noProof/>
        </w:rPr>
        <w:t xml:space="preserve">           _____________________________________.</w:t>
      </w:r>
    </w:p>
    <w:p w:rsidR="00D918EE" w:rsidRPr="007305D7" w:rsidRDefault="00D918EE" w:rsidP="0055645D">
      <w:pPr>
        <w:rPr>
          <w:noProof/>
        </w:rPr>
      </w:pPr>
      <w:r w:rsidRPr="007305D7">
        <w:rPr>
          <w:noProof/>
        </w:rPr>
        <w:t xml:space="preserve">           _____________________________________.</w:t>
      </w:r>
    </w:p>
    <w:p w:rsidR="00D918EE" w:rsidRDefault="00D918EE" w:rsidP="0055645D">
      <w:pPr>
        <w:rPr>
          <w:noProof/>
        </w:rPr>
      </w:pPr>
      <w:r w:rsidRPr="007305D7">
        <w:rPr>
          <w:noProof/>
        </w:rPr>
        <w:t xml:space="preserve">           _____________________________________.</w:t>
      </w:r>
    </w:p>
    <w:p w:rsidR="00D918EE" w:rsidRDefault="00D918EE" w:rsidP="0055645D">
      <w:pPr>
        <w:rPr>
          <w:b/>
          <w:i/>
          <w:noProof/>
          <w:u w:val="single"/>
        </w:rPr>
      </w:pPr>
      <w:r>
        <w:rPr>
          <w:noProof/>
        </w:rPr>
        <w:t xml:space="preserve">I : </w:t>
      </w:r>
      <w:r w:rsidRPr="0055645D">
        <w:rPr>
          <w:b/>
          <w:i/>
          <w:noProof/>
          <w:u w:val="single"/>
        </w:rPr>
        <w:t>Simple Present and Present Continuous</w:t>
      </w:r>
    </w:p>
    <w:p w:rsidR="00D918EE" w:rsidRDefault="00D918EE" w:rsidP="0055645D">
      <w:pPr>
        <w:rPr>
          <w:noProof/>
        </w:rPr>
      </w:pPr>
      <w:r>
        <w:rPr>
          <w:noProof/>
        </w:rPr>
        <w:t>1.Be quiet! Your grandparents .....................................................................(sleep)</w:t>
      </w:r>
    </w:p>
    <w:p w:rsidR="00D918EE" w:rsidRDefault="00D918EE" w:rsidP="0055645D">
      <w:pPr>
        <w:rPr>
          <w:noProof/>
        </w:rPr>
      </w:pPr>
      <w:r>
        <w:rPr>
          <w:noProof/>
        </w:rPr>
        <w:t>2.Angelina ..........................................(study) all the time.</w:t>
      </w:r>
    </w:p>
    <w:p w:rsidR="00D918EE" w:rsidRDefault="00D918EE" w:rsidP="0055645D">
      <w:pPr>
        <w:rPr>
          <w:noProof/>
        </w:rPr>
      </w:pPr>
      <w:r>
        <w:rPr>
          <w:noProof/>
        </w:rPr>
        <w:t>3. .........................your mother ............................(make ) tea now?</w:t>
      </w:r>
    </w:p>
    <w:p w:rsidR="00D918EE" w:rsidRDefault="00D918EE" w:rsidP="0055645D">
      <w:pPr>
        <w:rPr>
          <w:noProof/>
        </w:rPr>
      </w:pPr>
      <w:r>
        <w:rPr>
          <w:noProof/>
        </w:rPr>
        <w:t>4.She ...................................(not understand) this. Can you help her?</w:t>
      </w:r>
    </w:p>
    <w:p w:rsidR="00D918EE" w:rsidRDefault="00D918EE" w:rsidP="0055645D">
      <w:pPr>
        <w:rPr>
          <w:noProof/>
        </w:rPr>
      </w:pPr>
      <w:r>
        <w:rPr>
          <w:noProof/>
        </w:rPr>
        <w:t>5...........................clowns .......................(amuse) little children ?</w:t>
      </w:r>
    </w:p>
    <w:p w:rsidR="00D918EE" w:rsidRDefault="00D918EE" w:rsidP="0055645D">
      <w:pPr>
        <w:rPr>
          <w:noProof/>
        </w:rPr>
      </w:pPr>
      <w:r>
        <w:rPr>
          <w:noProof/>
        </w:rPr>
        <w:t>6.Why .......................you stll ....................................(sit)?Start doing your homework.</w:t>
      </w:r>
    </w:p>
    <w:p w:rsidR="00D918EE" w:rsidRDefault="00D918EE" w:rsidP="0055645D">
      <w:pPr>
        <w:rPr>
          <w:noProof/>
        </w:rPr>
      </w:pPr>
      <w:r>
        <w:rPr>
          <w:noProof/>
        </w:rPr>
        <w:t>7.Unfortunately , men .............................(not do)housework.Poor ladies</w:t>
      </w:r>
    </w:p>
    <w:p w:rsidR="00D918EE" w:rsidRDefault="00D918EE" w:rsidP="0055645D">
      <w:pPr>
        <w:rPr>
          <w:noProof/>
        </w:rPr>
      </w:pPr>
      <w:r>
        <w:rPr>
          <w:noProof/>
        </w:rPr>
        <w:t>8.I ...................................(keep ) an eye on you at the moment.</w:t>
      </w:r>
    </w:p>
    <w:p w:rsidR="00D918EE" w:rsidRDefault="00D918EE" w:rsidP="0055645D">
      <w:pPr>
        <w:rPr>
          <w:noProof/>
        </w:rPr>
      </w:pPr>
      <w:r>
        <w:rPr>
          <w:noProof/>
        </w:rPr>
        <w:t>9. Water .....................................(freeze) at 0  C.</w:t>
      </w:r>
    </w:p>
    <w:p w:rsidR="00D918EE" w:rsidRDefault="00D918EE" w:rsidP="0055645D">
      <w:pPr>
        <w:rPr>
          <w:noProof/>
        </w:rPr>
      </w:pPr>
      <w:r>
        <w:rPr>
          <w:noProof/>
        </w:rPr>
        <w:t>10. .......................she ............................ (need) a coat for winter?</w:t>
      </w:r>
    </w:p>
    <w:p w:rsidR="00D918EE" w:rsidRPr="00C91DDB" w:rsidRDefault="00D918EE" w:rsidP="0055645D">
      <w:pPr>
        <w:rPr>
          <w:b/>
          <w:i/>
          <w:noProof/>
          <w:u w:val="single"/>
        </w:rPr>
      </w:pPr>
      <w:r w:rsidRPr="00C91DDB">
        <w:rPr>
          <w:noProof/>
        </w:rPr>
        <w:t>J:</w:t>
      </w:r>
      <w:r w:rsidRPr="00C91DDB">
        <w:rPr>
          <w:b/>
          <w:i/>
          <w:noProof/>
          <w:u w:val="single"/>
        </w:rPr>
        <w:t xml:space="preserve"> Write full answer</w:t>
      </w:r>
    </w:p>
    <w:p w:rsidR="00D918EE" w:rsidRDefault="00D918EE" w:rsidP="0055645D">
      <w:pPr>
        <w:rPr>
          <w:noProof/>
        </w:rPr>
      </w:pPr>
      <w:r>
        <w:rPr>
          <w:noProof/>
        </w:rPr>
        <w:t>1.Can you speak french?</w:t>
      </w:r>
    </w:p>
    <w:p w:rsidR="00D918EE" w:rsidRDefault="00D918EE" w:rsidP="0055645D">
      <w:pPr>
        <w:rPr>
          <w:noProof/>
        </w:rPr>
      </w:pPr>
      <w:r>
        <w:rPr>
          <w:noProof/>
        </w:rPr>
        <w:t>2.Can a bird fly?</w:t>
      </w:r>
    </w:p>
    <w:p w:rsidR="00D918EE" w:rsidRDefault="00D918EE" w:rsidP="0055645D">
      <w:pPr>
        <w:rPr>
          <w:noProof/>
        </w:rPr>
      </w:pPr>
      <w:r>
        <w:rPr>
          <w:noProof/>
        </w:rPr>
        <w:t>3.What can’t you do in the library?</w:t>
      </w:r>
    </w:p>
    <w:p w:rsidR="00D918EE" w:rsidRDefault="00D918EE" w:rsidP="0055645D">
      <w:pPr>
        <w:rPr>
          <w:noProof/>
        </w:rPr>
      </w:pPr>
      <w:r>
        <w:rPr>
          <w:noProof/>
        </w:rPr>
        <w:t>4.What can’t you do during in a lesson?</w:t>
      </w:r>
    </w:p>
    <w:p w:rsidR="00D918EE" w:rsidRDefault="00D918EE" w:rsidP="0055645D">
      <w:pPr>
        <w:rPr>
          <w:noProof/>
          <w:sz w:val="40"/>
          <w:szCs w:val="40"/>
        </w:rPr>
      </w:pPr>
      <w:r>
        <w:rPr>
          <w:noProof/>
        </w:rPr>
        <w:t>5.Where can you sleep?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  <w:sz w:val="40"/>
          <w:szCs w:val="40"/>
        </w:rPr>
        <w:t>Good luck</w:t>
      </w:r>
      <w:r w:rsidRPr="00C91DDB">
        <w:rPr>
          <w:noProof/>
          <w:sz w:val="40"/>
          <w:szCs w:val="40"/>
        </w:rPr>
        <w:sym w:font="Wingdings" w:char="F04A"/>
      </w:r>
    </w:p>
    <w:p w:rsidR="00D918EE" w:rsidRPr="00C91DDB" w:rsidRDefault="00D918EE" w:rsidP="0055645D">
      <w:pPr>
        <w:rPr>
          <w:noProof/>
          <w:sz w:val="40"/>
          <w:szCs w:val="40"/>
        </w:rPr>
      </w:pPr>
      <w:hyperlink r:id="rId6" w:history="1">
        <w:r w:rsidRPr="00546681">
          <w:rPr>
            <w:rStyle w:val="Hyperlink"/>
            <w:noProof/>
            <w:sz w:val="40"/>
            <w:szCs w:val="40"/>
          </w:rPr>
          <w:t>www.sorubak.com</w:t>
        </w:r>
      </w:hyperlink>
      <w:r>
        <w:rPr>
          <w:noProof/>
          <w:sz w:val="40"/>
          <w:szCs w:val="40"/>
        </w:rPr>
        <w:t xml:space="preserve"> </w:t>
      </w:r>
    </w:p>
    <w:p w:rsidR="00D918EE" w:rsidRPr="0055645D" w:rsidRDefault="00D918EE" w:rsidP="0055645D">
      <w:pPr>
        <w:rPr>
          <w:noProof/>
        </w:rPr>
      </w:pPr>
    </w:p>
    <w:p w:rsidR="00D918EE" w:rsidRPr="007305D7" w:rsidRDefault="00D918EE" w:rsidP="0055645D">
      <w:pPr>
        <w:rPr>
          <w:noProof/>
        </w:rPr>
      </w:pP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</w:p>
    <w:p w:rsidR="00D918EE" w:rsidRPr="0045773C" w:rsidRDefault="00D918EE">
      <w:pPr>
        <w:rPr>
          <w:rFonts w:ascii="Comic Sans MS" w:hAnsi="Comic Sans MS"/>
          <w:sz w:val="20"/>
          <w:szCs w:val="20"/>
        </w:rPr>
      </w:pPr>
    </w:p>
    <w:sectPr w:rsidR="00D918EE" w:rsidRPr="0045773C" w:rsidSect="00454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1021"/>
    <w:multiLevelType w:val="hybridMultilevel"/>
    <w:tmpl w:val="831A0F8C"/>
    <w:lvl w:ilvl="0" w:tplc="B77CA80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662"/>
    <w:rsid w:val="000551CE"/>
    <w:rsid w:val="00061A66"/>
    <w:rsid w:val="00152BC3"/>
    <w:rsid w:val="00267E0E"/>
    <w:rsid w:val="004549A3"/>
    <w:rsid w:val="0045773C"/>
    <w:rsid w:val="00546681"/>
    <w:rsid w:val="0055645D"/>
    <w:rsid w:val="00593535"/>
    <w:rsid w:val="005D49F5"/>
    <w:rsid w:val="006C3FF0"/>
    <w:rsid w:val="007305D7"/>
    <w:rsid w:val="00A46EFC"/>
    <w:rsid w:val="00B33F8C"/>
    <w:rsid w:val="00C91DDB"/>
    <w:rsid w:val="00CF79CA"/>
    <w:rsid w:val="00D918EE"/>
    <w:rsid w:val="00E77662"/>
    <w:rsid w:val="00F4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9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D4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67E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4</Pages>
  <Words>670</Words>
  <Characters>3822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SEYHAN</dc:creator>
  <cp:keywords>www.sorubak.com</cp:keywords>
  <dc:description/>
  <cp:lastModifiedBy>edanur</cp:lastModifiedBy>
  <cp:revision>6</cp:revision>
  <dcterms:created xsi:type="dcterms:W3CDTF">2014-11-10T15:58:00Z</dcterms:created>
  <dcterms:modified xsi:type="dcterms:W3CDTF">2014-11-10T20:14:00Z</dcterms:modified>
</cp:coreProperties>
</file>