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1058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718"/>
        <w:gridCol w:w="5170"/>
        <w:gridCol w:w="287"/>
        <w:gridCol w:w="4883"/>
      </w:tblGrid>
      <w:tr w:rsidR="00853AAD" w:rsidRPr="00BA5816" w:rsidTr="00BA5816">
        <w:tc>
          <w:tcPr>
            <w:tcW w:w="718" w:type="dxa"/>
            <w:vAlign w:val="center"/>
          </w:tcPr>
          <w:p w:rsidR="00853AAD" w:rsidRPr="00BA5816" w:rsidRDefault="00853AAD" w:rsidP="00BA5816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457" w:type="dxa"/>
            <w:gridSpan w:val="2"/>
          </w:tcPr>
          <w:p w:rsidR="00853AAD" w:rsidRPr="00BA5816" w:rsidRDefault="00853AAD" w:rsidP="00BA5816">
            <w:pPr>
              <w:spacing w:after="0" w:line="240" w:lineRule="auto"/>
            </w:pPr>
            <w:r w:rsidRPr="00BA5816">
              <w:rPr>
                <w:noProof/>
                <w:lang w:eastAsia="tr-TR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2" o:spid="_x0000_i1029" type="#_x0000_t75" style="width:212.25pt;height:113.25pt;visibility:visible">
                  <v:imagedata r:id="rId7" o:title=""/>
                </v:shape>
              </w:pict>
            </w:r>
          </w:p>
        </w:tc>
        <w:tc>
          <w:tcPr>
            <w:tcW w:w="4883" w:type="dxa"/>
          </w:tcPr>
          <w:p w:rsidR="00853AAD" w:rsidRPr="00BA5816" w:rsidRDefault="00853AAD" w:rsidP="00BA5816">
            <w:pPr>
              <w:spacing w:after="0" w:line="240" w:lineRule="auto"/>
            </w:pPr>
          </w:p>
        </w:tc>
      </w:tr>
      <w:tr w:rsidR="00853AAD" w:rsidRPr="00BA5816" w:rsidTr="00BA5816">
        <w:tc>
          <w:tcPr>
            <w:tcW w:w="718" w:type="dxa"/>
            <w:vAlign w:val="center"/>
          </w:tcPr>
          <w:p w:rsidR="00853AAD" w:rsidRPr="00BA5816" w:rsidRDefault="00853AAD" w:rsidP="00BA5816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10340" w:type="dxa"/>
            <w:gridSpan w:val="3"/>
          </w:tcPr>
          <w:p w:rsidR="00853AAD" w:rsidRPr="00BA5816" w:rsidRDefault="00853AAD" w:rsidP="00BA5816">
            <w:pPr>
              <w:spacing w:after="0" w:line="480" w:lineRule="auto"/>
            </w:pPr>
            <w:r w:rsidRPr="00BA5816">
              <w:t xml:space="preserve">        Şekildeki cisim ters çeviriliyor. Ters çevirildikten sonra aşağıdakiler nasıl değişir. Boşlukları doldurunuz.</w:t>
            </w:r>
          </w:p>
          <w:p w:rsidR="00853AAD" w:rsidRPr="00BA5816" w:rsidRDefault="00853AAD" w:rsidP="00BA5816">
            <w:pPr>
              <w:pStyle w:val="ListParagraph"/>
              <w:numPr>
                <w:ilvl w:val="0"/>
                <w:numId w:val="2"/>
              </w:numPr>
              <w:spacing w:after="0" w:line="480" w:lineRule="auto"/>
            </w:pPr>
            <w:r w:rsidRPr="00BA5816">
              <w:t>Yere etki eden basınç kuvveti ……………………………………….</w:t>
            </w:r>
          </w:p>
          <w:p w:rsidR="00853AAD" w:rsidRPr="00BA5816" w:rsidRDefault="00853AAD" w:rsidP="00BA5816">
            <w:pPr>
              <w:pStyle w:val="ListParagraph"/>
              <w:numPr>
                <w:ilvl w:val="0"/>
                <w:numId w:val="2"/>
              </w:numPr>
              <w:spacing w:after="0" w:line="480" w:lineRule="auto"/>
            </w:pPr>
            <w:r w:rsidRPr="00BA5816">
              <w:t>Yere etki eden basınç   …………………………………………………..</w:t>
            </w:r>
          </w:p>
          <w:p w:rsidR="00853AAD" w:rsidRPr="00BA5816" w:rsidRDefault="00853AAD" w:rsidP="00BA5816">
            <w:pPr>
              <w:pStyle w:val="ListParagraph"/>
              <w:numPr>
                <w:ilvl w:val="0"/>
                <w:numId w:val="2"/>
              </w:numPr>
              <w:spacing w:after="0" w:line="480" w:lineRule="auto"/>
            </w:pPr>
            <w:r>
              <w:rPr>
                <w:noProof/>
                <w:lang w:eastAsia="tr-TR"/>
              </w:rPr>
              <w:pict>
                <v:shape id="Resim 1" o:spid="_x0000_s1026" type="#_x0000_t75" style="position:absolute;left:0;text-align:left;margin-left:359.85pt;margin-top:19.7pt;width:136.8pt;height:106.5pt;z-index:251658240;visibility:visible;mso-position-horizontal-relative:margin;mso-position-vertical-relative:margin">
                  <v:imagedata r:id="rId8" o:title=""/>
                  <w10:wrap type="square" anchorx="margin" anchory="margin"/>
                </v:shape>
              </w:pict>
            </w:r>
            <w:r w:rsidRPr="00BA5816">
              <w:t>Tabandaki sıvı basıncı …………………………………………………….</w:t>
            </w:r>
          </w:p>
          <w:p w:rsidR="00853AAD" w:rsidRPr="00BA5816" w:rsidRDefault="00853AAD" w:rsidP="00BA5816">
            <w:pPr>
              <w:pStyle w:val="ListParagraph"/>
              <w:numPr>
                <w:ilvl w:val="0"/>
                <w:numId w:val="2"/>
              </w:numPr>
              <w:spacing w:after="0" w:line="480" w:lineRule="auto"/>
            </w:pPr>
            <w:r w:rsidRPr="00BA5816">
              <w:t>Tabana etki eden sıvı basınç kuvveti …………………………….</w:t>
            </w:r>
          </w:p>
        </w:tc>
      </w:tr>
      <w:tr w:rsidR="00853AAD" w:rsidRPr="00BA5816" w:rsidTr="00BA5816">
        <w:tc>
          <w:tcPr>
            <w:tcW w:w="718" w:type="dxa"/>
            <w:vAlign w:val="center"/>
          </w:tcPr>
          <w:p w:rsidR="00853AAD" w:rsidRPr="00BA5816" w:rsidRDefault="00853AAD" w:rsidP="00BA5816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170" w:type="dxa"/>
          </w:tcPr>
          <w:p w:rsidR="00853AAD" w:rsidRPr="00BA5816" w:rsidRDefault="00853AAD" w:rsidP="00BA5816">
            <w:pPr>
              <w:spacing w:after="0" w:line="240" w:lineRule="auto"/>
            </w:pPr>
            <w:r w:rsidRPr="00BA5816">
              <w:rPr>
                <w:rFonts w:eastAsia="Times New Roman"/>
              </w:rPr>
              <w:object w:dxaOrig="7590" w:dyaOrig="3885">
                <v:shape id="_x0000_i1030" type="#_x0000_t75" style="width:235.5pt;height:120.75pt" o:ole="">
                  <v:imagedata r:id="rId9" o:title="" gain="109227f" blacklevel="-6554f"/>
                </v:shape>
                <o:OLEObject Type="Embed" ProgID="Paint.Picture" ShapeID="_x0000_i1030" DrawAspect="Content" ObjectID="_1480699005" r:id="rId10"/>
              </w:object>
            </w:r>
          </w:p>
        </w:tc>
        <w:tc>
          <w:tcPr>
            <w:tcW w:w="5170" w:type="dxa"/>
            <w:gridSpan w:val="2"/>
          </w:tcPr>
          <w:p w:rsidR="00853AAD" w:rsidRPr="00BA5816" w:rsidRDefault="00853AAD" w:rsidP="00BA5816">
            <w:pPr>
              <w:spacing w:after="0" w:line="240" w:lineRule="auto"/>
            </w:pPr>
          </w:p>
        </w:tc>
      </w:tr>
      <w:tr w:rsidR="00853AAD" w:rsidRPr="00BA5816" w:rsidTr="00BA5816">
        <w:trPr>
          <w:trHeight w:val="2178"/>
        </w:trPr>
        <w:tc>
          <w:tcPr>
            <w:tcW w:w="718" w:type="dxa"/>
            <w:vAlign w:val="center"/>
          </w:tcPr>
          <w:p w:rsidR="00853AAD" w:rsidRPr="00BA5816" w:rsidRDefault="00853AAD" w:rsidP="00BA5816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170" w:type="dxa"/>
          </w:tcPr>
          <w:p w:rsidR="00853AAD" w:rsidRPr="00BA5816" w:rsidRDefault="00853AAD" w:rsidP="00BA5816">
            <w:pPr>
              <w:spacing w:after="0" w:line="240" w:lineRule="auto"/>
            </w:pPr>
            <w:r w:rsidRPr="00BA5816">
              <w:rPr>
                <w:rFonts w:eastAsia="Times New Roman"/>
              </w:rPr>
              <w:object w:dxaOrig="6615" w:dyaOrig="3150">
                <v:shape id="_x0000_i1031" type="#_x0000_t75" style="width:248.25pt;height:117.75pt" o:ole="">
                  <v:imagedata r:id="rId11" o:title="" gain="109227f" blacklevel="-6554f"/>
                </v:shape>
                <o:OLEObject Type="Embed" ProgID="Paint.Picture" ShapeID="_x0000_i1031" DrawAspect="Content" ObjectID="_1480699006" r:id="rId12"/>
              </w:object>
            </w:r>
          </w:p>
        </w:tc>
        <w:tc>
          <w:tcPr>
            <w:tcW w:w="5170" w:type="dxa"/>
            <w:gridSpan w:val="2"/>
          </w:tcPr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spacing w:after="0" w:line="240" w:lineRule="auto"/>
            </w:pPr>
          </w:p>
        </w:tc>
      </w:tr>
      <w:tr w:rsidR="00853AAD" w:rsidRPr="00BA5816" w:rsidTr="00BA5816">
        <w:tc>
          <w:tcPr>
            <w:tcW w:w="718" w:type="dxa"/>
            <w:vAlign w:val="center"/>
          </w:tcPr>
          <w:p w:rsidR="00853AAD" w:rsidRPr="00BA5816" w:rsidRDefault="00853AAD" w:rsidP="00BA5816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170" w:type="dxa"/>
          </w:tcPr>
          <w:p w:rsidR="00853AAD" w:rsidRPr="00BA5816" w:rsidRDefault="00853AAD" w:rsidP="00BA5816">
            <w:pPr>
              <w:spacing w:after="0" w:line="240" w:lineRule="auto"/>
            </w:pPr>
            <w:r w:rsidRPr="00BA5816">
              <w:rPr>
                <w:noProof/>
                <w:lang w:eastAsia="tr-TR"/>
              </w:rPr>
              <w:pict>
                <v:shape id="Resim 7" o:spid="_x0000_i1032" type="#_x0000_t75" style="width:192.75pt;height:132.75pt;visibility:visible">
                  <v:imagedata r:id="rId13" o:title=""/>
                </v:shape>
              </w:pict>
            </w:r>
          </w:p>
        </w:tc>
        <w:tc>
          <w:tcPr>
            <w:tcW w:w="5170" w:type="dxa"/>
            <w:gridSpan w:val="2"/>
          </w:tcPr>
          <w:p w:rsidR="00853AAD" w:rsidRPr="00BA5816" w:rsidRDefault="00853AAD" w:rsidP="00BA5816">
            <w:pPr>
              <w:spacing w:after="0" w:line="240" w:lineRule="auto"/>
            </w:pPr>
          </w:p>
        </w:tc>
      </w:tr>
      <w:tr w:rsidR="00853AAD" w:rsidRPr="00BA5816" w:rsidTr="00BA5816">
        <w:tc>
          <w:tcPr>
            <w:tcW w:w="718" w:type="dxa"/>
            <w:vAlign w:val="center"/>
          </w:tcPr>
          <w:p w:rsidR="00853AAD" w:rsidRPr="00BA5816" w:rsidRDefault="00853AAD" w:rsidP="00BA5816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170" w:type="dxa"/>
          </w:tcPr>
          <w:p w:rsidR="00853AAD" w:rsidRPr="00BA5816" w:rsidRDefault="00853AAD" w:rsidP="00BA5816">
            <w:pPr>
              <w:spacing w:after="0" w:line="240" w:lineRule="auto"/>
            </w:pPr>
            <w:r w:rsidRPr="00BA5816">
              <w:rPr>
                <w:rFonts w:eastAsia="Times New Roman"/>
              </w:rPr>
              <w:object w:dxaOrig="5250" w:dyaOrig="2475">
                <v:shape id="_x0000_i1033" type="#_x0000_t75" style="width:243.75pt;height:114.75pt" o:ole="">
                  <v:imagedata r:id="rId14" o:title="" gain="109227f" blacklevel="-6554f"/>
                </v:shape>
                <o:OLEObject Type="Embed" ProgID="Paint.Picture" ShapeID="_x0000_i1033" DrawAspect="Content" ObjectID="_1480699007" r:id="rId15"/>
              </w:object>
            </w:r>
          </w:p>
        </w:tc>
        <w:tc>
          <w:tcPr>
            <w:tcW w:w="5170" w:type="dxa"/>
            <w:gridSpan w:val="2"/>
          </w:tcPr>
          <w:p w:rsidR="00853AAD" w:rsidRPr="00BA5816" w:rsidRDefault="00853AAD" w:rsidP="00BA5816">
            <w:pPr>
              <w:spacing w:after="0" w:line="240" w:lineRule="auto"/>
            </w:pPr>
          </w:p>
        </w:tc>
      </w:tr>
      <w:tr w:rsidR="00853AAD" w:rsidRPr="00BA5816" w:rsidTr="00BA5816">
        <w:tc>
          <w:tcPr>
            <w:tcW w:w="718" w:type="dxa"/>
            <w:vAlign w:val="center"/>
          </w:tcPr>
          <w:p w:rsidR="00853AAD" w:rsidRPr="00BA5816" w:rsidRDefault="00853AAD" w:rsidP="00BA5816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170" w:type="dxa"/>
          </w:tcPr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spacing w:after="0" w:line="240" w:lineRule="auto"/>
            </w:pPr>
            <w:r w:rsidRPr="00BA5816">
              <w:rPr>
                <w:noProof/>
                <w:lang w:eastAsia="tr-TR"/>
              </w:rPr>
              <w:pict>
                <v:shape id="Resim 8" o:spid="_x0000_i1034" type="#_x0000_t75" style="width:240pt;height:105pt;visibility:visible">
                  <v:imagedata r:id="rId16" o:title=""/>
                </v:shape>
              </w:pict>
            </w:r>
          </w:p>
        </w:tc>
        <w:tc>
          <w:tcPr>
            <w:tcW w:w="5170" w:type="dxa"/>
            <w:gridSpan w:val="2"/>
          </w:tcPr>
          <w:p w:rsidR="00853AAD" w:rsidRPr="00BA5816" w:rsidRDefault="00853AAD" w:rsidP="00BA5816">
            <w:pPr>
              <w:pStyle w:val="ListParagraph"/>
              <w:numPr>
                <w:ilvl w:val="0"/>
                <w:numId w:val="3"/>
              </w:numPr>
              <w:spacing w:after="0" w:line="240" w:lineRule="auto"/>
            </w:pPr>
            <w:r w:rsidRPr="00BA5816">
              <w:t>Yoğunluklarını küçükten büyüğe sıralayınız.</w:t>
            </w: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pStyle w:val="ListParagraph"/>
              <w:numPr>
                <w:ilvl w:val="0"/>
                <w:numId w:val="3"/>
              </w:numPr>
              <w:spacing w:after="0" w:line="240" w:lineRule="auto"/>
            </w:pPr>
            <w:r w:rsidRPr="00BA5816">
              <w:t>Hacimlerini kıyaslayınız.</w:t>
            </w: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pStyle w:val="ListParagraph"/>
              <w:numPr>
                <w:ilvl w:val="0"/>
                <w:numId w:val="3"/>
              </w:numPr>
              <w:spacing w:after="0" w:line="240" w:lineRule="auto"/>
            </w:pPr>
            <w:r w:rsidRPr="00BA5816">
              <w:t>Cisimlere etki eden kaldırma kuvvetlerini sıralayınız.</w:t>
            </w: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pStyle w:val="ListParagraph"/>
              <w:numPr>
                <w:ilvl w:val="0"/>
                <w:numId w:val="3"/>
              </w:numPr>
              <w:spacing w:after="0" w:line="240" w:lineRule="auto"/>
            </w:pPr>
            <w:r w:rsidRPr="00BA5816">
              <w:t>Cisimlerin batan hacimlerini kıyaslayınız.</w:t>
            </w: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spacing w:after="0" w:line="240" w:lineRule="auto"/>
            </w:pPr>
          </w:p>
        </w:tc>
      </w:tr>
      <w:tr w:rsidR="00853AAD" w:rsidRPr="00BA5816" w:rsidTr="00BA5816">
        <w:tc>
          <w:tcPr>
            <w:tcW w:w="718" w:type="dxa"/>
            <w:vAlign w:val="center"/>
          </w:tcPr>
          <w:p w:rsidR="00853AAD" w:rsidRPr="00BA5816" w:rsidRDefault="00853AAD" w:rsidP="00BA5816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170" w:type="dxa"/>
          </w:tcPr>
          <w:p w:rsidR="00853AAD" w:rsidRPr="00BA5816" w:rsidRDefault="00853AAD" w:rsidP="00BA5816">
            <w:pPr>
              <w:spacing w:after="0" w:line="240" w:lineRule="auto"/>
            </w:pPr>
            <w:r w:rsidRPr="00BA5816">
              <w:rPr>
                <w:noProof/>
                <w:lang w:eastAsia="tr-TR"/>
              </w:rPr>
              <w:pict>
                <v:shape id="Resim 13" o:spid="_x0000_i1035" type="#_x0000_t75" style="width:226.5pt;height:126.75pt;visibility:visible">
                  <v:imagedata r:id="rId17" o:title=""/>
                </v:shape>
              </w:pict>
            </w:r>
          </w:p>
        </w:tc>
        <w:tc>
          <w:tcPr>
            <w:tcW w:w="5170" w:type="dxa"/>
            <w:gridSpan w:val="2"/>
          </w:tcPr>
          <w:p w:rsidR="00853AAD" w:rsidRPr="00BA5816" w:rsidRDefault="00853AAD" w:rsidP="00BA5816">
            <w:pPr>
              <w:spacing w:after="0" w:line="240" w:lineRule="auto"/>
            </w:pPr>
            <w:r w:rsidRPr="00BA5816">
              <w:rPr>
                <w:noProof/>
                <w:lang w:eastAsia="tr-TR"/>
              </w:rPr>
              <w:pict>
                <v:shape id="Resim 5" o:spid="_x0000_i1036" type="#_x0000_t75" style="width:198.75pt;height:109.5pt;visibility:visible">
                  <v:imagedata r:id="rId18" o:title=""/>
                </v:shape>
              </w:pict>
            </w:r>
          </w:p>
        </w:tc>
      </w:tr>
      <w:tr w:rsidR="00853AAD" w:rsidRPr="00BA5816" w:rsidTr="00BA5816">
        <w:tc>
          <w:tcPr>
            <w:tcW w:w="718" w:type="dxa"/>
            <w:vAlign w:val="center"/>
          </w:tcPr>
          <w:p w:rsidR="00853AAD" w:rsidRPr="00BA5816" w:rsidRDefault="00853AAD" w:rsidP="00BA5816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170" w:type="dxa"/>
          </w:tcPr>
          <w:p w:rsidR="00853AAD" w:rsidRPr="00BA5816" w:rsidRDefault="00853AAD" w:rsidP="00BA5816">
            <w:pPr>
              <w:spacing w:after="0" w:line="240" w:lineRule="auto"/>
              <w:rPr>
                <w:noProof/>
                <w:lang w:eastAsia="tr-TR"/>
              </w:rPr>
            </w:pPr>
            <w:r w:rsidRPr="00BA5816">
              <w:rPr>
                <w:rFonts w:eastAsia="Times New Roman"/>
              </w:rPr>
              <w:object w:dxaOrig="4695" w:dyaOrig="2520">
                <v:shape id="_x0000_i1037" type="#_x0000_t75" style="width:234.75pt;height:126pt" o:ole="">
                  <v:imagedata r:id="rId19" o:title=""/>
                </v:shape>
                <o:OLEObject Type="Embed" ProgID="Paint.Picture" ShapeID="_x0000_i1037" DrawAspect="Content" ObjectID="_1480699008" r:id="rId20"/>
              </w:object>
            </w:r>
          </w:p>
        </w:tc>
        <w:tc>
          <w:tcPr>
            <w:tcW w:w="5170" w:type="dxa"/>
            <w:gridSpan w:val="2"/>
          </w:tcPr>
          <w:p w:rsidR="00853AAD" w:rsidRPr="00BA5816" w:rsidRDefault="00853AAD" w:rsidP="00BA5816">
            <w:pPr>
              <w:spacing w:after="0" w:line="240" w:lineRule="auto"/>
            </w:pPr>
            <w:r w:rsidRPr="00BA5816">
              <w:rPr>
                <w:rFonts w:eastAsia="Times New Roman"/>
              </w:rPr>
              <w:object w:dxaOrig="4440" w:dyaOrig="2835">
                <v:shape id="_x0000_i1038" type="#_x0000_t75" style="width:193.5pt;height:123pt" o:ole="">
                  <v:imagedata r:id="rId21" o:title=""/>
                </v:shape>
                <o:OLEObject Type="Embed" ProgID="Paint.Picture" ShapeID="_x0000_i1038" DrawAspect="Content" ObjectID="_1480699009" r:id="rId22"/>
              </w:object>
            </w:r>
          </w:p>
        </w:tc>
      </w:tr>
    </w:tbl>
    <w:p w:rsidR="00853AAD" w:rsidRDefault="00853AAD" w:rsidP="00B66085"/>
    <w:p w:rsidR="00853AAD" w:rsidRDefault="00853AAD" w:rsidP="00B66085"/>
    <w:p w:rsidR="00853AAD" w:rsidRDefault="00853AAD" w:rsidP="00B66085"/>
    <w:p w:rsidR="00853AAD" w:rsidRDefault="00853AAD" w:rsidP="00B66085"/>
    <w:p w:rsidR="00853AAD" w:rsidRDefault="00853AAD" w:rsidP="00E5666D">
      <w:pPr>
        <w:tabs>
          <w:tab w:val="left" w:pos="0"/>
        </w:tabs>
        <w:spacing w:after="0" w:line="240" w:lineRule="auto"/>
        <w:rPr>
          <w:rFonts w:ascii="Times New Roman" w:hAnsi="Times New Roman"/>
          <w:sz w:val="20"/>
          <w:szCs w:val="20"/>
          <w:lang w:eastAsia="tr-TR"/>
        </w:rPr>
      </w:pPr>
      <w:hyperlink r:id="rId23" w:history="1">
        <w:r w:rsidRPr="009E0A61">
          <w:rPr>
            <w:rStyle w:val="Hyperlink"/>
            <w:rFonts w:ascii="Times New Roman" w:hAnsi="Times New Roman"/>
            <w:sz w:val="20"/>
            <w:szCs w:val="20"/>
            <w:lang w:eastAsia="tr-TR"/>
          </w:rPr>
          <w:t>www.sorubak.com</w:t>
        </w:r>
      </w:hyperlink>
      <w:r>
        <w:rPr>
          <w:rFonts w:ascii="Times New Roman" w:hAnsi="Times New Roman"/>
          <w:sz w:val="20"/>
          <w:szCs w:val="20"/>
          <w:lang w:eastAsia="tr-TR"/>
        </w:rPr>
        <w:t xml:space="preserve"> </w:t>
      </w:r>
    </w:p>
    <w:p w:rsidR="00853AAD" w:rsidRDefault="00853AAD" w:rsidP="00B66085"/>
    <w:tbl>
      <w:tblPr>
        <w:tblW w:w="11058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709"/>
        <w:gridCol w:w="5246"/>
        <w:gridCol w:w="283"/>
        <w:gridCol w:w="4820"/>
      </w:tblGrid>
      <w:tr w:rsidR="00853AAD" w:rsidRPr="00BA5816" w:rsidTr="00BA5816">
        <w:tc>
          <w:tcPr>
            <w:tcW w:w="709" w:type="dxa"/>
            <w:vAlign w:val="center"/>
          </w:tcPr>
          <w:p w:rsidR="00853AAD" w:rsidRPr="00BA5816" w:rsidRDefault="00853AAD" w:rsidP="00BA5816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317" w:hanging="141"/>
            </w:pPr>
          </w:p>
        </w:tc>
        <w:tc>
          <w:tcPr>
            <w:tcW w:w="5529" w:type="dxa"/>
            <w:gridSpan w:val="2"/>
          </w:tcPr>
          <w:p w:rsidR="00853AAD" w:rsidRPr="00BA5816" w:rsidRDefault="00853AAD" w:rsidP="00BA5816">
            <w:pPr>
              <w:spacing w:after="0" w:line="240" w:lineRule="auto"/>
            </w:pPr>
            <w:r w:rsidRPr="00BA5816">
              <w:rPr>
                <w:rFonts w:eastAsia="Times New Roman"/>
              </w:rPr>
              <w:object w:dxaOrig="4245" w:dyaOrig="2325">
                <v:shape id="_x0000_i1039" type="#_x0000_t75" style="width:212.25pt;height:116.25pt" o:ole="">
                  <v:imagedata r:id="rId24" o:title=""/>
                </v:shape>
                <o:OLEObject Type="Embed" ProgID="Paint.Picture" ShapeID="_x0000_i1039" DrawAspect="Content" ObjectID="_1480699010" r:id="rId25"/>
              </w:object>
            </w:r>
          </w:p>
        </w:tc>
        <w:tc>
          <w:tcPr>
            <w:tcW w:w="4820" w:type="dxa"/>
          </w:tcPr>
          <w:p w:rsidR="00853AAD" w:rsidRPr="00BA5816" w:rsidRDefault="00853AAD" w:rsidP="00BA5816">
            <w:pPr>
              <w:spacing w:after="0" w:line="240" w:lineRule="auto"/>
            </w:pPr>
          </w:p>
        </w:tc>
      </w:tr>
      <w:tr w:rsidR="00853AAD" w:rsidRPr="00BA5816" w:rsidTr="00BA5816">
        <w:tc>
          <w:tcPr>
            <w:tcW w:w="709" w:type="dxa"/>
            <w:vAlign w:val="center"/>
          </w:tcPr>
          <w:p w:rsidR="00853AAD" w:rsidRPr="00BA5816" w:rsidRDefault="00853AAD" w:rsidP="00BA5816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426"/>
            </w:pPr>
          </w:p>
        </w:tc>
        <w:tc>
          <w:tcPr>
            <w:tcW w:w="10349" w:type="dxa"/>
            <w:gridSpan w:val="3"/>
          </w:tcPr>
          <w:p w:rsidR="00853AAD" w:rsidRPr="00BA5816" w:rsidRDefault="00853AAD" w:rsidP="00BA5816">
            <w:pPr>
              <w:spacing w:after="0" w:line="480" w:lineRule="auto"/>
            </w:pPr>
            <w:r w:rsidRPr="00BA5816">
              <w:t xml:space="preserve">         Şekildeki cisim ters çeviriliyor. Ters çevirildikten sonra aşağıdakiler nasıl değişir. Boşlukları doldurunuz.</w:t>
            </w:r>
          </w:p>
          <w:p w:rsidR="00853AAD" w:rsidRPr="00BA5816" w:rsidRDefault="00853AAD" w:rsidP="00BA5816">
            <w:pPr>
              <w:pStyle w:val="ListParagraph"/>
              <w:numPr>
                <w:ilvl w:val="0"/>
                <w:numId w:val="2"/>
              </w:numPr>
              <w:spacing w:after="0" w:line="480" w:lineRule="auto"/>
            </w:pPr>
            <w:r w:rsidRPr="00BA5816">
              <w:t>Yere etki eden basınç kuvveti ……………………………………….</w:t>
            </w:r>
          </w:p>
          <w:p w:rsidR="00853AAD" w:rsidRPr="00BA5816" w:rsidRDefault="00853AAD" w:rsidP="00BA5816">
            <w:pPr>
              <w:pStyle w:val="ListParagraph"/>
              <w:numPr>
                <w:ilvl w:val="0"/>
                <w:numId w:val="2"/>
              </w:numPr>
              <w:spacing w:after="0" w:line="480" w:lineRule="auto"/>
            </w:pPr>
            <w:r w:rsidRPr="00BA5816">
              <w:t>Yere etki eden basınç   …………………………………………………..</w:t>
            </w:r>
          </w:p>
          <w:p w:rsidR="00853AAD" w:rsidRPr="00BA5816" w:rsidRDefault="00853AAD" w:rsidP="00BA5816">
            <w:pPr>
              <w:pStyle w:val="ListParagraph"/>
              <w:numPr>
                <w:ilvl w:val="0"/>
                <w:numId w:val="2"/>
              </w:numPr>
              <w:spacing w:after="0" w:line="480" w:lineRule="auto"/>
            </w:pPr>
            <w:r>
              <w:rPr>
                <w:noProof/>
                <w:lang w:eastAsia="tr-TR"/>
              </w:rPr>
              <w:pict>
                <v:shape id="_x0000_s1027" type="#_x0000_t75" style="position:absolute;left:0;text-align:left;margin-left:316.4pt;margin-top:0;width:127.5pt;height:93pt;z-index:251657216;mso-position-horizontal:right;mso-position-horizontal-relative:margin;mso-position-vertical:top;mso-position-vertical-relative:margin">
                  <v:imagedata r:id="rId26" o:title=""/>
                  <w10:wrap type="square" anchorx="margin" anchory="margin"/>
                </v:shape>
                <o:OLEObject Type="Embed" ProgID="PBrush" ShapeID="_x0000_s1027" DrawAspect="Content" ObjectID="_1480699020" r:id="rId27"/>
              </w:pict>
            </w:r>
            <w:r w:rsidRPr="00BA5816">
              <w:t>Tabandaki sıvı basıncı …………………………………………………….</w:t>
            </w:r>
          </w:p>
          <w:p w:rsidR="00853AAD" w:rsidRPr="00BA5816" w:rsidRDefault="00853AAD" w:rsidP="00BA5816">
            <w:pPr>
              <w:pStyle w:val="ListParagraph"/>
              <w:numPr>
                <w:ilvl w:val="0"/>
                <w:numId w:val="2"/>
              </w:numPr>
              <w:spacing w:after="0" w:line="480" w:lineRule="auto"/>
            </w:pPr>
            <w:r w:rsidRPr="00BA5816">
              <w:t>Tabana etki eden sıvı basınç kuvveti …………………………….</w:t>
            </w:r>
          </w:p>
        </w:tc>
      </w:tr>
      <w:tr w:rsidR="00853AAD" w:rsidRPr="00BA5816" w:rsidTr="00BA5816">
        <w:tc>
          <w:tcPr>
            <w:tcW w:w="709" w:type="dxa"/>
            <w:vAlign w:val="center"/>
          </w:tcPr>
          <w:p w:rsidR="00853AAD" w:rsidRPr="00BA5816" w:rsidRDefault="00853AAD" w:rsidP="00BA5816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853AAD" w:rsidRPr="00BA5816" w:rsidRDefault="00853AAD" w:rsidP="00BA5816">
            <w:pPr>
              <w:spacing w:after="0" w:line="240" w:lineRule="auto"/>
            </w:pPr>
            <w:r w:rsidRPr="00BA5816">
              <w:rPr>
                <w:rFonts w:eastAsia="Times New Roman"/>
              </w:rPr>
              <w:object w:dxaOrig="7530" w:dyaOrig="4035">
                <v:shape id="_x0000_i1042" type="#_x0000_t75" style="width:233.25pt;height:125.25pt" o:ole="">
                  <v:imagedata r:id="rId28" o:title=""/>
                </v:shape>
                <o:OLEObject Type="Embed" ProgID="Paint.Picture" ShapeID="_x0000_i1042" DrawAspect="Content" ObjectID="_1480699011" r:id="rId29"/>
              </w:object>
            </w:r>
          </w:p>
        </w:tc>
        <w:tc>
          <w:tcPr>
            <w:tcW w:w="5103" w:type="dxa"/>
            <w:gridSpan w:val="2"/>
          </w:tcPr>
          <w:p w:rsidR="00853AAD" w:rsidRPr="00BA5816" w:rsidRDefault="00853AAD" w:rsidP="00BA5816">
            <w:pPr>
              <w:spacing w:after="0" w:line="240" w:lineRule="auto"/>
            </w:pPr>
          </w:p>
        </w:tc>
      </w:tr>
      <w:tr w:rsidR="00853AAD" w:rsidRPr="00BA5816" w:rsidTr="00BA5816">
        <w:tc>
          <w:tcPr>
            <w:tcW w:w="709" w:type="dxa"/>
            <w:vAlign w:val="center"/>
          </w:tcPr>
          <w:p w:rsidR="00853AAD" w:rsidRPr="00BA5816" w:rsidRDefault="00853AAD" w:rsidP="00BA5816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853AAD" w:rsidRPr="00BA5816" w:rsidRDefault="00853AAD" w:rsidP="00BA5816">
            <w:pPr>
              <w:spacing w:after="0" w:line="240" w:lineRule="auto"/>
            </w:pPr>
            <w:r w:rsidRPr="00BA5816">
              <w:rPr>
                <w:rFonts w:eastAsia="Times New Roman"/>
              </w:rPr>
              <w:object w:dxaOrig="6390" w:dyaOrig="3225">
                <v:shape id="_x0000_i1043" type="#_x0000_t75" style="width:223.5pt;height:111pt" o:ole="">
                  <v:imagedata r:id="rId30" o:title=""/>
                </v:shape>
                <o:OLEObject Type="Embed" ProgID="Paint.Picture" ShapeID="_x0000_i1043" DrawAspect="Content" ObjectID="_1480699012" r:id="rId31"/>
              </w:object>
            </w:r>
          </w:p>
        </w:tc>
        <w:tc>
          <w:tcPr>
            <w:tcW w:w="5103" w:type="dxa"/>
            <w:gridSpan w:val="2"/>
          </w:tcPr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spacing w:after="0" w:line="240" w:lineRule="auto"/>
            </w:pPr>
          </w:p>
        </w:tc>
      </w:tr>
      <w:tr w:rsidR="00853AAD" w:rsidRPr="00BA5816" w:rsidTr="00BA5816">
        <w:tc>
          <w:tcPr>
            <w:tcW w:w="709" w:type="dxa"/>
            <w:vAlign w:val="center"/>
          </w:tcPr>
          <w:p w:rsidR="00853AAD" w:rsidRPr="00BA5816" w:rsidRDefault="00853AAD" w:rsidP="00BA5816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853AAD" w:rsidRPr="00BA5816" w:rsidRDefault="00853AAD" w:rsidP="00BA5816">
            <w:pPr>
              <w:spacing w:after="0" w:line="240" w:lineRule="auto"/>
            </w:pPr>
            <w:r w:rsidRPr="00BA5816">
              <w:rPr>
                <w:rFonts w:eastAsia="Times New Roman"/>
              </w:rPr>
              <w:object w:dxaOrig="4155" w:dyaOrig="3000">
                <v:shape id="_x0000_i1044" type="#_x0000_t75" style="width:191.25pt;height:138pt" o:ole="">
                  <v:imagedata r:id="rId32" o:title=""/>
                </v:shape>
                <o:OLEObject Type="Embed" ProgID="Paint.Picture" ShapeID="_x0000_i1044" DrawAspect="Content" ObjectID="_1480699013" r:id="rId33"/>
              </w:object>
            </w:r>
          </w:p>
        </w:tc>
        <w:tc>
          <w:tcPr>
            <w:tcW w:w="5103" w:type="dxa"/>
            <w:gridSpan w:val="2"/>
          </w:tcPr>
          <w:p w:rsidR="00853AAD" w:rsidRPr="00BA5816" w:rsidRDefault="00853AAD" w:rsidP="00BA5816">
            <w:pPr>
              <w:spacing w:after="0" w:line="240" w:lineRule="auto"/>
            </w:pPr>
          </w:p>
        </w:tc>
      </w:tr>
      <w:tr w:rsidR="00853AAD" w:rsidRPr="00BA5816" w:rsidTr="00BA5816">
        <w:tc>
          <w:tcPr>
            <w:tcW w:w="709" w:type="dxa"/>
            <w:vAlign w:val="center"/>
          </w:tcPr>
          <w:p w:rsidR="00853AAD" w:rsidRPr="00BA5816" w:rsidRDefault="00853AAD" w:rsidP="00BA5816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853AAD" w:rsidRPr="00BA5816" w:rsidRDefault="00853AAD" w:rsidP="00BA5816">
            <w:pPr>
              <w:spacing w:after="0" w:line="240" w:lineRule="auto"/>
              <w:rPr>
                <w:strike/>
              </w:rPr>
            </w:pPr>
            <w:r w:rsidRPr="00BA5816">
              <w:rPr>
                <w:rFonts w:eastAsia="Times New Roman"/>
              </w:rPr>
              <w:object w:dxaOrig="5250" w:dyaOrig="2355">
                <v:shape id="_x0000_i1045" type="#_x0000_t75" style="width:249pt;height:111.75pt" o:ole="">
                  <v:imagedata r:id="rId34" o:title=""/>
                </v:shape>
                <o:OLEObject Type="Embed" ProgID="Paint.Picture" ShapeID="_x0000_i1045" DrawAspect="Content" ObjectID="_1480699014" r:id="rId35"/>
              </w:object>
            </w:r>
            <w:bookmarkStart w:id="0" w:name="_GoBack"/>
            <w:bookmarkEnd w:id="0"/>
          </w:p>
        </w:tc>
        <w:tc>
          <w:tcPr>
            <w:tcW w:w="5103" w:type="dxa"/>
            <w:gridSpan w:val="2"/>
          </w:tcPr>
          <w:p w:rsidR="00853AAD" w:rsidRPr="00BA5816" w:rsidRDefault="00853AAD" w:rsidP="00BA5816">
            <w:pPr>
              <w:spacing w:after="0" w:line="240" w:lineRule="auto"/>
            </w:pPr>
          </w:p>
        </w:tc>
      </w:tr>
      <w:tr w:rsidR="00853AAD" w:rsidRPr="00BA5816" w:rsidTr="00BA5816">
        <w:tc>
          <w:tcPr>
            <w:tcW w:w="709" w:type="dxa"/>
            <w:vAlign w:val="center"/>
          </w:tcPr>
          <w:p w:rsidR="00853AAD" w:rsidRPr="00BA5816" w:rsidRDefault="00853AAD" w:rsidP="00BA5816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spacing w:after="0" w:line="240" w:lineRule="auto"/>
            </w:pPr>
            <w:r w:rsidRPr="00BA5816">
              <w:rPr>
                <w:noProof/>
                <w:lang w:eastAsia="tr-TR"/>
              </w:rPr>
              <w:pict>
                <v:shape id="Resim 25" o:spid="_x0000_i1046" type="#_x0000_t75" style="width:240pt;height:105pt;visibility:visible">
                  <v:imagedata r:id="rId16" o:title=""/>
                </v:shape>
              </w:pict>
            </w:r>
          </w:p>
        </w:tc>
        <w:tc>
          <w:tcPr>
            <w:tcW w:w="5103" w:type="dxa"/>
            <w:gridSpan w:val="2"/>
          </w:tcPr>
          <w:p w:rsidR="00853AAD" w:rsidRPr="00BA5816" w:rsidRDefault="00853AAD" w:rsidP="00BA5816">
            <w:pPr>
              <w:pStyle w:val="ListParagraph"/>
              <w:numPr>
                <w:ilvl w:val="0"/>
                <w:numId w:val="3"/>
              </w:numPr>
              <w:spacing w:after="0" w:line="240" w:lineRule="auto"/>
            </w:pPr>
            <w:r w:rsidRPr="00BA5816">
              <w:t>Yoğunluklarını küçükten büyüğe sıralayınız.</w:t>
            </w: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pStyle w:val="ListParagraph"/>
              <w:numPr>
                <w:ilvl w:val="0"/>
                <w:numId w:val="3"/>
              </w:numPr>
              <w:spacing w:after="0" w:line="240" w:lineRule="auto"/>
            </w:pPr>
            <w:r w:rsidRPr="00BA5816">
              <w:t>Hacimlerini kıyaslayınız.</w:t>
            </w: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pStyle w:val="ListParagraph"/>
              <w:numPr>
                <w:ilvl w:val="0"/>
                <w:numId w:val="3"/>
              </w:numPr>
              <w:spacing w:after="0" w:line="240" w:lineRule="auto"/>
            </w:pPr>
            <w:r w:rsidRPr="00BA5816">
              <w:t>Cisimlere etki eden kaldırma kuvvetlerini sıralayınız.</w:t>
            </w: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pStyle w:val="ListParagraph"/>
              <w:numPr>
                <w:ilvl w:val="0"/>
                <w:numId w:val="3"/>
              </w:numPr>
              <w:spacing w:after="0" w:line="240" w:lineRule="auto"/>
            </w:pPr>
            <w:r w:rsidRPr="00BA5816">
              <w:t>Cisimlerin batan hacimlerini kıyaslayınız.</w:t>
            </w:r>
          </w:p>
          <w:p w:rsidR="00853AAD" w:rsidRPr="00BA5816" w:rsidRDefault="00853AAD" w:rsidP="00BA5816">
            <w:pPr>
              <w:spacing w:after="0" w:line="240" w:lineRule="auto"/>
            </w:pPr>
          </w:p>
          <w:p w:rsidR="00853AAD" w:rsidRPr="00BA5816" w:rsidRDefault="00853AAD" w:rsidP="00BA5816">
            <w:pPr>
              <w:spacing w:after="0" w:line="240" w:lineRule="auto"/>
            </w:pPr>
          </w:p>
        </w:tc>
      </w:tr>
      <w:tr w:rsidR="00853AAD" w:rsidRPr="00BA5816" w:rsidTr="00BA5816">
        <w:tc>
          <w:tcPr>
            <w:tcW w:w="709" w:type="dxa"/>
            <w:vAlign w:val="center"/>
          </w:tcPr>
          <w:p w:rsidR="00853AAD" w:rsidRPr="00BA5816" w:rsidRDefault="00853AAD" w:rsidP="00BA5816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853AAD" w:rsidRPr="00BA5816" w:rsidRDefault="00853AAD" w:rsidP="00BA5816">
            <w:pPr>
              <w:spacing w:after="0" w:line="240" w:lineRule="auto"/>
            </w:pPr>
            <w:r w:rsidRPr="00BA5816">
              <w:rPr>
                <w:noProof/>
                <w:lang w:eastAsia="tr-TR"/>
              </w:rPr>
              <w:pict>
                <v:shape id="Resim 26" o:spid="_x0000_i1047" type="#_x0000_t75" style="width:246pt;height:138pt;visibility:visible">
                  <v:imagedata r:id="rId17" o:title=""/>
                </v:shape>
              </w:pict>
            </w:r>
          </w:p>
        </w:tc>
        <w:tc>
          <w:tcPr>
            <w:tcW w:w="5103" w:type="dxa"/>
            <w:gridSpan w:val="2"/>
          </w:tcPr>
          <w:p w:rsidR="00853AAD" w:rsidRPr="00BA5816" w:rsidRDefault="00853AAD" w:rsidP="00BA5816">
            <w:pPr>
              <w:spacing w:after="0" w:line="240" w:lineRule="auto"/>
            </w:pPr>
            <w:r w:rsidRPr="00BA5816">
              <w:rPr>
                <w:rFonts w:eastAsia="Times New Roman"/>
              </w:rPr>
              <w:object w:dxaOrig="4635" w:dyaOrig="2130">
                <v:shape id="_x0000_i1048" type="#_x0000_t75" style="width:231.75pt;height:106.5pt" o:ole="">
                  <v:imagedata r:id="rId36" o:title=""/>
                </v:shape>
                <o:OLEObject Type="Embed" ProgID="Paint.Picture" ShapeID="_x0000_i1048" DrawAspect="Content" ObjectID="_1480699015" r:id="rId37"/>
              </w:object>
            </w:r>
          </w:p>
        </w:tc>
      </w:tr>
      <w:tr w:rsidR="00853AAD" w:rsidRPr="00BA5816" w:rsidTr="00BA5816">
        <w:tc>
          <w:tcPr>
            <w:tcW w:w="709" w:type="dxa"/>
            <w:vAlign w:val="center"/>
          </w:tcPr>
          <w:p w:rsidR="00853AAD" w:rsidRPr="00BA5816" w:rsidRDefault="00853AAD" w:rsidP="00BA5816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853AAD" w:rsidRPr="00BA5816" w:rsidRDefault="00853AAD" w:rsidP="00BA5816">
            <w:pPr>
              <w:spacing w:after="0" w:line="240" w:lineRule="auto"/>
              <w:rPr>
                <w:noProof/>
                <w:lang w:eastAsia="tr-TR"/>
              </w:rPr>
            </w:pPr>
            <w:r w:rsidRPr="00BA5816">
              <w:rPr>
                <w:rFonts w:eastAsia="Times New Roman"/>
              </w:rPr>
              <w:object w:dxaOrig="4950" w:dyaOrig="2580">
                <v:shape id="_x0000_i1049" type="#_x0000_t75" style="width:247.5pt;height:129pt" o:ole="">
                  <v:imagedata r:id="rId38" o:title=""/>
                </v:shape>
                <o:OLEObject Type="Embed" ProgID="Paint.Picture" ShapeID="_x0000_i1049" DrawAspect="Content" ObjectID="_1480699016" r:id="rId39"/>
              </w:object>
            </w:r>
          </w:p>
        </w:tc>
        <w:tc>
          <w:tcPr>
            <w:tcW w:w="5103" w:type="dxa"/>
            <w:gridSpan w:val="2"/>
          </w:tcPr>
          <w:p w:rsidR="00853AAD" w:rsidRPr="00BA5816" w:rsidRDefault="00853AAD" w:rsidP="00BA5816">
            <w:pPr>
              <w:spacing w:after="0" w:line="240" w:lineRule="auto"/>
            </w:pPr>
            <w:r w:rsidRPr="00BA5816">
              <w:rPr>
                <w:rFonts w:eastAsia="Times New Roman"/>
              </w:rPr>
              <w:object w:dxaOrig="4455" w:dyaOrig="2895">
                <v:shape id="_x0000_i1050" type="#_x0000_t75" style="width:222.75pt;height:144.75pt" o:ole="">
                  <v:imagedata r:id="rId40" o:title=""/>
                </v:shape>
                <o:OLEObject Type="Embed" ProgID="Paint.Picture" ShapeID="_x0000_i1050" DrawAspect="Content" ObjectID="_1480699017" r:id="rId41"/>
              </w:object>
            </w:r>
          </w:p>
        </w:tc>
      </w:tr>
    </w:tbl>
    <w:p w:rsidR="00853AAD" w:rsidRDefault="00853AAD" w:rsidP="004E61A6"/>
    <w:p w:rsidR="00853AAD" w:rsidRDefault="00853AAD" w:rsidP="00B66085"/>
    <w:sectPr w:rsidR="00853AAD" w:rsidSect="004E61A6">
      <w:headerReference w:type="even" r:id="rId42"/>
      <w:headerReference w:type="default" r:id="rId43"/>
      <w:footerReference w:type="even" r:id="rId44"/>
      <w:footerReference w:type="default" r:id="rId45"/>
      <w:headerReference w:type="first" r:id="rId46"/>
      <w:footerReference w:type="first" r:id="rId47"/>
      <w:pgSz w:w="11906" w:h="16838"/>
      <w:pgMar w:top="567" w:right="1417" w:bottom="284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53AAD" w:rsidRDefault="00853AAD" w:rsidP="00B66085">
      <w:pPr>
        <w:spacing w:after="0" w:line="240" w:lineRule="auto"/>
      </w:pPr>
      <w:r>
        <w:separator/>
      </w:r>
    </w:p>
  </w:endnote>
  <w:endnote w:type="continuationSeparator" w:id="0">
    <w:p w:rsidR="00853AAD" w:rsidRDefault="00853AAD" w:rsidP="00B660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53AAD" w:rsidRPr="00B66085" w:rsidRDefault="00853AAD" w:rsidP="00B66085">
    <w:pPr>
      <w:pStyle w:val="Footer"/>
      <w:jc w:val="center"/>
      <w:rPr>
        <w:sz w:val="28"/>
        <w:szCs w:val="28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53AAD" w:rsidRDefault="00853AAD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53AAD" w:rsidRDefault="00853AAD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53AAD" w:rsidRDefault="00853AAD" w:rsidP="00B66085">
      <w:pPr>
        <w:spacing w:after="0" w:line="240" w:lineRule="auto"/>
      </w:pPr>
      <w:r>
        <w:separator/>
      </w:r>
    </w:p>
  </w:footnote>
  <w:footnote w:type="continuationSeparator" w:id="0">
    <w:p w:rsidR="00853AAD" w:rsidRDefault="00853AAD" w:rsidP="00B660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53AAD" w:rsidRDefault="00853AAD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Ind w:w="-102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0A0"/>
    </w:tblPr>
    <w:tblGrid>
      <w:gridCol w:w="1885"/>
      <w:gridCol w:w="7229"/>
      <w:gridCol w:w="1943"/>
    </w:tblGrid>
    <w:tr w:rsidR="00853AAD" w:rsidRPr="00BA5816" w:rsidTr="00BA5816">
      <w:trPr>
        <w:trHeight w:val="551"/>
      </w:trPr>
      <w:tc>
        <w:tcPr>
          <w:tcW w:w="1885" w:type="dxa"/>
        </w:tcPr>
        <w:p w:rsidR="00853AAD" w:rsidRPr="00BA5816" w:rsidRDefault="00853AAD" w:rsidP="00BA5816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BA5816">
            <w:rPr>
              <w:rFonts w:eastAsia="Times New Roman"/>
            </w:rPr>
            <w:object w:dxaOrig="1455" w:dyaOrig="1470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6" type="#_x0000_t75" style="width:72.75pt;height:73.5pt" o:ole="">
                <v:imagedata r:id="rId1" o:title=""/>
              </v:shape>
              <o:OLEObject Type="Embed" ProgID="PBrush" ShapeID="_x0000_i1026" DrawAspect="Content" ObjectID="_1480699018" r:id="rId2"/>
            </w:object>
          </w:r>
        </w:p>
      </w:tc>
      <w:tc>
        <w:tcPr>
          <w:tcW w:w="7229" w:type="dxa"/>
        </w:tcPr>
        <w:p w:rsidR="00853AAD" w:rsidRPr="00BA5816" w:rsidRDefault="00853AAD" w:rsidP="00BA5816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BA5816">
            <w:rPr>
              <w:rFonts w:ascii="Times New Roman" w:hAnsi="Times New Roman"/>
              <w:b/>
              <w:i/>
              <w:sz w:val="24"/>
              <w:szCs w:val="24"/>
            </w:rPr>
            <w:t xml:space="preserve">DR.MUSTAFA GENÇAY ANADOLU LİSESİ 2014-2015 10.SINIFLAR FİZİK DERSİ 2.DÖNEM 1. YAZILI SORULARI </w:t>
          </w:r>
        </w:p>
        <w:p w:rsidR="00853AAD" w:rsidRPr="00BA5816" w:rsidRDefault="00853AAD" w:rsidP="00BA5816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</w:p>
        <w:p w:rsidR="00853AAD" w:rsidRPr="00BA5816" w:rsidRDefault="00853AAD" w:rsidP="00BA5816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BA5816">
            <w:rPr>
              <w:rFonts w:ascii="Times New Roman" w:hAnsi="Times New Roman"/>
              <w:b/>
              <w:i/>
              <w:sz w:val="24"/>
              <w:szCs w:val="24"/>
            </w:rPr>
            <w:t>BBBBBBBBBBBBBBBBBBBBBB</w:t>
          </w:r>
        </w:p>
        <w:p w:rsidR="00853AAD" w:rsidRPr="00BA5816" w:rsidRDefault="00853AAD" w:rsidP="00107D75">
          <w:pPr>
            <w:pStyle w:val="Head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BA5816">
            <w:rPr>
              <w:rFonts w:ascii="Times New Roman" w:hAnsi="Times New Roman"/>
              <w:b/>
              <w:i/>
              <w:sz w:val="24"/>
              <w:szCs w:val="24"/>
            </w:rPr>
            <w:t>Adı Soyadı:                                                      Sınıf – No:</w:t>
          </w:r>
        </w:p>
      </w:tc>
      <w:tc>
        <w:tcPr>
          <w:tcW w:w="1943" w:type="dxa"/>
          <w:vAlign w:val="center"/>
        </w:tcPr>
        <w:p w:rsidR="00853AAD" w:rsidRPr="00BA5816" w:rsidRDefault="00853AAD" w:rsidP="00BA5816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BA5816">
            <w:rPr>
              <w:rFonts w:ascii="Times New Roman" w:hAnsi="Times New Roman"/>
              <w:b/>
              <w:i/>
              <w:sz w:val="24"/>
              <w:szCs w:val="24"/>
            </w:rPr>
            <w:t>20 / 11 / 2014</w:t>
          </w:r>
        </w:p>
        <w:p w:rsidR="00853AAD" w:rsidRPr="00BA5816" w:rsidRDefault="00853AAD" w:rsidP="00BA5816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</w:p>
        <w:p w:rsidR="00853AAD" w:rsidRPr="00BA5816" w:rsidRDefault="00853AAD" w:rsidP="00BA5816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  <w:u w:val="single"/>
            </w:rPr>
          </w:pPr>
          <w:r w:rsidRPr="00BA5816">
            <w:rPr>
              <w:rFonts w:ascii="Times New Roman" w:hAnsi="Times New Roman"/>
              <w:b/>
              <w:i/>
              <w:sz w:val="24"/>
              <w:szCs w:val="24"/>
              <w:u w:val="single"/>
            </w:rPr>
            <w:t xml:space="preserve">       NOT     .</w:t>
          </w:r>
        </w:p>
        <w:p w:rsidR="00853AAD" w:rsidRPr="00BA5816" w:rsidRDefault="00853AAD" w:rsidP="00BA5816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  <w:u w:val="single"/>
            </w:rPr>
          </w:pPr>
        </w:p>
        <w:p w:rsidR="00853AAD" w:rsidRPr="00BA5816" w:rsidRDefault="00853AAD" w:rsidP="00BA5816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  <w:u w:val="single"/>
            </w:rPr>
          </w:pPr>
        </w:p>
      </w:tc>
    </w:tr>
  </w:tbl>
  <w:p w:rsidR="00853AAD" w:rsidRDefault="00853AAD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Ind w:w="-102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0A0"/>
    </w:tblPr>
    <w:tblGrid>
      <w:gridCol w:w="1885"/>
      <w:gridCol w:w="7229"/>
      <w:gridCol w:w="1943"/>
    </w:tblGrid>
    <w:tr w:rsidR="00853AAD" w:rsidRPr="00BA5816" w:rsidTr="00BA5816">
      <w:trPr>
        <w:trHeight w:val="551"/>
      </w:trPr>
      <w:tc>
        <w:tcPr>
          <w:tcW w:w="1885" w:type="dxa"/>
        </w:tcPr>
        <w:p w:rsidR="00853AAD" w:rsidRPr="00BA5816" w:rsidRDefault="00853AAD" w:rsidP="00BA5816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BA5816">
            <w:rPr>
              <w:rFonts w:eastAsia="Times New Roman"/>
            </w:rPr>
            <w:object w:dxaOrig="1455" w:dyaOrig="1470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8" type="#_x0000_t75" style="width:72.75pt;height:73.5pt" o:ole="">
                <v:imagedata r:id="rId1" o:title=""/>
              </v:shape>
              <o:OLEObject Type="Embed" ProgID="PBrush" ShapeID="_x0000_i1028" DrawAspect="Content" ObjectID="_1480699019" r:id="rId2"/>
            </w:object>
          </w:r>
        </w:p>
      </w:tc>
      <w:tc>
        <w:tcPr>
          <w:tcW w:w="7229" w:type="dxa"/>
        </w:tcPr>
        <w:p w:rsidR="00853AAD" w:rsidRPr="00BA5816" w:rsidRDefault="00853AAD" w:rsidP="00BA5816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BA5816">
            <w:rPr>
              <w:rFonts w:ascii="Times New Roman" w:hAnsi="Times New Roman"/>
              <w:b/>
              <w:i/>
              <w:sz w:val="24"/>
              <w:szCs w:val="24"/>
            </w:rPr>
            <w:t xml:space="preserve">DR.MUSTAFA GENÇAY ANADOLU LİSESİ 2014-2015 10.SINIFLAR FİZİK DERSİ 2.DÖNEM 1. YAZILI SORULARI </w:t>
          </w:r>
        </w:p>
        <w:p w:rsidR="00853AAD" w:rsidRPr="00BA5816" w:rsidRDefault="00853AAD" w:rsidP="00BA5816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</w:p>
        <w:p w:rsidR="00853AAD" w:rsidRPr="00BA5816" w:rsidRDefault="00853AAD" w:rsidP="00BA5816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BA5816">
            <w:rPr>
              <w:rFonts w:ascii="Times New Roman" w:hAnsi="Times New Roman"/>
              <w:b/>
              <w:i/>
              <w:sz w:val="24"/>
              <w:szCs w:val="24"/>
            </w:rPr>
            <w:t>AAAAAAAAAAAAAAAAAAAA</w:t>
          </w:r>
        </w:p>
        <w:p w:rsidR="00853AAD" w:rsidRPr="00BA5816" w:rsidRDefault="00853AAD" w:rsidP="00107D75">
          <w:pPr>
            <w:pStyle w:val="Head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BA5816">
            <w:rPr>
              <w:rFonts w:ascii="Times New Roman" w:hAnsi="Times New Roman"/>
              <w:b/>
              <w:i/>
              <w:sz w:val="24"/>
              <w:szCs w:val="24"/>
            </w:rPr>
            <w:t>Adı Soyadı:                                                      Sınıf – No:</w:t>
          </w:r>
        </w:p>
      </w:tc>
      <w:tc>
        <w:tcPr>
          <w:tcW w:w="1943" w:type="dxa"/>
          <w:vAlign w:val="center"/>
        </w:tcPr>
        <w:p w:rsidR="00853AAD" w:rsidRPr="00BA5816" w:rsidRDefault="00853AAD" w:rsidP="00BA5816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BA5816">
            <w:rPr>
              <w:rFonts w:ascii="Times New Roman" w:hAnsi="Times New Roman"/>
              <w:b/>
              <w:i/>
              <w:sz w:val="24"/>
              <w:szCs w:val="24"/>
            </w:rPr>
            <w:t>20 / 11 / 2014</w:t>
          </w:r>
        </w:p>
        <w:p w:rsidR="00853AAD" w:rsidRPr="00BA5816" w:rsidRDefault="00853AAD" w:rsidP="00BA5816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</w:p>
        <w:p w:rsidR="00853AAD" w:rsidRPr="00BA5816" w:rsidRDefault="00853AAD" w:rsidP="00BA5816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  <w:u w:val="single"/>
            </w:rPr>
          </w:pPr>
          <w:r w:rsidRPr="00BA5816">
            <w:rPr>
              <w:rFonts w:ascii="Times New Roman" w:hAnsi="Times New Roman"/>
              <w:b/>
              <w:i/>
              <w:sz w:val="24"/>
              <w:szCs w:val="24"/>
              <w:u w:val="single"/>
            </w:rPr>
            <w:t xml:space="preserve">       NOT     .</w:t>
          </w:r>
        </w:p>
        <w:p w:rsidR="00853AAD" w:rsidRPr="00BA5816" w:rsidRDefault="00853AAD" w:rsidP="00BA5816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  <w:u w:val="single"/>
            </w:rPr>
          </w:pPr>
        </w:p>
        <w:p w:rsidR="00853AAD" w:rsidRPr="00BA5816" w:rsidRDefault="00853AAD" w:rsidP="00BA5816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  <w:u w:val="single"/>
            </w:rPr>
          </w:pPr>
        </w:p>
      </w:tc>
    </w:tr>
  </w:tbl>
  <w:p w:rsidR="00853AAD" w:rsidRDefault="00853AAD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0A6511"/>
    <w:multiLevelType w:val="hybridMultilevel"/>
    <w:tmpl w:val="F9641F58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3C9F710F"/>
    <w:multiLevelType w:val="hybridMultilevel"/>
    <w:tmpl w:val="7B5C1B6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53873989"/>
    <w:multiLevelType w:val="hybridMultilevel"/>
    <w:tmpl w:val="CB22857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63976317"/>
    <w:multiLevelType w:val="hybridMultilevel"/>
    <w:tmpl w:val="5622D6F4"/>
    <w:lvl w:ilvl="0" w:tplc="44C8FC8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52FE5"/>
    <w:rsid w:val="00001407"/>
    <w:rsid w:val="000B4459"/>
    <w:rsid w:val="000C49A0"/>
    <w:rsid w:val="00107D75"/>
    <w:rsid w:val="0013293C"/>
    <w:rsid w:val="001838FB"/>
    <w:rsid w:val="00227AB5"/>
    <w:rsid w:val="003C0469"/>
    <w:rsid w:val="004071D9"/>
    <w:rsid w:val="004665FA"/>
    <w:rsid w:val="004E61A6"/>
    <w:rsid w:val="005907B3"/>
    <w:rsid w:val="00686DC4"/>
    <w:rsid w:val="007A5901"/>
    <w:rsid w:val="007C39CA"/>
    <w:rsid w:val="00853AAD"/>
    <w:rsid w:val="009E0A61"/>
    <w:rsid w:val="009E7A4F"/>
    <w:rsid w:val="00A52FE5"/>
    <w:rsid w:val="00B4304C"/>
    <w:rsid w:val="00B6072F"/>
    <w:rsid w:val="00B66085"/>
    <w:rsid w:val="00BA5816"/>
    <w:rsid w:val="00D91CC0"/>
    <w:rsid w:val="00D959ED"/>
    <w:rsid w:val="00E5666D"/>
    <w:rsid w:val="00F352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071D9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A52F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A52FE5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A52FE5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A52FE5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rsid w:val="00B6608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B66085"/>
    <w:rPr>
      <w:rFonts w:cs="Times New Roman"/>
    </w:rPr>
  </w:style>
  <w:style w:type="paragraph" w:styleId="Footer">
    <w:name w:val="footer"/>
    <w:basedOn w:val="Normal"/>
    <w:link w:val="FooterChar"/>
    <w:uiPriority w:val="99"/>
    <w:rsid w:val="00B6608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B66085"/>
    <w:rPr>
      <w:rFonts w:cs="Times New Roman"/>
    </w:rPr>
  </w:style>
  <w:style w:type="character" w:styleId="Hyperlink">
    <w:name w:val="Hyperlink"/>
    <w:basedOn w:val="DefaultParagraphFont"/>
    <w:uiPriority w:val="99"/>
    <w:rsid w:val="00E5666D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3.png"/><Relationship Id="rId39" Type="http://schemas.openxmlformats.org/officeDocument/2006/relationships/oleObject" Target="embeddings/oleObject13.bin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34" Type="http://schemas.openxmlformats.org/officeDocument/2006/relationships/image" Target="media/image17.png"/><Relationship Id="rId42" Type="http://schemas.openxmlformats.org/officeDocument/2006/relationships/header" Target="header1.xml"/><Relationship Id="rId47" Type="http://schemas.openxmlformats.org/officeDocument/2006/relationships/footer" Target="footer3.xml"/><Relationship Id="rId7" Type="http://schemas.openxmlformats.org/officeDocument/2006/relationships/image" Target="media/image1.png"/><Relationship Id="rId12" Type="http://schemas.openxmlformats.org/officeDocument/2006/relationships/oleObject" Target="embeddings/oleObject2.bin"/><Relationship Id="rId17" Type="http://schemas.openxmlformats.org/officeDocument/2006/relationships/image" Target="media/image8.png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10.bin"/><Relationship Id="rId38" Type="http://schemas.openxmlformats.org/officeDocument/2006/relationships/image" Target="media/image19.png"/><Relationship Id="rId46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oleObject" Target="embeddings/oleObject4.bin"/><Relationship Id="rId29" Type="http://schemas.openxmlformats.org/officeDocument/2006/relationships/oleObject" Target="embeddings/oleObject8.bin"/><Relationship Id="rId41" Type="http://schemas.openxmlformats.org/officeDocument/2006/relationships/oleObject" Target="embeddings/oleObject14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2.png"/><Relationship Id="rId32" Type="http://schemas.openxmlformats.org/officeDocument/2006/relationships/image" Target="media/image16.png"/><Relationship Id="rId37" Type="http://schemas.openxmlformats.org/officeDocument/2006/relationships/oleObject" Target="embeddings/oleObject12.bin"/><Relationship Id="rId40" Type="http://schemas.openxmlformats.org/officeDocument/2006/relationships/image" Target="media/image20.png"/><Relationship Id="rId45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hyperlink" Target="http://www.sorubak.com" TargetMode="External"/><Relationship Id="rId28" Type="http://schemas.openxmlformats.org/officeDocument/2006/relationships/image" Target="media/image14.png"/><Relationship Id="rId36" Type="http://schemas.openxmlformats.org/officeDocument/2006/relationships/image" Target="media/image18.png"/><Relationship Id="rId49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10.png"/><Relationship Id="rId31" Type="http://schemas.openxmlformats.org/officeDocument/2006/relationships/oleObject" Target="embeddings/oleObject9.bin"/><Relationship Id="rId4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oleObject" Target="embeddings/oleObject5.bin"/><Relationship Id="rId27" Type="http://schemas.openxmlformats.org/officeDocument/2006/relationships/oleObject" Target="embeddings/oleObject7.bin"/><Relationship Id="rId30" Type="http://schemas.openxmlformats.org/officeDocument/2006/relationships/image" Target="media/image15.png"/><Relationship Id="rId35" Type="http://schemas.openxmlformats.org/officeDocument/2006/relationships/oleObject" Target="embeddings/oleObject11.bin"/><Relationship Id="rId43" Type="http://schemas.openxmlformats.org/officeDocument/2006/relationships/header" Target="header2.xml"/><Relationship Id="rId48" Type="http://schemas.openxmlformats.org/officeDocument/2006/relationships/fontTable" Target="fontTable.xml"/><Relationship Id="rId8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5.bin"/><Relationship Id="rId1" Type="http://schemas.openxmlformats.org/officeDocument/2006/relationships/image" Target="media/image21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6.bin"/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847</TotalTime>
  <Pages>4</Pages>
  <Words>198</Words>
  <Characters>1132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sorubak.com</dc:subject>
  <dc:creator>Olcay ETİ</dc:creator>
  <cp:keywords>sorubak.com</cp:keywords>
  <dc:description>sorubak.com</dc:description>
  <cp:lastModifiedBy>edanur</cp:lastModifiedBy>
  <cp:revision>8</cp:revision>
  <cp:lastPrinted>2014-11-19T07:20:00Z</cp:lastPrinted>
  <dcterms:created xsi:type="dcterms:W3CDTF">2014-11-11T09:28:00Z</dcterms:created>
  <dcterms:modified xsi:type="dcterms:W3CDTF">2014-12-21T18:30:00Z</dcterms:modified>
  <cp:category>sorubak.com</cp:category>
</cp:coreProperties>
</file>