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63" w:rsidRDefault="00EF6B63" w:rsidP="001120A7">
      <w:pPr>
        <w:spacing w:after="0"/>
        <w:ind w:left="142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T.C.</w:t>
      </w:r>
    </w:p>
    <w:p w:rsidR="00EF6B63" w:rsidRDefault="00EF6B63" w:rsidP="001120A7">
      <w:pPr>
        <w:spacing w:after="0"/>
        <w:ind w:left="142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………………………………………………………LİSESİ</w:t>
      </w:r>
    </w:p>
    <w:p w:rsidR="00EF6B63" w:rsidRDefault="00EF6B63" w:rsidP="001120A7">
      <w:pPr>
        <w:spacing w:after="0"/>
        <w:ind w:left="142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10.SINIFLAR I.DÖNEM I.COĞRAFYA YAZILI SORULARI</w:t>
      </w:r>
    </w:p>
    <w:p w:rsidR="00EF6B63" w:rsidRDefault="00EF6B63" w:rsidP="001120A7">
      <w:pPr>
        <w:spacing w:after="0"/>
        <w:ind w:left="142"/>
        <w:jc w:val="center"/>
        <w:rPr>
          <w:rFonts w:ascii="Calibri" w:hAnsi="Calibri"/>
          <w:b/>
          <w:sz w:val="20"/>
          <w:szCs w:val="20"/>
        </w:rPr>
      </w:pPr>
    </w:p>
    <w:p w:rsidR="00EF6B63" w:rsidRDefault="00EF6B63" w:rsidP="001120A7">
      <w:pPr>
        <w:spacing w:after="0"/>
        <w:ind w:left="142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Öğrencini;</w:t>
      </w:r>
    </w:p>
    <w:p w:rsidR="00EF6B63" w:rsidRDefault="00EF6B63" w:rsidP="001120A7">
      <w:pPr>
        <w:spacing w:after="0"/>
        <w:ind w:left="142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Adı-Soyadı                :………………………………………………..                                              Tarih:………………………………….</w:t>
      </w:r>
    </w:p>
    <w:p w:rsidR="00EF6B63" w:rsidRDefault="00EF6B63" w:rsidP="001120A7">
      <w:pPr>
        <w:spacing w:after="0"/>
        <w:ind w:left="142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Sınıf-No                     :………………………………………………..</w:t>
      </w:r>
    </w:p>
    <w:p w:rsidR="00EF6B63" w:rsidRDefault="00EF6B63" w:rsidP="001120A7">
      <w:pPr>
        <w:spacing w:after="0"/>
        <w:ind w:left="142"/>
        <w:rPr>
          <w:rFonts w:ascii="Calibri" w:hAnsi="Calibri"/>
          <w:b/>
          <w:sz w:val="20"/>
          <w:szCs w:val="20"/>
        </w:rPr>
      </w:pP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1134"/>
        <w:gridCol w:w="1134"/>
        <w:gridCol w:w="1134"/>
        <w:gridCol w:w="1276"/>
        <w:gridCol w:w="1701"/>
      </w:tblGrid>
      <w:tr w:rsidR="00EF6B63" w:rsidRPr="00BC409B" w:rsidTr="00BC409B"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SORU 1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SORU 2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SORU 3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SORU 4</w:t>
            </w:r>
          </w:p>
        </w:tc>
        <w:tc>
          <w:tcPr>
            <w:tcW w:w="1276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SORU 5</w:t>
            </w:r>
          </w:p>
        </w:tc>
        <w:tc>
          <w:tcPr>
            <w:tcW w:w="1701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PUAN</w:t>
            </w:r>
          </w:p>
        </w:tc>
      </w:tr>
      <w:tr w:rsidR="00EF6B63" w:rsidRPr="00BC409B" w:rsidTr="00BC409B"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C409B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EF6B63" w:rsidRPr="00BC409B" w:rsidRDefault="00EF6B63" w:rsidP="00BC409B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EF6B63" w:rsidRDefault="00EF6B63" w:rsidP="001120A7">
      <w:pPr>
        <w:ind w:left="142"/>
        <w:jc w:val="center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50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</w:t>
      </w:r>
      <w:r w:rsidRPr="00430D1D">
        <w:rPr>
          <w:b/>
          <w:sz w:val="20"/>
          <w:szCs w:val="20"/>
          <w:u w:val="single"/>
        </w:rPr>
        <w:t>)Aşağıdak</w:t>
      </w:r>
      <w:r>
        <w:rPr>
          <w:b/>
          <w:sz w:val="20"/>
          <w:szCs w:val="20"/>
          <w:u w:val="single"/>
        </w:rPr>
        <w:t>i klasik soruları yanıtlayınız (5x10=50 Puan)</w:t>
      </w:r>
    </w:p>
    <w:p w:rsidR="00EF6B63" w:rsidRDefault="00EF6B63" w:rsidP="000D00E8">
      <w:pPr>
        <w:spacing w:after="0"/>
        <w:rPr>
          <w:sz w:val="20"/>
          <w:szCs w:val="20"/>
        </w:rPr>
      </w:pPr>
      <w:r w:rsidRPr="000D00E8">
        <w:rPr>
          <w:b/>
          <w:sz w:val="20"/>
          <w:szCs w:val="20"/>
        </w:rPr>
        <w:t>1</w:t>
      </w:r>
      <w:r>
        <w:rPr>
          <w:sz w:val="20"/>
          <w:szCs w:val="20"/>
        </w:rPr>
        <w:t>-Kimyasal ufalanma nedir? Nerelerde ve hangi şartlar altında oluşur?</w:t>
      </w:r>
    </w:p>
    <w:p w:rsidR="00EF6B63" w:rsidRDefault="00EF6B63" w:rsidP="000D00E8">
      <w:pPr>
        <w:spacing w:after="0"/>
        <w:rPr>
          <w:sz w:val="20"/>
          <w:szCs w:val="20"/>
        </w:rPr>
      </w:pPr>
      <w:r w:rsidRPr="000D00E8">
        <w:rPr>
          <w:b/>
          <w:sz w:val="20"/>
          <w:szCs w:val="20"/>
        </w:rPr>
        <w:t>2</w:t>
      </w:r>
      <w:r>
        <w:rPr>
          <w:sz w:val="20"/>
          <w:szCs w:val="20"/>
        </w:rPr>
        <w:t>-Püskürük kayaçların oluşumlarını, çeşitlerini ve örneklerini yazınız.</w:t>
      </w:r>
    </w:p>
    <w:p w:rsidR="00EF6B63" w:rsidRDefault="00EF6B63" w:rsidP="000D00E8">
      <w:pPr>
        <w:spacing w:after="0"/>
        <w:rPr>
          <w:sz w:val="20"/>
          <w:szCs w:val="20"/>
        </w:rPr>
      </w:pPr>
      <w:r w:rsidRPr="000D00E8">
        <w:rPr>
          <w:b/>
          <w:sz w:val="20"/>
          <w:szCs w:val="20"/>
        </w:rPr>
        <w:t>3</w:t>
      </w:r>
      <w:r>
        <w:rPr>
          <w:sz w:val="20"/>
          <w:szCs w:val="20"/>
        </w:rPr>
        <w:t>-Levhalar arasında kaç tür ilişki vardır?Yazınız.</w:t>
      </w:r>
    </w:p>
    <w:p w:rsidR="00EF6B63" w:rsidRDefault="00EF6B63" w:rsidP="000D00E8">
      <w:pPr>
        <w:spacing w:after="0"/>
        <w:rPr>
          <w:sz w:val="20"/>
          <w:szCs w:val="20"/>
        </w:rPr>
      </w:pPr>
      <w:r w:rsidRPr="000D00E8">
        <w:rPr>
          <w:b/>
          <w:sz w:val="20"/>
          <w:szCs w:val="20"/>
        </w:rPr>
        <w:t>4</w:t>
      </w:r>
      <w:r>
        <w:rPr>
          <w:sz w:val="20"/>
          <w:szCs w:val="20"/>
        </w:rPr>
        <w:t>-Terra rosa toprağının rengi niçin kırmızıdır? Tek cümle ile açıklayınız.</w:t>
      </w:r>
    </w:p>
    <w:p w:rsidR="00EF6B63" w:rsidRDefault="00EF6B63" w:rsidP="000D00E8">
      <w:pPr>
        <w:spacing w:after="0"/>
        <w:rPr>
          <w:sz w:val="20"/>
          <w:szCs w:val="20"/>
        </w:rPr>
      </w:pPr>
      <w:r w:rsidRPr="000D00E8">
        <w:rPr>
          <w:b/>
          <w:sz w:val="20"/>
          <w:szCs w:val="20"/>
        </w:rPr>
        <w:t>5-</w:t>
      </w:r>
      <w:r>
        <w:rPr>
          <w:sz w:val="20"/>
          <w:szCs w:val="20"/>
        </w:rPr>
        <w:t>Başlıca kaynak çeşitlerinden olan Gayzerin tanımını yapınız.</w:t>
      </w:r>
    </w:p>
    <w:p w:rsidR="00EF6B63" w:rsidRDefault="00EF6B63" w:rsidP="000D00E8">
      <w:pPr>
        <w:spacing w:after="0"/>
        <w:rPr>
          <w:sz w:val="20"/>
          <w:szCs w:val="20"/>
        </w:rPr>
      </w:pP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2</w:t>
      </w:r>
      <w:r w:rsidRPr="00395097">
        <w:rPr>
          <w:b/>
          <w:sz w:val="20"/>
          <w:szCs w:val="20"/>
          <w:u w:val="single"/>
        </w:rPr>
        <w:t xml:space="preserve">)Aşağıdaki cümlelerde verilen boşlukları </w:t>
      </w:r>
      <w:r>
        <w:rPr>
          <w:b/>
          <w:sz w:val="20"/>
          <w:szCs w:val="20"/>
          <w:u w:val="single"/>
        </w:rPr>
        <w:t xml:space="preserve">Doğru Yanlış şeklinde </w:t>
      </w:r>
      <w:r w:rsidRPr="00395097">
        <w:rPr>
          <w:b/>
          <w:sz w:val="20"/>
          <w:szCs w:val="20"/>
          <w:u w:val="single"/>
        </w:rPr>
        <w:t>doldurunuz</w:t>
      </w:r>
      <w:r>
        <w:rPr>
          <w:b/>
          <w:sz w:val="20"/>
          <w:szCs w:val="20"/>
          <w:u w:val="single"/>
        </w:rPr>
        <w:t>.(5x2=10 Puan)</w:t>
      </w:r>
    </w:p>
    <w:p w:rsidR="00EF6B63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1-</w:t>
      </w:r>
      <w:r>
        <w:rPr>
          <w:sz w:val="20"/>
          <w:szCs w:val="20"/>
        </w:rPr>
        <w:t>Akarsunun vadi içerisine aktığı yere ağız denir.(…………….)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2-</w:t>
      </w:r>
      <w:r>
        <w:rPr>
          <w:sz w:val="20"/>
          <w:szCs w:val="20"/>
        </w:rPr>
        <w:t>Kum taşı,kil taşı Tortul kayaçların fiziksel grubuna aittir.(……………)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3-</w:t>
      </w:r>
      <w:r>
        <w:rPr>
          <w:sz w:val="20"/>
          <w:szCs w:val="20"/>
        </w:rPr>
        <w:t>Podzol topraklar nemli soğuk bölgelerinde görülür.(……………..)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4-</w:t>
      </w:r>
      <w:r>
        <w:rPr>
          <w:sz w:val="20"/>
          <w:szCs w:val="20"/>
        </w:rPr>
        <w:t>Hazar,Baykal,Lut gölleri Tektonik göllerin içine girer.(……………)</w:t>
      </w:r>
    </w:p>
    <w:p w:rsidR="00EF6B63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5-</w:t>
      </w:r>
      <w:r>
        <w:rPr>
          <w:sz w:val="20"/>
          <w:szCs w:val="20"/>
        </w:rPr>
        <w:t>Elmas,Kum taşının başkalaşmasıyla oluşur.(……………….)</w:t>
      </w:r>
    </w:p>
    <w:p w:rsidR="00EF6B63" w:rsidRDefault="00EF6B63" w:rsidP="000D00E8">
      <w:pPr>
        <w:spacing w:after="0"/>
        <w:rPr>
          <w:sz w:val="20"/>
          <w:szCs w:val="20"/>
        </w:rPr>
      </w:pPr>
    </w:p>
    <w:p w:rsidR="00EF6B63" w:rsidRDefault="00EF6B63" w:rsidP="000D00E8">
      <w:pPr>
        <w:spacing w:after="0"/>
        <w:rPr>
          <w:b/>
          <w:sz w:val="20"/>
          <w:szCs w:val="20"/>
          <w:u w:val="single"/>
        </w:rPr>
      </w:pPr>
      <w:r w:rsidRPr="000D00E8">
        <w:rPr>
          <w:b/>
          <w:sz w:val="20"/>
          <w:szCs w:val="20"/>
          <w:u w:val="single"/>
        </w:rPr>
        <w:t>3)Aşağıdaki cümlelerde verilen boşlukları uygun cümlelerle doldurunuz.</w:t>
      </w:r>
      <w:r>
        <w:rPr>
          <w:b/>
          <w:sz w:val="20"/>
          <w:szCs w:val="20"/>
          <w:u w:val="single"/>
        </w:rPr>
        <w:t>(5x2=10 Puan)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1-</w:t>
      </w:r>
      <w:r>
        <w:rPr>
          <w:sz w:val="20"/>
          <w:szCs w:val="20"/>
        </w:rPr>
        <w:t>Depremler ve volkanik olayların nedeni……………………….haraketliliğidir.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2-</w:t>
      </w:r>
      <w:r>
        <w:rPr>
          <w:sz w:val="20"/>
          <w:szCs w:val="20"/>
        </w:rPr>
        <w:t>Suların denize ulaştırabilen akarsulara………………....denir.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3-</w:t>
      </w:r>
      <w:r>
        <w:rPr>
          <w:sz w:val="20"/>
          <w:szCs w:val="20"/>
        </w:rPr>
        <w:t>Yağış miktarının çok az olduğu topraklara……………toprakları denir.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4-</w:t>
      </w:r>
      <w:r>
        <w:rPr>
          <w:sz w:val="20"/>
          <w:szCs w:val="20"/>
        </w:rPr>
        <w:t>Trabzon Uzungöl……………………set gölleri grubuna örnektir.</w:t>
      </w:r>
    </w:p>
    <w:p w:rsidR="00EF6B63" w:rsidRPr="000D00E8" w:rsidRDefault="00EF6B63" w:rsidP="000D00E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5-</w:t>
      </w:r>
      <w:r>
        <w:rPr>
          <w:sz w:val="20"/>
          <w:szCs w:val="20"/>
        </w:rPr>
        <w:t>Buzul aşındırmasıyla oluşan çanaklarda suların birikmesiyle oluşan göllere…………….diğer adı………denir.</w:t>
      </w:r>
    </w:p>
    <w:p w:rsidR="00EF6B63" w:rsidRDefault="00EF6B63" w:rsidP="000D00E8">
      <w:pPr>
        <w:spacing w:after="0"/>
        <w:rPr>
          <w:b/>
          <w:sz w:val="20"/>
          <w:szCs w:val="20"/>
        </w:rPr>
      </w:pPr>
    </w:p>
    <w:p w:rsidR="00EF6B63" w:rsidRDefault="00EF6B63" w:rsidP="000D00E8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</w:t>
      </w:r>
      <w:r w:rsidRPr="00430D1D">
        <w:rPr>
          <w:b/>
          <w:sz w:val="20"/>
          <w:szCs w:val="20"/>
          <w:u w:val="single"/>
        </w:rPr>
        <w:t>) Aşağıdaki çoktan seç</w:t>
      </w:r>
      <w:r>
        <w:rPr>
          <w:b/>
          <w:sz w:val="20"/>
          <w:szCs w:val="20"/>
          <w:u w:val="single"/>
        </w:rPr>
        <w:t xml:space="preserve">meli soruları yanıtlayınız. (6x4=24 Puan)            </w:t>
      </w:r>
    </w:p>
    <w:p w:rsidR="00EF6B63" w:rsidRPr="00C4603E" w:rsidRDefault="00EF6B63" w:rsidP="00C4603E">
      <w:pPr>
        <w:shd w:val="clear" w:color="auto" w:fill="FFFFFF"/>
        <w:spacing w:after="0"/>
        <w:ind w:left="142" w:right="142" w:firstLine="102"/>
        <w:jc w:val="both"/>
        <w:rPr>
          <w:color w:val="000000"/>
          <w:sz w:val="20"/>
          <w:szCs w:val="20"/>
          <w:lang w:eastAsia="tr-TR"/>
        </w:rPr>
      </w:pPr>
      <w:r>
        <w:rPr>
          <w:b/>
          <w:sz w:val="20"/>
          <w:szCs w:val="20"/>
        </w:rPr>
        <w:t>1-</w:t>
      </w:r>
      <w:r>
        <w:rPr>
          <w:sz w:val="20"/>
          <w:szCs w:val="20"/>
        </w:rPr>
        <w:t xml:space="preserve"> </w:t>
      </w:r>
      <w:r w:rsidRPr="001D2753">
        <w:rPr>
          <w:sz w:val="20"/>
          <w:szCs w:val="20"/>
        </w:rPr>
        <w:t>Van Gölü oluşumu yönünden hangi tür göllere dahildir?</w:t>
      </w:r>
      <w:r>
        <w:rPr>
          <w:sz w:val="20"/>
          <w:szCs w:val="20"/>
        </w:rPr>
        <w:t xml:space="preserve">          </w:t>
      </w:r>
    </w:p>
    <w:p w:rsidR="00EF6B63" w:rsidRPr="00C4603E" w:rsidRDefault="00EF6B63" w:rsidP="00C4603E">
      <w:pPr>
        <w:shd w:val="clear" w:color="auto" w:fill="FFFFFF"/>
        <w:spacing w:after="0"/>
        <w:ind w:left="142" w:right="142" w:firstLine="102"/>
        <w:jc w:val="both"/>
        <w:rPr>
          <w:color w:val="000000"/>
          <w:sz w:val="20"/>
          <w:szCs w:val="20"/>
          <w:lang w:eastAsia="tr-TR"/>
        </w:rPr>
      </w:pPr>
      <w:r>
        <w:rPr>
          <w:b/>
          <w:sz w:val="20"/>
          <w:szCs w:val="20"/>
        </w:rPr>
        <w:t xml:space="preserve">  </w:t>
      </w:r>
      <w:r w:rsidRPr="001D2753">
        <w:rPr>
          <w:b/>
          <w:sz w:val="20"/>
          <w:szCs w:val="20"/>
        </w:rPr>
        <w:t>A)</w:t>
      </w:r>
      <w:r w:rsidRPr="001D2753">
        <w:rPr>
          <w:sz w:val="20"/>
          <w:szCs w:val="20"/>
        </w:rPr>
        <w:t xml:space="preserve"> Volkanik set</w:t>
      </w:r>
      <w:r w:rsidRPr="001D2753">
        <w:rPr>
          <w:sz w:val="20"/>
          <w:szCs w:val="20"/>
        </w:rPr>
        <w:tab/>
      </w:r>
      <w:r w:rsidRPr="001D2753">
        <w:rPr>
          <w:b/>
          <w:sz w:val="20"/>
          <w:szCs w:val="20"/>
        </w:rPr>
        <w:t>B)</w:t>
      </w:r>
      <w:r w:rsidRPr="001D2753">
        <w:rPr>
          <w:sz w:val="20"/>
          <w:szCs w:val="20"/>
        </w:rPr>
        <w:t xml:space="preserve"> Kıyı set</w:t>
      </w:r>
      <w:r w:rsidRPr="001D2753">
        <w:rPr>
          <w:sz w:val="20"/>
          <w:szCs w:val="20"/>
        </w:rPr>
        <w:tab/>
      </w:r>
      <w:r w:rsidRPr="001D2753">
        <w:rPr>
          <w:b/>
          <w:sz w:val="20"/>
          <w:szCs w:val="20"/>
        </w:rPr>
        <w:t>C)</w:t>
      </w:r>
      <w:r w:rsidRPr="001D2753">
        <w:rPr>
          <w:sz w:val="20"/>
          <w:szCs w:val="20"/>
        </w:rPr>
        <w:t xml:space="preserve"> Buzul</w:t>
      </w:r>
    </w:p>
    <w:p w:rsidR="00EF6B63" w:rsidRPr="00C4603E" w:rsidRDefault="00EF6B63" w:rsidP="000D00E8">
      <w:pPr>
        <w:spacing w:after="0"/>
        <w:rPr>
          <w:sz w:val="2"/>
          <w:szCs w:val="2"/>
        </w:rPr>
      </w:pPr>
    </w:p>
    <w:p w:rsidR="00EF6B63" w:rsidRPr="001D2753" w:rsidRDefault="00EF6B63" w:rsidP="00C4603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D2753"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Tekt</w:t>
      </w:r>
      <w:r w:rsidRPr="001D2753">
        <w:rPr>
          <w:sz w:val="20"/>
          <w:szCs w:val="20"/>
        </w:rPr>
        <w:t>onik</w:t>
      </w:r>
      <w:r w:rsidRPr="001D2753">
        <w:rPr>
          <w:sz w:val="20"/>
          <w:szCs w:val="20"/>
        </w:rPr>
        <w:tab/>
      </w:r>
      <w:r w:rsidRPr="001D2753">
        <w:rPr>
          <w:sz w:val="20"/>
          <w:szCs w:val="20"/>
        </w:rPr>
        <w:tab/>
      </w:r>
      <w:r w:rsidRPr="001D2753">
        <w:rPr>
          <w:b/>
          <w:sz w:val="20"/>
          <w:szCs w:val="20"/>
        </w:rPr>
        <w:t>E)</w:t>
      </w:r>
      <w:r w:rsidRPr="001D2753">
        <w:rPr>
          <w:sz w:val="20"/>
          <w:szCs w:val="20"/>
        </w:rPr>
        <w:t xml:space="preserve"> Heyelan</w:t>
      </w:r>
      <w:r>
        <w:rPr>
          <w:sz w:val="20"/>
          <w:szCs w:val="20"/>
        </w:rPr>
        <w:t xml:space="preserve">                                                     </w:t>
      </w:r>
      <w:r>
        <w:rPr>
          <w:b/>
          <w:sz w:val="20"/>
          <w:szCs w:val="20"/>
        </w:rPr>
        <w:t xml:space="preserve">                                                </w:t>
      </w:r>
    </w:p>
    <w:p w:rsidR="00EF6B63" w:rsidRPr="001D2753" w:rsidRDefault="00EF6B63" w:rsidP="00C4603E">
      <w:pPr>
        <w:spacing w:after="0"/>
        <w:jc w:val="both"/>
        <w:rPr>
          <w:sz w:val="20"/>
          <w:szCs w:val="20"/>
        </w:rPr>
      </w:pPr>
    </w:p>
    <w:p w:rsidR="00EF6B63" w:rsidRPr="006B3C44" w:rsidRDefault="00EF6B63" w:rsidP="00C4603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2- </w:t>
      </w:r>
      <w:r w:rsidRPr="006B3C44">
        <w:rPr>
          <w:sz w:val="20"/>
          <w:szCs w:val="20"/>
        </w:rPr>
        <w:t xml:space="preserve">Aşağıdaki haritadaki numaralandırılan </w:t>
      </w:r>
      <w:r>
        <w:rPr>
          <w:sz w:val="20"/>
          <w:szCs w:val="20"/>
        </w:rPr>
        <w:t xml:space="preserve">toprak </w:t>
      </w:r>
      <w:r w:rsidRPr="006B3C44">
        <w:rPr>
          <w:sz w:val="20"/>
          <w:szCs w:val="20"/>
        </w:rPr>
        <w:t xml:space="preserve">tipleri </w:t>
      </w:r>
    </w:p>
    <w:p w:rsidR="00EF6B63" w:rsidRPr="001D2753" w:rsidRDefault="00EF6B63" w:rsidP="00C4603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6B3C44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6B3C4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B3C44">
        <w:rPr>
          <w:sz w:val="20"/>
          <w:szCs w:val="20"/>
        </w:rPr>
        <w:t>aşağıdakilerin hangisinde</w:t>
      </w:r>
      <w:r>
        <w:rPr>
          <w:sz w:val="20"/>
          <w:szCs w:val="20"/>
        </w:rPr>
        <w:t xml:space="preserve"> </w:t>
      </w:r>
      <w:r w:rsidRPr="006B3C44">
        <w:rPr>
          <w:sz w:val="20"/>
          <w:szCs w:val="20"/>
        </w:rPr>
        <w:t>verilmiştir</w:t>
      </w:r>
      <w:r>
        <w:rPr>
          <w:b/>
          <w:sz w:val="20"/>
          <w:szCs w:val="20"/>
        </w:rPr>
        <w:t xml:space="preserve">?                                                                                 </w:t>
      </w:r>
    </w:p>
    <w:p w:rsidR="00EF6B63" w:rsidRPr="006B3C44" w:rsidRDefault="00EF6B63" w:rsidP="006B3C44">
      <w:pPr>
        <w:spacing w:after="120"/>
        <w:ind w:left="284" w:hanging="284"/>
        <w:jc w:val="both"/>
        <w:rPr>
          <w:b/>
          <w:sz w:val="20"/>
          <w:szCs w:val="20"/>
        </w:rPr>
      </w:pPr>
    </w:p>
    <w:p w:rsidR="00EF6B63" w:rsidRPr="006B3C44" w:rsidRDefault="00EF6B63" w:rsidP="006B3C44">
      <w:pPr>
        <w:spacing w:after="0"/>
        <w:jc w:val="both"/>
        <w:rPr>
          <w:sz w:val="20"/>
          <w:szCs w:val="20"/>
        </w:rPr>
      </w:pPr>
      <w:r w:rsidRPr="00BC409B">
        <w:rPr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1x.bmp" style="width:196.5pt;height:43.5pt;visibility:visible">
            <v:imagedata r:id="rId5" o:title=""/>
          </v:shape>
        </w:pict>
      </w:r>
    </w:p>
    <w:p w:rsidR="00EF6B63" w:rsidRDefault="00EF6B63" w:rsidP="006B3C44">
      <w:pPr>
        <w:spacing w:after="0"/>
        <w:ind w:left="284" w:hanging="284"/>
        <w:jc w:val="both"/>
        <w:rPr>
          <w:b/>
          <w:sz w:val="20"/>
          <w:szCs w:val="20"/>
        </w:rPr>
      </w:pPr>
    </w:p>
    <w:p w:rsidR="00EF6B63" w:rsidRDefault="00EF6B63" w:rsidP="006B3C44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1                        2                            3</w:t>
      </w:r>
    </w:p>
    <w:p w:rsidR="00EF6B63" w:rsidRPr="006B3C44" w:rsidRDefault="00EF6B63" w:rsidP="00AC322A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F6B63" w:rsidRPr="006B3C44" w:rsidRDefault="00EF6B63" w:rsidP="00AC322A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6B3C44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Çernezyom          Terra rosa              Podzol</w:t>
      </w:r>
    </w:p>
    <w:p w:rsidR="00EF6B63" w:rsidRDefault="00EF6B63" w:rsidP="00AC322A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6B3C44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Terra rosa             Podzol                  Çerzezyom</w:t>
      </w:r>
    </w:p>
    <w:p w:rsidR="00EF6B63" w:rsidRDefault="00EF6B63" w:rsidP="00AC322A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C) </w:t>
      </w:r>
      <w:r>
        <w:rPr>
          <w:sz w:val="20"/>
          <w:szCs w:val="20"/>
        </w:rPr>
        <w:t xml:space="preserve">Terra rosa            Çernezyom           Podzol            </w:t>
      </w:r>
    </w:p>
    <w:p w:rsidR="00EF6B63" w:rsidRPr="006B3C44" w:rsidRDefault="00EF6B63" w:rsidP="00AC322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 xml:space="preserve">Podzol                 Çernezyom           Terra rosa     </w:t>
      </w:r>
    </w:p>
    <w:p w:rsidR="00EF6B63" w:rsidRDefault="00EF6B63" w:rsidP="00AC322A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E)</w:t>
      </w:r>
      <w:r>
        <w:rPr>
          <w:sz w:val="20"/>
          <w:szCs w:val="20"/>
        </w:rPr>
        <w:t xml:space="preserve"> Tundra                   K.rengi orman     Çernezyom</w:t>
      </w:r>
    </w:p>
    <w:p w:rsidR="00EF6B63" w:rsidRDefault="00EF6B63" w:rsidP="00C4603E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F6B63" w:rsidRDefault="00EF6B63" w:rsidP="00C4603E">
      <w:pPr>
        <w:spacing w:after="0"/>
        <w:ind w:left="284" w:hanging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3- </w:t>
      </w:r>
      <w:r>
        <w:rPr>
          <w:sz w:val="20"/>
          <w:szCs w:val="20"/>
        </w:rPr>
        <w:t xml:space="preserve">Tuz gölü çevresindeki topraklarda tuz oranının </w:t>
      </w:r>
      <w:r w:rsidRPr="006B3C44">
        <w:rPr>
          <w:sz w:val="20"/>
          <w:szCs w:val="20"/>
        </w:rPr>
        <w:t>yüksek</w:t>
      </w:r>
    </w:p>
    <w:p w:rsidR="00EF6B63" w:rsidRPr="006B3C44" w:rsidRDefault="00EF6B63" w:rsidP="00C4603E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6B3C44">
        <w:rPr>
          <w:sz w:val="20"/>
          <w:szCs w:val="20"/>
        </w:rPr>
        <w:t>olmas</w:t>
      </w:r>
      <w:r>
        <w:rPr>
          <w:sz w:val="20"/>
          <w:szCs w:val="20"/>
        </w:rPr>
        <w:t>ının nedenleri arasında hangisi yoktu?</w:t>
      </w:r>
    </w:p>
    <w:p w:rsidR="00EF6B63" w:rsidRPr="006B3C44" w:rsidRDefault="00EF6B63" w:rsidP="00C4603E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A)</w:t>
      </w:r>
      <w:r>
        <w:rPr>
          <w:sz w:val="20"/>
          <w:szCs w:val="20"/>
        </w:rPr>
        <w:t>Tarım faaliyetlerinin sınırlı olması</w:t>
      </w:r>
    </w:p>
    <w:p w:rsidR="00EF6B63" w:rsidRPr="006B3C44" w:rsidRDefault="00EF6B63" w:rsidP="00C4603E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B)</w:t>
      </w:r>
      <w:r>
        <w:rPr>
          <w:sz w:val="20"/>
          <w:szCs w:val="20"/>
        </w:rPr>
        <w:t>Bölgenin kapalı havza olması</w:t>
      </w:r>
    </w:p>
    <w:p w:rsidR="00EF6B63" w:rsidRDefault="00EF6B63" w:rsidP="00C4603E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C)</w:t>
      </w:r>
      <w:r>
        <w:rPr>
          <w:sz w:val="20"/>
          <w:szCs w:val="20"/>
        </w:rPr>
        <w:t>Yaz mevsiminde şiddetli buharlaşmanın olması</w:t>
      </w:r>
    </w:p>
    <w:p w:rsidR="00EF6B63" w:rsidRPr="006B3C44" w:rsidRDefault="00EF6B63" w:rsidP="00C4603E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D)</w:t>
      </w:r>
      <w:r>
        <w:rPr>
          <w:sz w:val="20"/>
          <w:szCs w:val="20"/>
        </w:rPr>
        <w:t>Kimyasal çözünmenin yetersiz olması</w:t>
      </w:r>
    </w:p>
    <w:p w:rsidR="00EF6B63" w:rsidRDefault="00EF6B63" w:rsidP="00C4603E">
      <w:pPr>
        <w:spacing w:after="0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E)</w:t>
      </w:r>
      <w:r>
        <w:rPr>
          <w:sz w:val="20"/>
          <w:szCs w:val="20"/>
        </w:rPr>
        <w:t>Yıllık yağış miktarının çok az olması</w:t>
      </w:r>
    </w:p>
    <w:p w:rsidR="00EF6B63" w:rsidRDefault="00EF6B63" w:rsidP="00C4603E">
      <w:pPr>
        <w:spacing w:after="0"/>
        <w:ind w:left="284" w:hanging="284"/>
        <w:jc w:val="both"/>
        <w:rPr>
          <w:b/>
          <w:sz w:val="20"/>
          <w:szCs w:val="20"/>
        </w:rPr>
      </w:pPr>
    </w:p>
    <w:p w:rsidR="00EF6B63" w:rsidRPr="00C4603E" w:rsidRDefault="00EF6B63" w:rsidP="00C4603E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4-</w:t>
      </w:r>
      <w:r w:rsidRPr="00C4603E">
        <w:rPr>
          <w:rFonts w:ascii="Arial" w:hAnsi="Arial" w:cs="Arial"/>
          <w:color w:val="000000"/>
          <w:sz w:val="22"/>
          <w:szCs w:val="22"/>
          <w:lang w:eastAsia="tr-TR"/>
        </w:rPr>
        <w:t xml:space="preserve"> </w:t>
      </w:r>
      <w:r w:rsidRPr="00C4603E">
        <w:rPr>
          <w:color w:val="000000"/>
          <w:sz w:val="20"/>
          <w:szCs w:val="20"/>
          <w:lang w:eastAsia="tr-TR"/>
        </w:rPr>
        <w:t>Mağmada bulunan lavların basıncın etkisiyle kırık hatlar boyunca yükselerek yerkabuğu içerisinde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 xml:space="preserve"> soğuması sonucunda oluşan kayalara “İç Püskürük Kayaçlar” denir.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b/>
          <w:bCs/>
          <w:color w:val="000000"/>
          <w:sz w:val="20"/>
          <w:szCs w:val="20"/>
          <w:lang w:eastAsia="tr-TR"/>
        </w:rPr>
        <w:t>Buna göre, aşağıdakilerden hangisi bu kayalara örnek olarak verilebilir?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A)Siyenit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B)Andezit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C)Kiltaşı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D)Tebeşir</w:t>
      </w:r>
    </w:p>
    <w:p w:rsidR="00EF6B63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E)Tüf</w:t>
      </w:r>
    </w:p>
    <w:p w:rsidR="00EF6B63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</w:p>
    <w:p w:rsidR="00EF6B63" w:rsidRPr="00C4603E" w:rsidRDefault="00EF6B63" w:rsidP="00C4603E">
      <w:pPr>
        <w:shd w:val="clear" w:color="auto" w:fill="FFFFFF"/>
        <w:spacing w:after="0"/>
        <w:ind w:right="142"/>
        <w:jc w:val="both"/>
        <w:rPr>
          <w:color w:val="000000"/>
          <w:sz w:val="20"/>
          <w:szCs w:val="20"/>
          <w:lang w:eastAsia="tr-TR"/>
        </w:rPr>
      </w:pPr>
      <w:r>
        <w:rPr>
          <w:b/>
          <w:color w:val="000000"/>
          <w:sz w:val="20"/>
          <w:szCs w:val="20"/>
          <w:lang w:eastAsia="tr-TR"/>
        </w:rPr>
        <w:t xml:space="preserve">5- </w:t>
      </w:r>
      <w:r w:rsidRPr="00C4603E">
        <w:rPr>
          <w:color w:val="000000"/>
          <w:sz w:val="20"/>
          <w:szCs w:val="20"/>
          <w:lang w:eastAsia="tr-TR"/>
        </w:rPr>
        <w:t>Türkiye'de doğal göl bakımından en fakir bölge Güneydoğu Anadolu'dur.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b/>
          <w:bCs/>
          <w:color w:val="000000"/>
          <w:sz w:val="20"/>
          <w:szCs w:val="20"/>
          <w:lang w:eastAsia="tr-TR"/>
        </w:rPr>
        <w:t>Güneydoğu Anadolu'da doğal göllerin az olmasında;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I. Yer şekillerinin sade olması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II. Bitki örtüsünün cılız olması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III. Bölge alanının küçük olması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IV. Buharlaşmanın fazla olması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b/>
          <w:bCs/>
          <w:color w:val="000000"/>
          <w:sz w:val="20"/>
          <w:szCs w:val="20"/>
          <w:lang w:eastAsia="tr-TR"/>
        </w:rPr>
        <w:t>gibi faktörlerden hangileri etkili olmuştur?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A) I-II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B) II-III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C) II-IV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D) I-IV</w:t>
      </w:r>
    </w:p>
    <w:p w:rsidR="00EF6B63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E) II-III-IV</w:t>
      </w:r>
    </w:p>
    <w:p w:rsidR="00EF6B63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</w:p>
    <w:p w:rsidR="00EF6B63" w:rsidRPr="00C4603E" w:rsidRDefault="00EF6B63" w:rsidP="00C4603E">
      <w:pPr>
        <w:shd w:val="clear" w:color="auto" w:fill="FFFFFF"/>
        <w:ind w:right="141"/>
        <w:jc w:val="both"/>
        <w:rPr>
          <w:color w:val="000000"/>
          <w:sz w:val="20"/>
          <w:szCs w:val="20"/>
          <w:lang w:eastAsia="tr-TR"/>
        </w:rPr>
      </w:pPr>
      <w:r>
        <w:rPr>
          <w:b/>
          <w:color w:val="000000"/>
          <w:sz w:val="20"/>
          <w:szCs w:val="20"/>
          <w:lang w:eastAsia="tr-TR"/>
        </w:rPr>
        <w:t xml:space="preserve">6- </w:t>
      </w:r>
      <w:r w:rsidRPr="00C4603E">
        <w:rPr>
          <w:b/>
          <w:bCs/>
          <w:color w:val="000000"/>
          <w:sz w:val="20"/>
          <w:szCs w:val="20"/>
          <w:lang w:eastAsia="tr-TR"/>
        </w:rPr>
        <w:t>Bir akarsuyun kapalı yada açık havzalı olmasını etkileyen faktörler arasında aşağıdakilerden  hangisi gösterilemez?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A) Yerşekillerinin uzanışı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B) Yükselti değerleri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C) Sıcaklık ve yağış değerleri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D) Denize olan uzaklık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left="142" w:right="141" w:firstLine="104"/>
        <w:jc w:val="both"/>
        <w:rPr>
          <w:color w:val="000000"/>
          <w:sz w:val="20"/>
          <w:szCs w:val="20"/>
          <w:lang w:eastAsia="tr-TR"/>
        </w:rPr>
      </w:pPr>
      <w:r w:rsidRPr="00C4603E">
        <w:rPr>
          <w:color w:val="000000"/>
          <w:sz w:val="20"/>
          <w:szCs w:val="20"/>
          <w:lang w:eastAsia="tr-TR"/>
        </w:rPr>
        <w:t>E) Arazinin jeolojik yapısı</w:t>
      </w:r>
    </w:p>
    <w:p w:rsidR="00EF6B63" w:rsidRPr="00C4603E" w:rsidRDefault="00EF6B63" w:rsidP="00C4603E">
      <w:pPr>
        <w:shd w:val="clear" w:color="auto" w:fill="FFFFFF"/>
        <w:spacing w:after="0" w:line="240" w:lineRule="auto"/>
        <w:ind w:right="141"/>
        <w:jc w:val="both"/>
        <w:rPr>
          <w:b/>
          <w:color w:val="000000"/>
          <w:sz w:val="20"/>
          <w:szCs w:val="20"/>
          <w:lang w:eastAsia="tr-TR"/>
        </w:rPr>
      </w:pPr>
    </w:p>
    <w:p w:rsidR="00EF6B63" w:rsidRPr="00C4603E" w:rsidRDefault="00EF6B63" w:rsidP="00C4603E">
      <w:pPr>
        <w:shd w:val="clear" w:color="auto" w:fill="FFFFFF"/>
        <w:spacing w:after="0" w:line="240" w:lineRule="auto"/>
        <w:ind w:right="141"/>
        <w:jc w:val="both"/>
        <w:rPr>
          <w:b/>
          <w:color w:val="000000"/>
          <w:sz w:val="20"/>
          <w:szCs w:val="20"/>
          <w:u w:val="single"/>
          <w:lang w:eastAsia="tr-TR"/>
        </w:rPr>
      </w:pPr>
      <w:r w:rsidRPr="001E300F">
        <w:rPr>
          <w:b/>
          <w:color w:val="000000"/>
          <w:sz w:val="20"/>
          <w:szCs w:val="20"/>
          <w:u w:val="single"/>
          <w:lang w:eastAsia="tr-TR"/>
        </w:rPr>
        <w:t xml:space="preserve">5) Aşağıdaki </w:t>
      </w:r>
      <w:r w:rsidRPr="001E300F">
        <w:rPr>
          <w:b/>
          <w:bCs/>
          <w:color w:val="000000"/>
          <w:sz w:val="20"/>
          <w:szCs w:val="20"/>
          <w:u w:val="single"/>
          <w:shd w:val="clear" w:color="auto" w:fill="FFFFFF"/>
        </w:rPr>
        <w:t>şekilde gösterilen kaynağın adını ve özelliklerini yazınız.</w:t>
      </w:r>
      <w:r>
        <w:rPr>
          <w:b/>
          <w:bCs/>
          <w:color w:val="000000"/>
          <w:sz w:val="20"/>
          <w:szCs w:val="20"/>
          <w:u w:val="single"/>
          <w:shd w:val="clear" w:color="auto" w:fill="FFFFFF"/>
        </w:rPr>
        <w:t>(2x4=8 Puan)</w:t>
      </w:r>
    </w:p>
    <w:p w:rsidR="00EF6B63" w:rsidRPr="00C4603E" w:rsidRDefault="00EF6B63" w:rsidP="000D00E8">
      <w:pPr>
        <w:pStyle w:val="ListParagraph"/>
        <w:spacing w:after="0"/>
        <w:ind w:left="1222"/>
        <w:rPr>
          <w:b/>
          <w:sz w:val="20"/>
          <w:szCs w:val="20"/>
        </w:rPr>
      </w:pPr>
      <w:r>
        <w:rPr>
          <w:noProof/>
          <w:lang w:eastAsia="tr-TR"/>
        </w:rPr>
        <w:pict>
          <v:shape id="5 Resim" o:spid="_x0000_s1026" type="#_x0000_t75" alt="image005.gif" style="position:absolute;left:0;text-align:left;margin-left:9.2pt;margin-top:475.15pt;width:156.75pt;height:85.5pt;z-index:251658240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Adı:</w:t>
      </w: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Özellikleri:</w:t>
      </w: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  <w:u w:val="single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rFonts w:ascii="Calibri" w:hAnsi="Calibri"/>
          <w:b/>
          <w:sz w:val="20"/>
          <w:szCs w:val="20"/>
        </w:rPr>
      </w:pPr>
    </w:p>
    <w:p w:rsidR="00EF6B63" w:rsidRDefault="00EF6B63" w:rsidP="000D00E8">
      <w:pPr>
        <w:pStyle w:val="ListParagraph"/>
        <w:spacing w:after="0"/>
        <w:ind w:left="1222"/>
        <w:rPr>
          <w:b/>
          <w:sz w:val="20"/>
          <w:szCs w:val="20"/>
          <w:u w:val="single"/>
        </w:rPr>
      </w:pPr>
      <w:r w:rsidRPr="001E300F">
        <w:rPr>
          <w:b/>
          <w:sz w:val="20"/>
          <w:szCs w:val="20"/>
          <w:u w:val="single"/>
        </w:rPr>
        <w:t>BAŞARILAR DİLERİZ…</w:t>
      </w:r>
    </w:p>
    <w:p w:rsidR="00EF6B63" w:rsidRDefault="00EF6B63" w:rsidP="000D00E8">
      <w:pPr>
        <w:pStyle w:val="ListParagraph"/>
        <w:spacing w:after="0"/>
        <w:ind w:left="1222"/>
        <w:rPr>
          <w:b/>
          <w:sz w:val="20"/>
          <w:szCs w:val="20"/>
          <w:u w:val="single"/>
        </w:rPr>
      </w:pPr>
    </w:p>
    <w:p w:rsidR="00EF6B63" w:rsidRDefault="00EF6B63" w:rsidP="001E300F">
      <w:pPr>
        <w:pStyle w:val="ListParagraph"/>
        <w:spacing w:after="0"/>
        <w:ind w:left="0"/>
        <w:rPr>
          <w:b/>
          <w:sz w:val="20"/>
          <w:szCs w:val="20"/>
          <w:u w:val="single"/>
        </w:rPr>
      </w:pPr>
      <w:r w:rsidRPr="001E300F">
        <w:rPr>
          <w:b/>
          <w:sz w:val="20"/>
          <w:szCs w:val="20"/>
          <w:u w:val="single"/>
        </w:rPr>
        <w:t>NOT</w:t>
      </w:r>
      <w:r>
        <w:rPr>
          <w:b/>
          <w:sz w:val="20"/>
          <w:szCs w:val="20"/>
          <w:u w:val="single"/>
        </w:rPr>
        <w:t>: Soru 1’deki soruları bu alana cavaplayabilirsiniz.</w:t>
      </w:r>
    </w:p>
    <w:p w:rsidR="00EF6B63" w:rsidRPr="001E300F" w:rsidRDefault="00EF6B63" w:rsidP="001E300F">
      <w:pPr>
        <w:pStyle w:val="ListParagraph"/>
        <w:spacing w:after="0"/>
        <w:ind w:left="0"/>
        <w:rPr>
          <w:b/>
          <w:sz w:val="20"/>
          <w:szCs w:val="20"/>
          <w:u w:val="single"/>
        </w:rPr>
      </w:pPr>
      <w:hyperlink r:id="rId7" w:history="1">
        <w:r w:rsidRPr="00B0438C">
          <w:rPr>
            <w:rStyle w:val="Hyperlink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  <w:u w:val="single"/>
        </w:rPr>
        <w:t xml:space="preserve"> </w:t>
      </w:r>
    </w:p>
    <w:sectPr w:rsidR="00EF6B63" w:rsidRPr="001E300F" w:rsidSect="00C4603E">
      <w:pgSz w:w="11906" w:h="16838"/>
      <w:pgMar w:top="142" w:right="707" w:bottom="198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E9C"/>
    <w:multiLevelType w:val="hybridMultilevel"/>
    <w:tmpl w:val="5D645A90"/>
    <w:lvl w:ilvl="0" w:tplc="CD9C538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9E96B6B"/>
    <w:multiLevelType w:val="hybridMultilevel"/>
    <w:tmpl w:val="555E8652"/>
    <w:lvl w:ilvl="0" w:tplc="B54A4D40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6D1182C"/>
    <w:multiLevelType w:val="hybridMultilevel"/>
    <w:tmpl w:val="F318779E"/>
    <w:lvl w:ilvl="0" w:tplc="5CC6A83E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208C522B"/>
    <w:multiLevelType w:val="hybridMultilevel"/>
    <w:tmpl w:val="BE543E9E"/>
    <w:lvl w:ilvl="0" w:tplc="74CADA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7265CC1"/>
    <w:multiLevelType w:val="hybridMultilevel"/>
    <w:tmpl w:val="581C84F6"/>
    <w:lvl w:ilvl="0" w:tplc="041F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>
    <w:nsid w:val="42947746"/>
    <w:multiLevelType w:val="hybridMultilevel"/>
    <w:tmpl w:val="F226474E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47973AB3"/>
    <w:multiLevelType w:val="hybridMultilevel"/>
    <w:tmpl w:val="6896DBAE"/>
    <w:lvl w:ilvl="0" w:tplc="5CC6A83E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D159D1"/>
    <w:multiLevelType w:val="hybridMultilevel"/>
    <w:tmpl w:val="0E7AB902"/>
    <w:lvl w:ilvl="0" w:tplc="19042656">
      <w:start w:val="1"/>
      <w:numFmt w:val="upperLetter"/>
      <w:lvlText w:val="%1-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8">
    <w:nsid w:val="748A2D6F"/>
    <w:multiLevelType w:val="hybridMultilevel"/>
    <w:tmpl w:val="E1E6AF62"/>
    <w:lvl w:ilvl="0" w:tplc="5CC6A83E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7F930EEB"/>
    <w:multiLevelType w:val="hybridMultilevel"/>
    <w:tmpl w:val="ECC4D67C"/>
    <w:lvl w:ilvl="0" w:tplc="041F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0A7"/>
    <w:rsid w:val="000D00E8"/>
    <w:rsid w:val="001120A7"/>
    <w:rsid w:val="001D2753"/>
    <w:rsid w:val="001E300F"/>
    <w:rsid w:val="00395097"/>
    <w:rsid w:val="00430D1D"/>
    <w:rsid w:val="00466D3E"/>
    <w:rsid w:val="00473A1F"/>
    <w:rsid w:val="004E79BC"/>
    <w:rsid w:val="006B3C44"/>
    <w:rsid w:val="008263A6"/>
    <w:rsid w:val="00AC322A"/>
    <w:rsid w:val="00B0438C"/>
    <w:rsid w:val="00BC409B"/>
    <w:rsid w:val="00BE6A50"/>
    <w:rsid w:val="00C4603E"/>
    <w:rsid w:val="00D0699C"/>
    <w:rsid w:val="00E2792F"/>
    <w:rsid w:val="00EA5680"/>
    <w:rsid w:val="00EF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Georg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3A6"/>
    <w:pPr>
      <w:spacing w:after="200" w:line="276" w:lineRule="auto"/>
    </w:pPr>
    <w:rPr>
      <w:sz w:val="30"/>
      <w:szCs w:val="3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63A6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8263A6"/>
    <w:rPr>
      <w:rFonts w:cs="Times New Roman"/>
      <w:b/>
      <w:bCs/>
      <w:smallCaps/>
      <w:spacing w:val="5"/>
    </w:rPr>
  </w:style>
  <w:style w:type="table" w:styleId="TableGrid">
    <w:name w:val="Table Grid"/>
    <w:basedOn w:val="TableNormal"/>
    <w:uiPriority w:val="99"/>
    <w:rsid w:val="001120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B3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3C4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C4603E"/>
    <w:rPr>
      <w:rFonts w:cs="Times New Roman"/>
    </w:rPr>
  </w:style>
  <w:style w:type="character" w:customStyle="1" w:styleId="v7197m3">
    <w:name w:val="v7197m3"/>
    <w:basedOn w:val="DefaultParagraphFont"/>
    <w:uiPriority w:val="99"/>
    <w:rsid w:val="00C4603E"/>
    <w:rPr>
      <w:rFonts w:cs="Times New Roman"/>
    </w:rPr>
  </w:style>
  <w:style w:type="character" w:styleId="Hyperlink">
    <w:name w:val="Hyperlink"/>
    <w:basedOn w:val="DefaultParagraphFont"/>
    <w:uiPriority w:val="99"/>
    <w:rsid w:val="00C460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0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098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577</Words>
  <Characters>3291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KubilayVerdi</dc:creator>
  <cp:keywords/>
  <dc:description/>
  <cp:lastModifiedBy>edanur</cp:lastModifiedBy>
  <cp:revision>6</cp:revision>
  <dcterms:created xsi:type="dcterms:W3CDTF">2014-11-03T19:06:00Z</dcterms:created>
  <dcterms:modified xsi:type="dcterms:W3CDTF">2014-11-08T20:17:00Z</dcterms:modified>
</cp:coreProperties>
</file>