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C8" w:rsidRPr="00FD17AC" w:rsidRDefault="00EA51C8" w:rsidP="00FD17AC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FD17AC">
        <w:rPr>
          <w:sz w:val="20"/>
          <w:szCs w:val="20"/>
        </w:rPr>
        <w:t>Kayaçların mekanik çözülmesi çöllerde çok etkilidir.</w:t>
      </w:r>
    </w:p>
    <w:p w:rsidR="00EA51C8" w:rsidRPr="00FD17AC" w:rsidRDefault="00EA51C8" w:rsidP="00FD17AC">
      <w:pPr>
        <w:spacing w:after="0" w:line="240" w:lineRule="auto"/>
        <w:rPr>
          <w:sz w:val="20"/>
          <w:szCs w:val="20"/>
        </w:rPr>
      </w:pPr>
      <w:r w:rsidRPr="00FD17AC">
        <w:rPr>
          <w:sz w:val="20"/>
          <w:szCs w:val="20"/>
        </w:rPr>
        <w:t xml:space="preserve">Bu durumun temel sebebi aşağıdakilerden hangisidir? </w:t>
      </w:r>
    </w:p>
    <w:p w:rsidR="00EA51C8" w:rsidRDefault="00EA51C8" w:rsidP="00FD17AC">
      <w:pPr>
        <w:spacing w:after="0" w:line="240" w:lineRule="auto"/>
        <w:rPr>
          <w:sz w:val="20"/>
          <w:szCs w:val="20"/>
        </w:rPr>
      </w:pPr>
    </w:p>
    <w:p w:rsidR="00EA51C8" w:rsidRDefault="00EA51C8" w:rsidP="00FD17A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Pr="00FD17AC">
        <w:rPr>
          <w:sz w:val="20"/>
          <w:szCs w:val="20"/>
        </w:rPr>
        <w:t>Ye</w:t>
      </w:r>
      <w:r>
        <w:rPr>
          <w:sz w:val="20"/>
          <w:szCs w:val="20"/>
        </w:rPr>
        <w:t>r şekillerinin engebesiz olması</w:t>
      </w:r>
    </w:p>
    <w:p w:rsidR="00EA51C8" w:rsidRDefault="00EA51C8" w:rsidP="00FD17A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B)</w:t>
      </w:r>
      <w:r w:rsidRPr="00FD17AC">
        <w:rPr>
          <w:sz w:val="20"/>
          <w:szCs w:val="20"/>
        </w:rPr>
        <w:t>R</w:t>
      </w:r>
      <w:r>
        <w:rPr>
          <w:sz w:val="20"/>
          <w:szCs w:val="20"/>
        </w:rPr>
        <w:t>üzgâr erozyonunun yaygın olması</w:t>
      </w:r>
    </w:p>
    <w:p w:rsidR="00EA51C8" w:rsidRPr="00FD17AC" w:rsidRDefault="00EA51C8" w:rsidP="00FD17A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</w:t>
      </w:r>
      <w:r w:rsidRPr="00FD17AC">
        <w:rPr>
          <w:sz w:val="20"/>
          <w:szCs w:val="20"/>
        </w:rPr>
        <w:t>Akarsu ağının seyrek olması</w:t>
      </w:r>
    </w:p>
    <w:p w:rsidR="00EA51C8" w:rsidRPr="00FD17AC" w:rsidRDefault="00EA51C8" w:rsidP="00FD17A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D)</w:t>
      </w:r>
      <w:r w:rsidRPr="00FD17AC">
        <w:rPr>
          <w:sz w:val="20"/>
          <w:szCs w:val="20"/>
        </w:rPr>
        <w:t>Yağış miktarının az olması</w:t>
      </w:r>
    </w:p>
    <w:p w:rsidR="00EA51C8" w:rsidRDefault="00EA51C8" w:rsidP="00FD17A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E)</w:t>
      </w:r>
      <w:r w:rsidRPr="00FD17AC">
        <w:rPr>
          <w:sz w:val="20"/>
          <w:szCs w:val="20"/>
        </w:rPr>
        <w:t>Bitki örtüsünün olmaması</w:t>
      </w:r>
    </w:p>
    <w:p w:rsidR="00EA51C8" w:rsidRDefault="00EA51C8" w:rsidP="00FD17AC">
      <w:pPr>
        <w:spacing w:after="0" w:line="240" w:lineRule="auto"/>
        <w:rPr>
          <w:sz w:val="20"/>
          <w:szCs w:val="20"/>
        </w:rPr>
      </w:pPr>
    </w:p>
    <w:p w:rsidR="00EA51C8" w:rsidRPr="00FD17AC" w:rsidRDefault="00EA51C8" w:rsidP="00FD17AC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FD17AC">
        <w:rPr>
          <w:sz w:val="20"/>
          <w:szCs w:val="20"/>
        </w:rPr>
        <w:t>Kimyasal çözülme bol yağışlı iklim bölgelerinde görülen bir   toprak oluşum şeklidir?</w:t>
      </w:r>
    </w:p>
    <w:p w:rsidR="00EA51C8" w:rsidRPr="00FD17AC" w:rsidRDefault="00EA51C8" w:rsidP="00FD17AC">
      <w:pPr>
        <w:spacing w:after="0" w:line="240" w:lineRule="auto"/>
        <w:rPr>
          <w:sz w:val="20"/>
          <w:szCs w:val="20"/>
        </w:rPr>
      </w:pPr>
      <w:r w:rsidRPr="00FD17AC">
        <w:rPr>
          <w:sz w:val="20"/>
          <w:szCs w:val="20"/>
        </w:rPr>
        <w:t xml:space="preserve">      Aşağıdaki yerlerden hangisinde kimyasal çözülme diğerlerine göre daha  şiddetli olması gerekir?</w:t>
      </w:r>
    </w:p>
    <w:p w:rsidR="00EA51C8" w:rsidRPr="00FD17AC" w:rsidRDefault="00EA51C8" w:rsidP="00FD17AC">
      <w:pPr>
        <w:spacing w:after="0" w:line="240" w:lineRule="auto"/>
        <w:rPr>
          <w:sz w:val="20"/>
          <w:szCs w:val="20"/>
        </w:rPr>
      </w:pPr>
    </w:p>
    <w:p w:rsidR="00EA51C8" w:rsidRDefault="00EA51C8" w:rsidP="00FD17A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A)Sinop      B)Konya             C)Rize</w:t>
      </w:r>
    </w:p>
    <w:p w:rsidR="00EA51C8" w:rsidRDefault="00EA51C8" w:rsidP="00FD17A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D)Tokat             </w:t>
      </w:r>
      <w:r w:rsidRPr="00FD17AC">
        <w:rPr>
          <w:sz w:val="20"/>
          <w:szCs w:val="20"/>
        </w:rPr>
        <w:t>E)</w:t>
      </w:r>
      <w:r w:rsidRPr="00FD17AC">
        <w:rPr>
          <w:sz w:val="20"/>
          <w:szCs w:val="20"/>
        </w:rPr>
        <w:tab/>
        <w:t>Eskişehir</w:t>
      </w:r>
    </w:p>
    <w:p w:rsidR="00EA51C8" w:rsidRDefault="00EA51C8" w:rsidP="00FD17AC">
      <w:pPr>
        <w:spacing w:after="0" w:line="240" w:lineRule="auto"/>
        <w:rPr>
          <w:sz w:val="20"/>
          <w:szCs w:val="20"/>
        </w:rPr>
      </w:pPr>
    </w:p>
    <w:p w:rsidR="00EA51C8" w:rsidRPr="00FD17AC" w:rsidRDefault="00EA51C8" w:rsidP="00FD17AC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FD17AC">
        <w:rPr>
          <w:sz w:val="20"/>
          <w:szCs w:val="20"/>
        </w:rPr>
        <w:t>Aşağıdakilerden  hangisi kayaçların çözülmesi üzerinde etkili değildir?</w:t>
      </w:r>
    </w:p>
    <w:p w:rsidR="00EA51C8" w:rsidRPr="00FD17AC" w:rsidRDefault="00EA51C8" w:rsidP="00FD17AC">
      <w:pPr>
        <w:spacing w:after="0" w:line="240" w:lineRule="auto"/>
        <w:rPr>
          <w:sz w:val="20"/>
          <w:szCs w:val="20"/>
        </w:rPr>
      </w:pPr>
    </w:p>
    <w:p w:rsidR="00EA51C8" w:rsidRDefault="00EA51C8" w:rsidP="00FD17A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Pr="00FD17AC">
        <w:rPr>
          <w:sz w:val="20"/>
          <w:szCs w:val="20"/>
        </w:rPr>
        <w:t>Nem</w:t>
      </w:r>
      <w:r>
        <w:rPr>
          <w:sz w:val="20"/>
          <w:szCs w:val="20"/>
        </w:rPr>
        <w:t xml:space="preserve">   B)Kayaçların yapısı    C)Sıcaklık  D)Humus  E)</w:t>
      </w:r>
      <w:r w:rsidRPr="00FD17AC">
        <w:rPr>
          <w:sz w:val="20"/>
          <w:szCs w:val="20"/>
        </w:rPr>
        <w:t>Bitkiler</w:t>
      </w:r>
    </w:p>
    <w:p w:rsidR="00EA51C8" w:rsidRDefault="00EA51C8" w:rsidP="00FD17AC">
      <w:pPr>
        <w:spacing w:after="0" w:line="240" w:lineRule="auto"/>
        <w:rPr>
          <w:sz w:val="20"/>
          <w:szCs w:val="20"/>
        </w:rPr>
      </w:pPr>
    </w:p>
    <w:p w:rsidR="00EA51C8" w:rsidRPr="002C1DA4" w:rsidRDefault="00EA51C8" w:rsidP="002C1DA4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2C1DA4">
        <w:rPr>
          <w:sz w:val="20"/>
          <w:szCs w:val="20"/>
        </w:rPr>
        <w:t>Akdeniz ikliminin görüldüğü bölgelerde kalkerli kayaçların üzerinde oluşan topraklar aşağıdakilerden hangisidir?</w:t>
      </w:r>
    </w:p>
    <w:p w:rsidR="00EA51C8" w:rsidRPr="002C1DA4" w:rsidRDefault="00EA51C8" w:rsidP="002C1DA4">
      <w:pPr>
        <w:spacing w:after="0" w:line="240" w:lineRule="auto"/>
        <w:rPr>
          <w:sz w:val="20"/>
          <w:szCs w:val="20"/>
        </w:rPr>
      </w:pPr>
    </w:p>
    <w:p w:rsidR="00EA51C8" w:rsidRDefault="00EA51C8" w:rsidP="00FD17A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A)Laterit   B)Podzol   C)Tundra   D)Çernezyom  E)</w:t>
      </w:r>
      <w:r w:rsidRPr="002C1DA4">
        <w:rPr>
          <w:sz w:val="20"/>
          <w:szCs w:val="20"/>
        </w:rPr>
        <w:t>Terra-Rossa</w:t>
      </w:r>
    </w:p>
    <w:p w:rsidR="00EA51C8" w:rsidRDefault="00EA51C8" w:rsidP="00FD17AC">
      <w:pPr>
        <w:spacing w:after="0" w:line="240" w:lineRule="auto"/>
        <w:rPr>
          <w:sz w:val="20"/>
          <w:szCs w:val="20"/>
        </w:rPr>
      </w:pPr>
    </w:p>
    <w:p w:rsidR="00EA51C8" w:rsidRDefault="00EA51C8" w:rsidP="002C1DA4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Toprak katmanlarına horizon denir.</w:t>
      </w:r>
    </w:p>
    <w:p w:rsidR="00EA51C8" w:rsidRDefault="00EA51C8" w:rsidP="002C1DA4">
      <w:pPr>
        <w:pStyle w:val="ListParagraph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Aşağıdaki horizonlardan hangisi ana kayanın bulunduğu kısımdır.</w:t>
      </w:r>
    </w:p>
    <w:p w:rsidR="00EA51C8" w:rsidRDefault="00EA51C8" w:rsidP="002C1DA4">
      <w:pPr>
        <w:pStyle w:val="ListParagraph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 horizonu     b)  B horizonu     c) C horizonu</w:t>
      </w:r>
    </w:p>
    <w:p w:rsidR="00EA51C8" w:rsidRDefault="00EA51C8" w:rsidP="002C1DA4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>d) D horizonu       e) E horizonu</w:t>
      </w:r>
    </w:p>
    <w:p w:rsidR="00EA51C8" w:rsidRDefault="00EA51C8" w:rsidP="002C1DA4">
      <w:pPr>
        <w:spacing w:after="0" w:line="240" w:lineRule="auto"/>
        <w:ind w:left="360"/>
        <w:rPr>
          <w:sz w:val="20"/>
          <w:szCs w:val="20"/>
        </w:rPr>
      </w:pPr>
    </w:p>
    <w:p w:rsidR="00EA51C8" w:rsidRPr="005A6D9B" w:rsidRDefault="00EA51C8" w:rsidP="005A6D9B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5A6D9B">
        <w:rPr>
          <w:sz w:val="20"/>
          <w:szCs w:val="20"/>
        </w:rPr>
        <w:t>Akarsuların rejimlerini etkileyen en önemli unsur aşağıdakilerden hangisidir?</w:t>
      </w:r>
    </w:p>
    <w:p w:rsidR="00EA51C8" w:rsidRPr="002C1DA4" w:rsidRDefault="00EA51C8" w:rsidP="005A6D9B">
      <w:pPr>
        <w:spacing w:after="0" w:line="240" w:lineRule="auto"/>
        <w:rPr>
          <w:sz w:val="20"/>
          <w:szCs w:val="20"/>
        </w:rPr>
      </w:pPr>
    </w:p>
    <w:p w:rsidR="00EA51C8" w:rsidRPr="002C1DA4" w:rsidRDefault="00EA51C8" w:rsidP="005A6D9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Yağışın miktarı          B) </w:t>
      </w:r>
      <w:r w:rsidRPr="002C1DA4">
        <w:rPr>
          <w:sz w:val="20"/>
          <w:szCs w:val="20"/>
        </w:rPr>
        <w:t>Yağış rejimi</w:t>
      </w:r>
    </w:p>
    <w:p w:rsidR="00EA51C8" w:rsidRDefault="00EA51C8" w:rsidP="005A6D9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 Akarsuyun uzunluğu    D) Yatak eğimi    E)</w:t>
      </w:r>
      <w:r w:rsidRPr="002C1DA4">
        <w:rPr>
          <w:sz w:val="20"/>
          <w:szCs w:val="20"/>
        </w:rPr>
        <w:t xml:space="preserve"> Debisi</w:t>
      </w:r>
    </w:p>
    <w:p w:rsidR="00EA51C8" w:rsidRDefault="00EA51C8" w:rsidP="005A6D9B">
      <w:pPr>
        <w:spacing w:after="0" w:line="240" w:lineRule="auto"/>
        <w:rPr>
          <w:sz w:val="20"/>
          <w:szCs w:val="20"/>
        </w:rPr>
      </w:pPr>
    </w:p>
    <w:p w:rsidR="00EA51C8" w:rsidRDefault="00EA51C8" w:rsidP="005A6D9B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Aşağıdaki toprak tiplerinden hangisi Yerli ( Zonal ) Topraklardan birisidir?</w:t>
      </w:r>
    </w:p>
    <w:p w:rsidR="00EA51C8" w:rsidRDefault="00EA51C8" w:rsidP="005A6D9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Lös   B) Moren   c) Alüvyal   d) Kolüvyal  e) çöl Toprakları</w:t>
      </w:r>
    </w:p>
    <w:p w:rsidR="00EA51C8" w:rsidRDefault="00EA51C8" w:rsidP="005A6D9B">
      <w:pPr>
        <w:spacing w:after="0" w:line="240" w:lineRule="auto"/>
        <w:rPr>
          <w:sz w:val="20"/>
          <w:szCs w:val="20"/>
        </w:rPr>
      </w:pPr>
    </w:p>
    <w:p w:rsidR="00EA51C8" w:rsidRDefault="00EA51C8" w:rsidP="00304A3F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Toprak oluşumunu etkileyen en önemli faktör hangisidir?</w:t>
      </w:r>
    </w:p>
    <w:p w:rsidR="00EA51C8" w:rsidRDefault="00EA51C8" w:rsidP="00304A3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İklim b) Ana Kaya c) Zaman d) Yer Şekilleri  e) Bitki Örtüsü</w:t>
      </w:r>
    </w:p>
    <w:p w:rsidR="00EA51C8" w:rsidRDefault="00EA51C8" w:rsidP="00304A3F">
      <w:pPr>
        <w:spacing w:after="0" w:line="240" w:lineRule="auto"/>
        <w:rPr>
          <w:sz w:val="20"/>
          <w:szCs w:val="20"/>
        </w:rPr>
      </w:pPr>
    </w:p>
    <w:p w:rsidR="00EA51C8" w:rsidRDefault="00EA51C8" w:rsidP="00304A3F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Kolay çözünebilen karstik arazilerin bulunduğu alanlarda oluşan kaynak çeşidi aşağıdakilerden hangisidir?</w:t>
      </w:r>
    </w:p>
    <w:p w:rsidR="00EA51C8" w:rsidRDefault="00EA51C8" w:rsidP="00304A3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304A3F">
        <w:rPr>
          <w:sz w:val="20"/>
          <w:szCs w:val="20"/>
        </w:rPr>
        <w:t>Vadi Kaynağı</w:t>
      </w:r>
      <w:r>
        <w:rPr>
          <w:sz w:val="20"/>
          <w:szCs w:val="20"/>
        </w:rPr>
        <w:t xml:space="preserve"> b) Yamaç Kaynağı c) Karstik Kaynak</w:t>
      </w:r>
    </w:p>
    <w:p w:rsidR="00EA51C8" w:rsidRDefault="00EA51C8" w:rsidP="00304A3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d) Artezyen      e) Gayzer</w:t>
      </w:r>
    </w:p>
    <w:p w:rsidR="00EA51C8" w:rsidRDefault="00EA51C8" w:rsidP="00304A3F">
      <w:pPr>
        <w:spacing w:after="0" w:line="240" w:lineRule="auto"/>
        <w:rPr>
          <w:sz w:val="20"/>
          <w:szCs w:val="20"/>
        </w:rPr>
      </w:pPr>
    </w:p>
    <w:p w:rsidR="00EA51C8" w:rsidRDefault="00EA51C8" w:rsidP="00304A3F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Dalga ve akıntıların etkisiyle meydana gelen lagün ve deniz kulağı adı da verilen göller aşağıdakilerden hangisidir?</w:t>
      </w:r>
    </w:p>
    <w:p w:rsidR="00EA51C8" w:rsidRDefault="00EA51C8" w:rsidP="00304A3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Moren Set Gölü   b) Alüvyal Set gölü   c) Heyelan Set Gölü</w:t>
      </w:r>
    </w:p>
    <w:p w:rsidR="00EA51C8" w:rsidRDefault="00EA51C8" w:rsidP="00304A3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d) Kıyı Set Gölü    e) Volkanil Set gölü </w:t>
      </w:r>
      <w:bookmarkStart w:id="0" w:name="_GoBack"/>
      <w:bookmarkEnd w:id="0"/>
    </w:p>
    <w:p w:rsidR="00EA51C8" w:rsidRDefault="00EA51C8" w:rsidP="008C3060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Göller oluşumlarımna göre kaç gruba ayrılır?</w:t>
      </w:r>
    </w:p>
    <w:p w:rsidR="00EA51C8" w:rsidRDefault="00EA51C8" w:rsidP="008C306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2      b) 4       c) 5      d) 6        e) 8</w:t>
      </w:r>
    </w:p>
    <w:p w:rsidR="00EA51C8" w:rsidRDefault="00EA51C8" w:rsidP="008C3060">
      <w:pPr>
        <w:spacing w:after="0" w:line="240" w:lineRule="auto"/>
        <w:rPr>
          <w:sz w:val="20"/>
          <w:szCs w:val="20"/>
        </w:rPr>
      </w:pPr>
    </w:p>
    <w:p w:rsidR="00EA51C8" w:rsidRDefault="00EA51C8" w:rsidP="008C3060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Türkiye’nin güneyinde; Asya, Avrupa, Afrika kıtaları arasında bulunan deniz hangisidir?</w:t>
      </w:r>
    </w:p>
    <w:p w:rsidR="00EA51C8" w:rsidRDefault="00EA51C8" w:rsidP="008C306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Kızıldeniz  b) Karadeniz  c) Marmara  d) Ege  e) Akdeniz</w:t>
      </w:r>
    </w:p>
    <w:p w:rsidR="00EA51C8" w:rsidRDefault="00EA51C8" w:rsidP="008C3060">
      <w:pPr>
        <w:spacing w:after="0" w:line="240" w:lineRule="auto"/>
        <w:rPr>
          <w:sz w:val="20"/>
          <w:szCs w:val="20"/>
        </w:rPr>
      </w:pPr>
    </w:p>
    <w:p w:rsidR="00EA51C8" w:rsidRPr="008C3060" w:rsidRDefault="00EA51C8" w:rsidP="008C3060">
      <w:pPr>
        <w:spacing w:after="0" w:line="240" w:lineRule="auto"/>
        <w:rPr>
          <w:sz w:val="20"/>
          <w:szCs w:val="20"/>
        </w:rPr>
      </w:pPr>
      <w:r w:rsidRPr="008C3060">
        <w:rPr>
          <w:sz w:val="20"/>
          <w:szCs w:val="20"/>
        </w:rPr>
        <w:t xml:space="preserve"> </w:t>
      </w:r>
    </w:p>
    <w:p w:rsidR="00EA51C8" w:rsidRDefault="00EA51C8" w:rsidP="008C3060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Dünya üzerinde kaç tane Okyanus vardır?</w:t>
      </w:r>
    </w:p>
    <w:p w:rsidR="00EA51C8" w:rsidRDefault="00EA51C8" w:rsidP="008C306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7        b) 5         c) 3       d) 6        e) 1</w:t>
      </w:r>
    </w:p>
    <w:p w:rsidR="00EA51C8" w:rsidRDefault="00EA51C8" w:rsidP="008C3060">
      <w:pPr>
        <w:spacing w:after="0" w:line="240" w:lineRule="auto"/>
        <w:rPr>
          <w:sz w:val="20"/>
          <w:szCs w:val="20"/>
        </w:rPr>
      </w:pPr>
    </w:p>
    <w:p w:rsidR="00EA51C8" w:rsidRDefault="00EA51C8" w:rsidP="00930BC0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Aşağıdakilerden hangisi Levha sınır alanlarında görülen olaylardan birisi değildir?</w:t>
      </w:r>
    </w:p>
    <w:p w:rsidR="00EA51C8" w:rsidRDefault="00EA51C8" w:rsidP="00930B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Deprem   b) Volkanizma  c) Sıcak sular   </w:t>
      </w:r>
    </w:p>
    <w:p w:rsidR="00EA51C8" w:rsidRDefault="00EA51C8" w:rsidP="00930B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d) Kıvrım dağlar    e) Artezyen Kaynak</w:t>
      </w:r>
    </w:p>
    <w:p w:rsidR="00EA51C8" w:rsidRDefault="00EA51C8" w:rsidP="00930BC0">
      <w:pPr>
        <w:spacing w:after="0" w:line="240" w:lineRule="auto"/>
        <w:rPr>
          <w:sz w:val="20"/>
          <w:szCs w:val="20"/>
        </w:rPr>
      </w:pPr>
    </w:p>
    <w:p w:rsidR="00EA51C8" w:rsidRDefault="00EA51C8" w:rsidP="00930BC0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Mermer kayacı,  hangi kayacın başkalaşıma uğraması ile oluşan bir kayaçtır?</w:t>
      </w:r>
    </w:p>
    <w:p w:rsidR="00EA51C8" w:rsidRDefault="00EA51C8" w:rsidP="00930B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Kömür  b) Kalker  c) Granit   d) Kil Taşı   e) Kum Taşı</w:t>
      </w:r>
    </w:p>
    <w:p w:rsidR="00EA51C8" w:rsidRDefault="00EA51C8" w:rsidP="00930BC0">
      <w:pPr>
        <w:spacing w:after="0" w:line="240" w:lineRule="auto"/>
        <w:rPr>
          <w:sz w:val="20"/>
          <w:szCs w:val="20"/>
        </w:rPr>
      </w:pPr>
    </w:p>
    <w:p w:rsidR="00EA51C8" w:rsidRDefault="00EA51C8" w:rsidP="00930BC0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Aşağıdaki kayaçlardan hangisi volkanik kökenli bir kayaç değildir?</w:t>
      </w:r>
    </w:p>
    <w:p w:rsidR="00EA51C8" w:rsidRDefault="00EA51C8" w:rsidP="00930B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Andezit      b) Bazalt      c) Tüf      d) Petrol      e) Gabro</w:t>
      </w:r>
      <w:r w:rsidRPr="00930BC0">
        <w:rPr>
          <w:sz w:val="20"/>
          <w:szCs w:val="20"/>
        </w:rPr>
        <w:t xml:space="preserve"> </w:t>
      </w:r>
    </w:p>
    <w:p w:rsidR="00EA51C8" w:rsidRDefault="00EA51C8" w:rsidP="00930BC0">
      <w:pPr>
        <w:spacing w:after="0" w:line="240" w:lineRule="auto"/>
        <w:rPr>
          <w:sz w:val="20"/>
          <w:szCs w:val="20"/>
        </w:rPr>
      </w:pPr>
    </w:p>
    <w:p w:rsidR="00EA51C8" w:rsidRDefault="00EA51C8" w:rsidP="00C53312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Bitki ve hayvan kalıntılarının birikmesi sonucunda oluşan tortul kayaç grubu hangisidir?</w:t>
      </w:r>
    </w:p>
    <w:p w:rsidR="00EA51C8" w:rsidRDefault="00EA51C8" w:rsidP="00C5331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Başkalaşım Kayaçları  b) İç püskürük Kayaçlar</w:t>
      </w:r>
    </w:p>
    <w:p w:rsidR="00EA51C8" w:rsidRDefault="00EA51C8" w:rsidP="00C5331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 Organik Tortullar d) Kimyasal tortul  e) Fiziksel tortul</w:t>
      </w:r>
    </w:p>
    <w:p w:rsidR="00EA51C8" w:rsidRDefault="00EA51C8" w:rsidP="00C53312">
      <w:pPr>
        <w:spacing w:after="0" w:line="240" w:lineRule="auto"/>
        <w:rPr>
          <w:sz w:val="20"/>
          <w:szCs w:val="20"/>
        </w:rPr>
      </w:pPr>
    </w:p>
    <w:p w:rsidR="00EA51C8" w:rsidRDefault="00EA51C8" w:rsidP="00C53312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Nevşehir, Ürgüp ve Göreme yöresinde volkanik tüflerin  oluşturduğu yüzey şekilleri hangisidir?</w:t>
      </w:r>
    </w:p>
    <w:p w:rsidR="00EA51C8" w:rsidRDefault="00EA51C8" w:rsidP="00C5331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Mağara  b) Akifer   c) Fay hattı  d) Peri bacası  e) Moren</w:t>
      </w:r>
    </w:p>
    <w:p w:rsidR="00EA51C8" w:rsidRDefault="00EA51C8" w:rsidP="00C53312">
      <w:pPr>
        <w:spacing w:after="0" w:line="240" w:lineRule="auto"/>
        <w:rPr>
          <w:sz w:val="20"/>
          <w:szCs w:val="20"/>
        </w:rPr>
      </w:pPr>
    </w:p>
    <w:p w:rsidR="00EA51C8" w:rsidRPr="007F1AEA" w:rsidRDefault="00EA51C8" w:rsidP="007F1AEA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7F1AEA">
        <w:rPr>
          <w:sz w:val="20"/>
          <w:szCs w:val="20"/>
        </w:rPr>
        <w:t>Yüksek sıcaklık ve basınç altında değişime uğrayarak yeni türlere dönüşen kayaçlara başkalaşmış kayaçlar denir.</w:t>
      </w:r>
    </w:p>
    <w:p w:rsidR="00EA51C8" w:rsidRPr="007F1AEA" w:rsidRDefault="00EA51C8" w:rsidP="007F1AEA">
      <w:pPr>
        <w:pStyle w:val="ListParagraph"/>
        <w:spacing w:after="0" w:line="240" w:lineRule="auto"/>
        <w:rPr>
          <w:sz w:val="20"/>
          <w:szCs w:val="20"/>
        </w:rPr>
      </w:pPr>
    </w:p>
    <w:p w:rsidR="00EA51C8" w:rsidRPr="007F1AEA" w:rsidRDefault="00EA51C8" w:rsidP="007F1AEA">
      <w:pPr>
        <w:spacing w:after="0" w:line="240" w:lineRule="auto"/>
        <w:rPr>
          <w:sz w:val="20"/>
          <w:szCs w:val="20"/>
        </w:rPr>
      </w:pPr>
      <w:r w:rsidRPr="007F1AEA">
        <w:rPr>
          <w:sz w:val="20"/>
          <w:szCs w:val="20"/>
        </w:rPr>
        <w:t>Buna göre, aşağıdaki kayaçlardan hangisi başkalaşım geçirmemiştir?</w:t>
      </w:r>
    </w:p>
    <w:p w:rsidR="00EA51C8" w:rsidRDefault="00EA51C8" w:rsidP="007F1AEA">
      <w:pPr>
        <w:spacing w:after="0" w:line="240" w:lineRule="auto"/>
        <w:rPr>
          <w:sz w:val="20"/>
          <w:szCs w:val="20"/>
        </w:rPr>
      </w:pPr>
      <w:r w:rsidRPr="007F1AEA">
        <w:rPr>
          <w:sz w:val="20"/>
          <w:szCs w:val="20"/>
        </w:rPr>
        <w:t>A) Elmas</w:t>
      </w:r>
      <w:r>
        <w:rPr>
          <w:sz w:val="20"/>
          <w:szCs w:val="20"/>
        </w:rPr>
        <w:t xml:space="preserve">   </w:t>
      </w:r>
      <w:r w:rsidRPr="007F1AEA">
        <w:rPr>
          <w:sz w:val="20"/>
          <w:szCs w:val="20"/>
        </w:rPr>
        <w:t>B) Gnays</w:t>
      </w:r>
      <w:r>
        <w:rPr>
          <w:sz w:val="20"/>
          <w:szCs w:val="20"/>
        </w:rPr>
        <w:t xml:space="preserve">   </w:t>
      </w:r>
      <w:r w:rsidRPr="007F1AEA">
        <w:rPr>
          <w:sz w:val="20"/>
          <w:szCs w:val="20"/>
        </w:rPr>
        <w:t>C) Kömür</w:t>
      </w:r>
      <w:r>
        <w:rPr>
          <w:sz w:val="20"/>
          <w:szCs w:val="20"/>
        </w:rPr>
        <w:t xml:space="preserve">   </w:t>
      </w:r>
      <w:r w:rsidRPr="007F1AEA">
        <w:rPr>
          <w:sz w:val="20"/>
          <w:szCs w:val="20"/>
        </w:rPr>
        <w:t>D) Şist</w:t>
      </w:r>
      <w:r>
        <w:rPr>
          <w:sz w:val="20"/>
          <w:szCs w:val="20"/>
        </w:rPr>
        <w:t xml:space="preserve">    </w:t>
      </w:r>
      <w:r w:rsidRPr="007F1AEA">
        <w:rPr>
          <w:sz w:val="20"/>
          <w:szCs w:val="20"/>
        </w:rPr>
        <w:t>E) Mermer</w:t>
      </w:r>
    </w:p>
    <w:p w:rsidR="00EA51C8" w:rsidRDefault="00EA51C8" w:rsidP="007F1AEA">
      <w:pPr>
        <w:spacing w:after="0" w:line="240" w:lineRule="auto"/>
        <w:rPr>
          <w:sz w:val="20"/>
          <w:szCs w:val="20"/>
        </w:rPr>
      </w:pPr>
    </w:p>
    <w:p w:rsidR="00EA51C8" w:rsidRDefault="00EA51C8" w:rsidP="007F1AEA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Gayzer kaynakları aşağıdaki ülkelerin hangisinde yaygındır?</w:t>
      </w:r>
    </w:p>
    <w:p w:rsidR="00EA51C8" w:rsidRDefault="00EA51C8" w:rsidP="007F1AE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İzlanda   b) Finlandiya   c) Türkiye   d) Almanya  e) Irak</w:t>
      </w:r>
    </w:p>
    <w:p w:rsidR="00EA51C8" w:rsidRDefault="00EA51C8" w:rsidP="007F1AEA">
      <w:pPr>
        <w:spacing w:after="0" w:line="240" w:lineRule="auto"/>
        <w:rPr>
          <w:sz w:val="20"/>
          <w:szCs w:val="20"/>
        </w:rPr>
      </w:pPr>
    </w:p>
    <w:p w:rsidR="00EA51C8" w:rsidRDefault="00EA51C8" w:rsidP="007F1AEA">
      <w:pPr>
        <w:spacing w:after="0" w:line="240" w:lineRule="auto"/>
        <w:rPr>
          <w:sz w:val="20"/>
          <w:szCs w:val="20"/>
        </w:rPr>
      </w:pPr>
    </w:p>
    <w:p w:rsidR="00EA51C8" w:rsidRDefault="00EA51C8" w:rsidP="007F1AEA">
      <w:pPr>
        <w:spacing w:after="0" w:line="240" w:lineRule="auto"/>
        <w:rPr>
          <w:sz w:val="20"/>
          <w:szCs w:val="20"/>
        </w:rPr>
      </w:pPr>
    </w:p>
    <w:p w:rsidR="00EA51C8" w:rsidRPr="007F1AEA" w:rsidRDefault="00EA51C8" w:rsidP="007F1AE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Nesrin GEDİK      İlker KIVANÇ     Hasan KAPLAN</w:t>
      </w:r>
    </w:p>
    <w:p w:rsidR="00EA51C8" w:rsidRPr="007F1AEA" w:rsidRDefault="00EA51C8" w:rsidP="007F1AEA">
      <w:pPr>
        <w:spacing w:after="0" w:line="240" w:lineRule="auto"/>
        <w:rPr>
          <w:sz w:val="20"/>
          <w:szCs w:val="20"/>
        </w:rPr>
      </w:pPr>
      <w:r w:rsidRPr="007F1AEA">
        <w:rPr>
          <w:sz w:val="20"/>
          <w:szCs w:val="20"/>
        </w:rPr>
        <w:t xml:space="preserve"> </w:t>
      </w:r>
    </w:p>
    <w:p w:rsidR="00EA51C8" w:rsidRDefault="00EA51C8" w:rsidP="008C3060">
      <w:pPr>
        <w:spacing w:after="0" w:line="240" w:lineRule="auto"/>
        <w:rPr>
          <w:sz w:val="20"/>
          <w:szCs w:val="20"/>
        </w:rPr>
      </w:pPr>
    </w:p>
    <w:p w:rsidR="00EA51C8" w:rsidRPr="008C3060" w:rsidRDefault="00EA51C8" w:rsidP="008C3060">
      <w:pPr>
        <w:spacing w:after="0" w:line="240" w:lineRule="auto"/>
        <w:rPr>
          <w:sz w:val="20"/>
          <w:szCs w:val="20"/>
        </w:rPr>
      </w:pPr>
    </w:p>
    <w:p w:rsidR="00EA51C8" w:rsidRDefault="00EA51C8" w:rsidP="00304A3F">
      <w:pPr>
        <w:spacing w:after="0" w:line="240" w:lineRule="auto"/>
        <w:rPr>
          <w:sz w:val="20"/>
          <w:szCs w:val="20"/>
        </w:rPr>
      </w:pPr>
    </w:p>
    <w:p w:rsidR="00EA51C8" w:rsidRDefault="00EA51C8" w:rsidP="00304A3F">
      <w:pPr>
        <w:spacing w:after="0" w:line="240" w:lineRule="auto"/>
        <w:rPr>
          <w:sz w:val="20"/>
          <w:szCs w:val="20"/>
        </w:rPr>
      </w:pPr>
    </w:p>
    <w:p w:rsidR="00EA51C8" w:rsidRDefault="00EA51C8" w:rsidP="006958DD">
      <w:pPr>
        <w:ind w:left="1416"/>
        <w:rPr>
          <w:rFonts w:ascii="Monotype Corsiva" w:hAnsi="Monotype Corsiva"/>
          <w:b/>
        </w:rPr>
      </w:pPr>
      <w:hyperlink r:id="rId7" w:history="1">
        <w:r>
          <w:rPr>
            <w:rStyle w:val="Hyperlink"/>
            <w:rFonts w:ascii="Monotype Corsiva" w:hAnsi="Monotype Corsiva"/>
            <w:b/>
          </w:rPr>
          <w:t>www.sorubak.com</w:t>
        </w:r>
      </w:hyperlink>
      <w:r>
        <w:rPr>
          <w:rFonts w:ascii="Monotype Corsiva" w:hAnsi="Monotype Corsiva"/>
          <w:b/>
        </w:rPr>
        <w:t xml:space="preserve"> </w:t>
      </w:r>
    </w:p>
    <w:p w:rsidR="00EA51C8" w:rsidRPr="00304A3F" w:rsidRDefault="00EA51C8" w:rsidP="00304A3F">
      <w:pPr>
        <w:spacing w:after="0" w:line="240" w:lineRule="auto"/>
        <w:rPr>
          <w:sz w:val="20"/>
          <w:szCs w:val="20"/>
        </w:rPr>
      </w:pPr>
    </w:p>
    <w:sectPr w:rsidR="00EA51C8" w:rsidRPr="00304A3F" w:rsidSect="007F1AEA">
      <w:headerReference w:type="even" r:id="rId8"/>
      <w:headerReference w:type="default" r:id="rId9"/>
      <w:headerReference w:type="first" r:id="rId10"/>
      <w:pgSz w:w="11906" w:h="16838"/>
      <w:pgMar w:top="1134" w:right="720" w:bottom="1134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1C8" w:rsidRDefault="00EA51C8" w:rsidP="005B1478">
      <w:pPr>
        <w:spacing w:after="0" w:line="240" w:lineRule="auto"/>
      </w:pPr>
      <w:r>
        <w:separator/>
      </w:r>
    </w:p>
  </w:endnote>
  <w:endnote w:type="continuationSeparator" w:id="0">
    <w:p w:rsidR="00EA51C8" w:rsidRDefault="00EA51C8" w:rsidP="005B1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1C8" w:rsidRDefault="00EA51C8" w:rsidP="005B1478">
      <w:pPr>
        <w:spacing w:after="0" w:line="240" w:lineRule="auto"/>
      </w:pPr>
      <w:r>
        <w:separator/>
      </w:r>
    </w:p>
  </w:footnote>
  <w:footnote w:type="continuationSeparator" w:id="0">
    <w:p w:rsidR="00EA51C8" w:rsidRDefault="00EA51C8" w:rsidP="005B1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C8" w:rsidRDefault="00EA51C8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739235" o:spid="_x0000_s2049" type="#_x0000_t136" style="position:absolute;margin-left:0;margin-top:0;width:553.35pt;height:184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AŞARILA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C8" w:rsidRDefault="00EA51C8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739236" o:spid="_x0000_s2050" type="#_x0000_t136" style="position:absolute;margin-left:0;margin-top:0;width:553.35pt;height:184.4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AŞARILAR"/>
          <w10:wrap anchorx="margin" anchory="margin"/>
        </v:shape>
      </w:pict>
    </w:r>
    <w:r>
      <w:t xml:space="preserve">        YEŞİLEVLER MESLEKİ VE TEKNİK ANADOLU LİSESİ 2014-2015 1.DÖNEM COĞRAFYA 2.YAZILI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C8" w:rsidRDefault="00EA51C8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739234" o:spid="_x0000_s2051" type="#_x0000_t136" style="position:absolute;margin-left:0;margin-top:0;width:553.35pt;height:184.4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AŞARILA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13C8"/>
    <w:multiLevelType w:val="hybridMultilevel"/>
    <w:tmpl w:val="29BEC24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112F8C"/>
    <w:multiLevelType w:val="hybridMultilevel"/>
    <w:tmpl w:val="E7BEF2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48586F"/>
    <w:multiLevelType w:val="hybridMultilevel"/>
    <w:tmpl w:val="5D8A0D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97390"/>
    <w:multiLevelType w:val="hybridMultilevel"/>
    <w:tmpl w:val="98AA5B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B3A"/>
    <w:rsid w:val="000C16CC"/>
    <w:rsid w:val="002C1DA4"/>
    <w:rsid w:val="00304A3F"/>
    <w:rsid w:val="005A6D9B"/>
    <w:rsid w:val="005B1478"/>
    <w:rsid w:val="006958DD"/>
    <w:rsid w:val="006B3111"/>
    <w:rsid w:val="006F0E7D"/>
    <w:rsid w:val="007F1AEA"/>
    <w:rsid w:val="00880B3A"/>
    <w:rsid w:val="008C3060"/>
    <w:rsid w:val="00930BC0"/>
    <w:rsid w:val="00C53312"/>
    <w:rsid w:val="00C945B1"/>
    <w:rsid w:val="00D60B35"/>
    <w:rsid w:val="00EA51C8"/>
    <w:rsid w:val="00FD1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6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D17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B1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B14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B1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B1478"/>
    <w:rPr>
      <w:rFonts w:cs="Times New Roman"/>
    </w:rPr>
  </w:style>
  <w:style w:type="character" w:styleId="Hyperlink">
    <w:name w:val="Hyperlink"/>
    <w:basedOn w:val="DefaultParagraphFont"/>
    <w:uiPriority w:val="99"/>
    <w:rsid w:val="006958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8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519</Words>
  <Characters>2959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yurt</dc:creator>
  <cp:keywords>www.sorubak.com</cp:keywords>
  <dc:description/>
  <cp:lastModifiedBy>edanur</cp:lastModifiedBy>
  <cp:revision>3</cp:revision>
  <dcterms:created xsi:type="dcterms:W3CDTF">2014-12-09T20:41:00Z</dcterms:created>
  <dcterms:modified xsi:type="dcterms:W3CDTF">2014-12-10T14:25:00Z</dcterms:modified>
</cp:coreProperties>
</file>