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0B5" w:rsidRDefault="007420B5" w:rsidP="00642BCE">
      <w:pPr>
        <w:pStyle w:val="NoSpacing"/>
        <w:rPr>
          <w:rFonts w:ascii="Hand writing Mutlu" w:hAnsi="Hand writing Mutlu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………………………………………………………</w:t>
      </w:r>
      <w:r w:rsidRPr="007301C8">
        <w:rPr>
          <w:rFonts w:ascii="Hand writing Mutlu" w:hAnsi="Hand writing Mutlu"/>
          <w:noProof/>
          <w:lang w:eastAsia="tr-TR"/>
        </w:rPr>
        <w:t xml:space="preserve"> SINIFI </w:t>
      </w:r>
      <w:r>
        <w:rPr>
          <w:rFonts w:ascii="Hand writing Mutlu" w:hAnsi="Hand writing Mutlu"/>
          <w:noProof/>
          <w:lang w:eastAsia="tr-TR"/>
        </w:rPr>
        <w:t>RAKAMLARI YAZMA PEKİŞ</w:t>
      </w:r>
      <w:r w:rsidRPr="007301C8">
        <w:rPr>
          <w:rFonts w:ascii="Hand writing Mutlu" w:hAnsi="Hand writing Mutlu"/>
          <w:noProof/>
          <w:lang w:eastAsia="tr-TR"/>
        </w:rPr>
        <w:t>T</w:t>
      </w:r>
      <w:r>
        <w:rPr>
          <w:rFonts w:ascii="Hand writing Mutlu" w:hAnsi="Hand writing Mutlu"/>
          <w:noProof/>
          <w:lang w:eastAsia="tr-TR"/>
        </w:rPr>
        <w:t>İR</w:t>
      </w:r>
      <w:r w:rsidRPr="007301C8">
        <w:rPr>
          <w:rFonts w:ascii="Hand writing Mutlu" w:hAnsi="Hand writing Mutlu"/>
          <w:noProof/>
          <w:lang w:eastAsia="tr-TR"/>
        </w:rPr>
        <w:t>ME</w:t>
      </w:r>
    </w:p>
    <w:p w:rsidR="007420B5" w:rsidRPr="00B750DE" w:rsidRDefault="007420B5" w:rsidP="00642BCE">
      <w:pPr>
        <w:numPr>
          <w:ilvl w:val="0"/>
          <w:numId w:val="1"/>
        </w:num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Canlarım aşağıdaki r</w:t>
      </w:r>
      <w:r w:rsidRPr="00B750DE">
        <w:rPr>
          <w:rFonts w:ascii="Times New Roman" w:hAnsi="Times New Roman"/>
          <w:noProof/>
          <w:lang w:eastAsia="tr-TR"/>
        </w:rPr>
        <w:t>akamların içini kurşun kaleminle çizerek doldurup rerimleri özenle boyar mısın</w:t>
      </w:r>
      <w:r>
        <w:rPr>
          <w:rFonts w:ascii="Times New Roman" w:hAnsi="Times New Roman"/>
          <w:noProof/>
          <w:lang w:eastAsia="tr-TR"/>
        </w:rPr>
        <w:t>ız..</w:t>
      </w:r>
    </w:p>
    <w:p w:rsidR="007420B5" w:rsidRPr="00B750DE" w:rsidRDefault="007420B5" w:rsidP="00642BCE">
      <w:pPr>
        <w:spacing w:after="0" w:line="240" w:lineRule="auto"/>
        <w:ind w:left="720"/>
        <w:rPr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Eksik çalışmaları da aynı özenle tamamlayacaksın biliyorum</w:t>
      </w:r>
    </w:p>
    <w:p w:rsidR="007420B5" w:rsidRDefault="007420B5" w:rsidP="00642BCE">
      <w:pPr>
        <w:spacing w:after="0" w:line="240" w:lineRule="auto"/>
        <w:rPr>
          <w:noProof/>
          <w:lang w:eastAsia="tr-TR"/>
        </w:rPr>
      </w:pPr>
      <w:r w:rsidRPr="004D1E3D">
        <w:rPr>
          <w:rFonts w:ascii="Hand writing Mutlu" w:hAnsi="Hand writing Mutlu"/>
          <w:outline/>
          <w:sz w:val="300"/>
          <w:szCs w:val="300"/>
        </w:rPr>
        <w:t>1</w:t>
      </w:r>
      <w:r w:rsidRPr="00350C7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27++GRAFO+3+A%C3%B1OS2" style="width:59.25pt;height:75pt;visibility:visible">
            <v:imagedata r:id="rId7" o:title=""/>
          </v:shape>
        </w:pict>
      </w:r>
      <w:r>
        <w:rPr>
          <w:rFonts w:ascii="Hand writing Mutlu" w:hAnsi="Hand writing Mutlu"/>
          <w:outline/>
          <w:sz w:val="280"/>
          <w:szCs w:val="280"/>
        </w:rPr>
        <w:t xml:space="preserve"> </w:t>
      </w:r>
      <w:r w:rsidRPr="004D1E3D">
        <w:rPr>
          <w:rFonts w:ascii="Hand writing Mutlu" w:hAnsi="Hand writing Mutlu"/>
          <w:outline/>
          <w:sz w:val="260"/>
          <w:szCs w:val="260"/>
        </w:rPr>
        <w:t>1</w:t>
      </w:r>
      <w:r w:rsidRPr="00434FBB">
        <w:rPr>
          <w:rFonts w:ascii="Hand writing Mutlu" w:hAnsi="Hand writing Mutlu"/>
          <w:noProof/>
          <w:color w:val="C0C0C0"/>
          <w:sz w:val="300"/>
          <w:szCs w:val="300"/>
          <w:lang w:eastAsia="tr-TR"/>
        </w:rPr>
        <w:pict>
          <v:shape id="Resim 2" o:spid="_x0000_i1026" type="#_x0000_t75" alt="MC900319344[1]" style="width:79.5pt;height:1in;visibility:visible">
            <v:imagedata r:id="rId8" o:title=""/>
          </v:shape>
        </w:pict>
      </w:r>
      <w:r w:rsidRPr="004D1E3D">
        <w:rPr>
          <w:rFonts w:ascii="Hand writing Mutlu" w:hAnsi="Hand writing Mutlu"/>
          <w:outline/>
          <w:sz w:val="220"/>
          <w:szCs w:val="220"/>
        </w:rPr>
        <w:t>1</w:t>
      </w:r>
      <w:r w:rsidRPr="00350C79">
        <w:rPr>
          <w:noProof/>
          <w:lang w:eastAsia="tr-TR"/>
        </w:rPr>
        <w:pict>
          <v:shape id="Resim 22" o:spid="_x0000_i1027" type="#_x0000_t75" alt="http://t2.gstatic.com/images?q=tbn:ANd9GcT3nqcMGqDYGf4UXJ5Wva0u5A2T-JkFQ586HyQx5IH1SCHPJpSg" style="width:69.75pt;height:93pt;visibility:visible">
            <v:imagedata r:id="rId9" o:title=""/>
          </v:shape>
        </w:pict>
      </w:r>
    </w:p>
    <w:p w:rsidR="007420B5" w:rsidRDefault="007420B5" w:rsidP="00642BCE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group id="_x0000_s1026" style="position:absolute;margin-left:-9pt;margin-top:1.55pt;width:531pt;height:69.75pt;z-index:251668480" coordorigin="671,3371" coordsize="10620,1260">
            <v:line id="_x0000_s1027" style="position:absolute;flip:x" from="671,3731" to="11291,3731" strokeweight="1pt"/>
            <v:line id="_x0000_s1028" style="position:absolute;flip:x" from="671,3371" to="11291,3371" strokeweight="1pt"/>
            <v:line id="_x0000_s1029" style="position:absolute;flip:x" from="671,4271" to="11291,4271" strokeweight="1pt"/>
            <v:line id="_x0000_s1030" style="position:absolute;flip:x" from="671,4631" to="11291,4631" strokeweight="1pt"/>
            <v:line id="_x0000_s1031" style="position:absolute;flip:x" from="671,3371" to="671,4631" strokeweight="1pt"/>
            <v:line id="_x0000_s1032" style="position:absolute;flip:x" from="11291,3371" to="11291,4631" strokeweight="1pt"/>
          </v:group>
        </w:pict>
      </w:r>
    </w:p>
    <w:p w:rsidR="007420B5" w:rsidRPr="004D1E3D" w:rsidRDefault="007420B5" w:rsidP="00642BCE">
      <w:pPr>
        <w:spacing w:after="0" w:line="240" w:lineRule="auto"/>
        <w:rPr>
          <w:rFonts w:ascii="Hand writing Mutlu" w:hAnsi="Hand writing Mutlu"/>
          <w:outline/>
          <w:sz w:val="28"/>
          <w:szCs w:val="28"/>
        </w:rPr>
      </w:pPr>
    </w:p>
    <w:p w:rsidR="007420B5" w:rsidRPr="00B750DE" w:rsidRDefault="007420B5" w:rsidP="00642BCE">
      <w:pPr>
        <w:spacing w:line="288" w:lineRule="auto"/>
        <w:ind w:right="-132"/>
        <w:rPr>
          <w:rFonts w:ascii="Hand writing Mutlu" w:hAnsi="Hand writing Mutlu"/>
          <w:outline/>
          <w:sz w:val="280"/>
          <w:szCs w:val="280"/>
        </w:rPr>
      </w:pPr>
      <w:r>
        <w:rPr>
          <w:noProof/>
          <w:lang w:eastAsia="tr-TR"/>
        </w:rPr>
        <w:pict>
          <v:group id="_x0000_s1033" style="position:absolute;margin-left:-9pt;margin-top:236.85pt;width:531pt;height:69.75pt;z-index:251665408" coordorigin="671,3371" coordsize="10620,1260">
            <v:line id="_x0000_s1034" style="position:absolute;flip:x" from="671,3731" to="11291,3731" strokeweight="1pt"/>
            <v:line id="_x0000_s1035" style="position:absolute;flip:x" from="671,3371" to="11291,3371" strokeweight="1pt"/>
            <v:line id="_x0000_s1036" style="position:absolute;flip:x" from="671,4271" to="11291,4271" strokeweight="1pt"/>
            <v:line id="_x0000_s1037" style="position:absolute;flip:x" from="671,4631" to="11291,4631" strokeweight="1pt"/>
            <v:line id="_x0000_s1038" style="position:absolute;flip:x" from="671,3371" to="671,4631" strokeweight="1pt"/>
            <v:line id="_x0000_s1039" style="position:absolute;flip:x" from="11291,3371" to="11291,4631" strokeweight="1pt"/>
          </v:group>
        </w:pict>
      </w:r>
      <w:r>
        <w:rPr>
          <w:rFonts w:ascii="Hand writing Mutlu" w:hAnsi="Hand writing Mutlu"/>
          <w:outline/>
          <w:sz w:val="280"/>
          <w:szCs w:val="280"/>
        </w:rPr>
        <w:t>2</w:t>
      </w:r>
      <w:r w:rsidRPr="00350C79">
        <w:rPr>
          <w:noProof/>
          <w:lang w:eastAsia="tr-TR"/>
        </w:rPr>
        <w:pict>
          <v:shape id="Resim 25" o:spid="_x0000_i1028" type="#_x0000_t75" alt="http://t2.gstatic.com/images?q=tbn:ANd9GcS9_puxLRGZVeZ9N34AG6RFbiBX1mWlcS8KrXVWdIb_0EyMhF6sT7CDww" style="width:60.75pt;height:84pt;visibility:visible">
            <v:imagedata r:id="rId10" o:title=""/>
          </v:shape>
        </w:pict>
      </w:r>
      <w:r w:rsidRPr="00350C79">
        <w:rPr>
          <w:noProof/>
          <w:lang w:eastAsia="tr-TR"/>
        </w:rPr>
        <w:pict>
          <v:shape id="_x0000_i1029" type="#_x0000_t75" alt="http://t2.gstatic.com/images?q=tbn:ANd9GcS9_puxLRGZVeZ9N34AG6RFbiBX1mWlcS8KrXVWdIb_0EyMhF6sT7CDww" style="width:60.75pt;height:84pt;visibility:visible">
            <v:imagedata r:id="rId10" o:title=""/>
          </v:shape>
        </w:pict>
      </w:r>
      <w:r>
        <w:rPr>
          <w:noProof/>
          <w:lang w:eastAsia="tr-TR"/>
        </w:rPr>
        <w:t xml:space="preserve">       </w:t>
      </w:r>
      <w:r w:rsidRPr="00B750DE">
        <w:rPr>
          <w:rFonts w:ascii="Hand writing Mutlu" w:hAnsi="Hand writing Mutlu"/>
          <w:outline/>
          <w:sz w:val="240"/>
          <w:szCs w:val="240"/>
        </w:rPr>
        <w:t>2</w:t>
      </w:r>
      <w:r w:rsidRPr="00434FBB">
        <w:rPr>
          <w:rFonts w:ascii="Hand writing Mutlu" w:hAnsi="Hand writing Mutlu"/>
          <w:outline/>
          <w:noProof/>
          <w:sz w:val="240"/>
          <w:szCs w:val="240"/>
          <w:lang w:eastAsia="tr-TR"/>
        </w:rPr>
        <w:pict>
          <v:shape id="Resim 7" o:spid="_x0000_i1030" type="#_x0000_t75" style="width:121.5pt;height:104.25pt;visibility:visible">
            <v:imagedata r:id="rId11" o:title=""/>
          </v:shape>
        </w:pict>
      </w:r>
      <w:r>
        <w:rPr>
          <w:rFonts w:ascii="Hand writing Mutlu" w:hAnsi="Hand writing Mutlu"/>
          <w:outline/>
          <w:sz w:val="240"/>
          <w:szCs w:val="240"/>
        </w:rPr>
        <w:t xml:space="preserve"> </w:t>
      </w:r>
    </w:p>
    <w:p w:rsidR="007420B5" w:rsidRPr="00FE2725" w:rsidRDefault="007420B5" w:rsidP="00642BCE">
      <w:pPr>
        <w:spacing w:line="288" w:lineRule="auto"/>
        <w:ind w:right="-132"/>
        <w:rPr>
          <w:rFonts w:ascii="Nurhan Uz" w:hAnsi="Nurhan Uz"/>
          <w:color w:val="DDDDDD"/>
          <w:sz w:val="120"/>
          <w:szCs w:val="120"/>
        </w:rPr>
      </w:pPr>
      <w:r>
        <w:rPr>
          <w:noProof/>
          <w:lang w:eastAsia="tr-TR"/>
        </w:rPr>
        <w:pict>
          <v:group id="_x0000_s1040" style="position:absolute;margin-left:-9pt;margin-top:67.65pt;width:531pt;height:69.75pt;z-index:251666432" coordorigin="671,3371" coordsize="10620,1260">
            <v:line id="_x0000_s1041" style="position:absolute;flip:x" from="671,3731" to="11291,3731" strokeweight="1pt"/>
            <v:line id="_x0000_s1042" style="position:absolute;flip:x" from="671,3371" to="11291,3371" strokeweight="1pt"/>
            <v:line id="_x0000_s1043" style="position:absolute;flip:x" from="671,4271" to="11291,4271" strokeweight="1pt"/>
            <v:line id="_x0000_s1044" style="position:absolute;flip:x" from="671,4631" to="11291,4631" strokeweight="1pt"/>
            <v:line id="_x0000_s1045" style="position:absolute;flip:x" from="671,3371" to="671,4631" strokeweight="1pt"/>
            <v:line id="_x0000_s1046" style="position:absolute;flip:x" from="11291,3371" to="11291,4631" strokeweight="1pt"/>
          </v:group>
        </w:pict>
      </w:r>
    </w:p>
    <w:p w:rsidR="007420B5" w:rsidRDefault="007420B5" w:rsidP="00642BCE">
      <w:pPr>
        <w:tabs>
          <w:tab w:val="left" w:pos="4125"/>
        </w:tabs>
        <w:spacing w:line="288" w:lineRule="auto"/>
        <w:ind w:right="-132"/>
        <w:rPr>
          <w:rFonts w:ascii="Nurhan Uz" w:hAnsi="Nurhan Uz"/>
          <w:color w:val="DDDDDD"/>
          <w:sz w:val="120"/>
          <w:szCs w:val="1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441.75pt;margin-top:112.4pt;width:60pt;height:27.75pt;z-index:251667456" stroked="f">
            <v:textbox>
              <w:txbxContent>
                <w:p w:rsidR="007420B5" w:rsidRPr="00D22D85" w:rsidRDefault="007420B5" w:rsidP="00642BCE">
                  <w:pPr>
                    <w:rPr>
                      <w:color w:val="FFFFFF"/>
                    </w:rPr>
                  </w:pPr>
                  <w:r w:rsidRPr="00D22D85">
                    <w:rPr>
                      <w:color w:val="FFFFFF"/>
                    </w:rPr>
                    <w:t>A.CEYLAN</w:t>
                  </w:r>
                </w:p>
              </w:txbxContent>
            </v:textbox>
          </v:shape>
        </w:pict>
      </w:r>
      <w:r>
        <w:rPr>
          <w:rFonts w:ascii="Nurhan Uz" w:hAnsi="Nurhan Uz"/>
          <w:color w:val="DDDDDD"/>
          <w:sz w:val="120"/>
          <w:szCs w:val="120"/>
        </w:rPr>
        <w:tab/>
      </w:r>
    </w:p>
    <w:p w:rsidR="007420B5" w:rsidRDefault="007420B5" w:rsidP="00642BCE">
      <w:pPr>
        <w:rPr>
          <w:sz w:val="200"/>
          <w:szCs w:val="200"/>
        </w:rPr>
      </w:pPr>
      <w:r>
        <w:rPr>
          <w:noProof/>
          <w:lang w:eastAsia="tr-TR"/>
        </w:rPr>
        <w:pict>
          <v:roundrect id="_x0000_s1048" style="position:absolute;margin-left:6pt;margin-top:55.8pt;width:489pt;height:213pt;z-index:251646976" arcsize="10923f" strokecolor="#8064a2" strokeweight="2.5pt">
            <v:shadow color="#868686"/>
            <v:textbox style="mso-next-textbox:#_x0000_s1048">
              <w:txbxContent>
                <w:p w:rsidR="007420B5" w:rsidRDefault="007420B5" w:rsidP="00642BCE">
                  <w:r>
                    <w:t xml:space="preserve">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9" type="#_x0000_t176" style="position:absolute;margin-left:11.25pt;margin-top:12.3pt;width:483.75pt;height:30.75pt;z-index:251654144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9">
              <w:txbxContent>
                <w:p w:rsidR="007420B5" w:rsidRPr="001855BB" w:rsidRDefault="007420B5" w:rsidP="00642BC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1855BB">
                    <w:rPr>
                      <w:rFonts w:ascii="Hand writing Mutlu" w:hAnsi="Hand writing Mutlu"/>
                      <w:sz w:val="24"/>
                      <w:szCs w:val="24"/>
                    </w:rPr>
                    <w:t>Canlarım, aşağıdaki kutucuğa sevdiğiniz 2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 xml:space="preserve"> nesnenin resmini yapın</w:t>
                  </w:r>
                  <w:r w:rsidRPr="001855BB">
                    <w:rPr>
                      <w:rFonts w:ascii="Hand writing Mutlu" w:hAnsi="Hand writing Mutlu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7420B5" w:rsidRDefault="007420B5" w:rsidP="00642BCE">
      <w:pPr>
        <w:rPr>
          <w:sz w:val="200"/>
          <w:szCs w:val="200"/>
        </w:rPr>
      </w:pPr>
      <w:r>
        <w:rPr>
          <w:noProof/>
          <w:lang w:eastAsia="tr-TR"/>
        </w:rPr>
        <w:pict>
          <v:shape id="_x0000_s1050" type="#_x0000_t176" style="position:absolute;margin-left:10.5pt;margin-top:130.45pt;width:483.75pt;height:30.75pt;z-index:251655168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50">
              <w:txbxContent>
                <w:p w:rsidR="007420B5" w:rsidRPr="001855BB" w:rsidRDefault="007420B5" w:rsidP="00642BCE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Aşağıdaki kutucukların hanginde 2 nene var? İşaretleyin.</w:t>
                  </w:r>
                </w:p>
              </w:txbxContent>
            </v:textbox>
          </v:shape>
        </w:pict>
      </w:r>
    </w:p>
    <w:p w:rsidR="007420B5" w:rsidRPr="001F389B" w:rsidRDefault="007420B5" w:rsidP="00642BCE">
      <w:pPr>
        <w:tabs>
          <w:tab w:val="left" w:pos="3060"/>
        </w:tabs>
        <w:rPr>
          <w:sz w:val="200"/>
          <w:szCs w:val="200"/>
        </w:rPr>
      </w:pPr>
      <w:r>
        <w:rPr>
          <w:noProof/>
          <w:lang w:eastAsia="tr-TR"/>
        </w:rPr>
        <w:pict>
          <v:shape id="_x0000_s1051" type="#_x0000_t202" style="position:absolute;margin-left:81pt;margin-top:126.45pt;width:18pt;height:18.75pt;z-index:251659264">
            <v:textbox style="mso-next-textbox:#_x0000_s1051">
              <w:txbxContent>
                <w:p w:rsidR="007420B5" w:rsidRDefault="007420B5" w:rsidP="00642BCE"/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435pt;margin-top:126.45pt;width:18pt;height:18.75pt;z-index:251661312">
            <v:textbox style="mso-next-textbox:#_x0000_s1052">
              <w:txbxContent>
                <w:p w:rsidR="007420B5" w:rsidRDefault="007420B5" w:rsidP="00642BCE"/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61pt;margin-top:126.45pt;width:18pt;height:18.75pt;z-index:251660288">
            <v:textbox style="mso-next-textbox:#_x0000_s1053">
              <w:txbxContent>
                <w:p w:rsidR="007420B5" w:rsidRDefault="007420B5" w:rsidP="00642BCE"/>
              </w:txbxContent>
            </v:textbox>
          </v:shape>
        </w:pict>
      </w:r>
      <w:r>
        <w:rPr>
          <w:noProof/>
          <w:lang w:eastAsia="tr-TR"/>
        </w:rPr>
        <w:pict>
          <v:roundrect id="_x0000_s1054" style="position:absolute;margin-left:359.25pt;margin-top:23.7pt;width:162pt;height:124.5pt;z-index:251658240" arcsize="10923f" strokecolor="#4f81bd" strokeweight="2.5pt">
            <v:shadow color="#868686"/>
            <v:textbox style="mso-next-textbox:#_x0000_s1054">
              <w:txbxContent>
                <w:p w:rsidR="007420B5" w:rsidRDefault="007420B5" w:rsidP="00642BCE">
                  <w:pPr>
                    <w:jc w:val="center"/>
                  </w:pPr>
                  <w:r w:rsidRPr="00350C79">
                    <w:rPr>
                      <w:noProof/>
                      <w:lang w:eastAsia="tr-TR"/>
                    </w:rPr>
                    <w:pict>
                      <v:shape id="_x0000_i1032" type="#_x0000_t75" alt="http://t2.gstatic.com/images?q=tbn:ANd9GcT3nqcMGqDYGf4UXJ5Wva0u5A2T-JkFQ586HyQx5IH1SCHPJpSg" style="width:69.75pt;height:93pt;visibility:visible">
                        <v:imagedata r:id="rId9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186pt;margin-top:23.7pt;width:162pt;height:124.5pt;z-index:251657216" arcsize="10923f" strokecolor="#4f81bd" strokeweight="2.5pt">
            <v:shadow color="#868686"/>
            <v:textbox style="mso-next-textbox:#_x0000_s1055">
              <w:txbxContent>
                <w:p w:rsidR="007420B5" w:rsidRDefault="007420B5" w:rsidP="00642BCE">
                  <w:r w:rsidRPr="00350C79">
                    <w:rPr>
                      <w:noProof/>
                      <w:lang w:eastAsia="tr-TR"/>
                    </w:rPr>
                    <w:pict>
                      <v:shape id="_x0000_i1035" type="#_x0000_t75" alt="http://t2.gstatic.com/images?q=tbn:ANd9GcS9_puxLRGZVeZ9N34AG6RFbiBX1mWlcS8KrXVWdIb_0EyMhF6sT7CDww" style="width:60.75pt;height:84pt;visibility:visible">
                        <v:imagedata r:id="rId10" o:title=""/>
                      </v:shape>
                    </w:pict>
                  </w:r>
                  <w:r w:rsidRPr="00350C79">
                    <w:rPr>
                      <w:noProof/>
                      <w:lang w:eastAsia="tr-TR"/>
                    </w:rPr>
                    <w:pict>
                      <v:shape id="_x0000_i1036" type="#_x0000_t75" alt="http://t2.gstatic.com/images?q=tbn:ANd9GcS9_puxLRGZVeZ9N34AG6RFbiBX1mWlcS8KrXVWdIb_0EyMhF6sT7CDww" style="width:60.75pt;height:84pt;visibility:visible">
                        <v:imagedata r:id="rId10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10.5pt;margin-top:23.7pt;width:162pt;height:124.5pt;z-index:251656192" arcsize="10923f" strokecolor="#4f81bd" strokeweight="2.5pt">
            <v:shadow color="#868686"/>
            <v:textbox style="mso-next-textbox:#_x0000_s1056">
              <w:txbxContent>
                <w:p w:rsidR="007420B5" w:rsidRDefault="007420B5" w:rsidP="00642BCE">
                  <w:r w:rsidRPr="00350C79">
                    <w:rPr>
                      <w:noProof/>
                      <w:lang w:eastAsia="tr-TR"/>
                    </w:rPr>
                    <w:pict>
                      <v:shape id="Resim 19" o:spid="_x0000_i1040" type="#_x0000_t75" alt="http://t0.gstatic.com/images?q=tbn:ANd9GcSNCbg-pnZn7exoaJN47Fdq2Zp8BgbGXTspHOkN2a7RydA2PwHjDQ" style="width:63.75pt;height:48pt;visibility:visible">
                        <v:imagedata r:id="rId12" o:title=""/>
                      </v:shape>
                    </w:pict>
                  </w:r>
                  <w:r w:rsidRPr="00350C79">
                    <w:rPr>
                      <w:noProof/>
                      <w:lang w:eastAsia="tr-TR"/>
                    </w:rPr>
                    <w:pict>
                      <v:shape id="_x0000_i1041" type="#_x0000_t75" alt="http://t0.gstatic.com/images?q=tbn:ANd9GcSNCbg-pnZn7exoaJN47Fdq2Zp8BgbGXTspHOkN2a7RydA2PwHjDQ" style="width:63.75pt;height:48pt;visibility:visible">
                        <v:imagedata r:id="rId12" o:title=""/>
                      </v:shape>
                    </w:pict>
                  </w:r>
                  <w:r w:rsidRPr="00350C79">
                    <w:rPr>
                      <w:noProof/>
                      <w:lang w:eastAsia="tr-TR"/>
                    </w:rPr>
                    <w:pict>
                      <v:shape id="_x0000_i1042" type="#_x0000_t75" alt="http://t0.gstatic.com/images?q=tbn:ANd9GcSNCbg-pnZn7exoaJN47Fdq2Zp8BgbGXTspHOkN2a7RydA2PwHjDQ" style="width:63.75pt;height:48pt;visibility:visible">
                        <v:imagedata r:id="rId12" o:title=""/>
                      </v:shape>
                    </w:pict>
                  </w:r>
                </w:p>
              </w:txbxContent>
            </v:textbox>
          </v:roundrect>
        </w:pict>
      </w:r>
      <w:r>
        <w:rPr>
          <w:sz w:val="200"/>
          <w:szCs w:val="200"/>
        </w:rPr>
        <w:tab/>
      </w:r>
    </w:p>
    <w:p w:rsidR="007420B5" w:rsidRDefault="007420B5" w:rsidP="00642BCE">
      <w:pPr>
        <w:tabs>
          <w:tab w:val="left" w:pos="8505"/>
          <w:tab w:val="left" w:pos="9675"/>
        </w:tabs>
        <w:spacing w:line="288" w:lineRule="auto"/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7" type="#_x0000_t62" style="position:absolute;margin-left:167.25pt;margin-top:3pt;width:319.5pt;height:64.5pt;z-index:251662336" adj="-1798,12056" fillcolor="#fde9d9" strokecolor="#f79646" strokeweight="2.5pt">
            <v:shadow color="#868686"/>
            <v:textbox style="mso-next-textbox:#_x0000_s1057">
              <w:txbxContent>
                <w:p w:rsidR="007420B5" w:rsidRPr="00FE2725" w:rsidRDefault="007420B5" w:rsidP="00642BCE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FE2725">
                    <w:rPr>
                      <w:rFonts w:ascii="Hand writing Mutlu" w:hAnsi="Hand writing Mutlu"/>
                      <w:sz w:val="32"/>
                      <w:szCs w:val="32"/>
                    </w:rPr>
                    <w:t>Arkadaşlar, haydi aşağıdaki çalışmayı tamamlayalım.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72"/>
          <w:szCs w:val="72"/>
        </w:rPr>
        <w:t xml:space="preserve">     </w:t>
      </w:r>
      <w:r w:rsidRPr="00350C79">
        <w:rPr>
          <w:noProof/>
          <w:lang w:eastAsia="tr-TR"/>
        </w:rPr>
        <w:pict>
          <v:shape id="Resim 16" o:spid="_x0000_i1043" type="#_x0000_t75" alt="http://t1.gstatic.com/images?q=tbn:ANd9GcT05ZhM_4WKLFmZb_hnmWHPmqHvi0FzOdzj-yWlkaRAvhUmq7wptw" style="width:45pt;height:65.25pt;visibility:visible">
            <v:imagedata r:id="rId13" o:title=""/>
          </v:shape>
        </w:pict>
      </w:r>
    </w:p>
    <w:p w:rsidR="007420B5" w:rsidRPr="00B749EB" w:rsidRDefault="007420B5" w:rsidP="00642BCE">
      <w:pPr>
        <w:tabs>
          <w:tab w:val="left" w:pos="8505"/>
          <w:tab w:val="left" w:pos="9675"/>
        </w:tabs>
        <w:spacing w:line="288" w:lineRule="auto"/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058" style="position:absolute;margin-left:-9pt;margin-top:17.85pt;width:531pt;height:69.75pt;z-index:251648000" coordorigin="671,3371" coordsize="10620,1260">
            <v:line id="_x0000_s1059" style="position:absolute;flip:x" from="671,3731" to="11291,3731" strokeweight="1pt"/>
            <v:line id="_x0000_s1060" style="position:absolute;flip:x" from="671,3371" to="11291,3371" strokeweight="1pt"/>
            <v:line id="_x0000_s1061" style="position:absolute;flip:x" from="671,4271" to="11291,4271" strokeweight="1pt"/>
            <v:line id="_x0000_s1062" style="position:absolute;flip:x" from="671,4631" to="11291,4631" strokeweight="1pt"/>
            <v:line id="_x0000_s1063" style="position:absolute;flip:x" from="671,3371" to="671,4631" strokeweight="1pt"/>
            <v:line id="_x0000_s1064" style="position:absolute;flip:x" from="11291,3371" to="11291,4631" strokeweight="1pt"/>
          </v:group>
        </w:pict>
      </w:r>
      <w:r w:rsidRPr="00FE2725">
        <w:rPr>
          <w:rFonts w:ascii="Nurhan Uz" w:hAnsi="Nurhan Uz"/>
          <w:sz w:val="120"/>
          <w:szCs w:val="120"/>
        </w:rPr>
        <w:t>2</w:t>
      </w:r>
      <w:r w:rsidRPr="00FE2725">
        <w:rPr>
          <w:rFonts w:ascii="Nurhan Uz" w:hAnsi="Nurhan Uz"/>
          <w:sz w:val="100"/>
          <w:szCs w:val="100"/>
        </w:rPr>
        <w:t xml:space="preserve"> </w:t>
      </w:r>
      <w:r w:rsidRPr="00FE2725">
        <w:rPr>
          <w:rFonts w:ascii="Nurhan Uz" w:hAnsi="Nurhan Uz"/>
          <w:sz w:val="120"/>
          <w:szCs w:val="120"/>
        </w:rPr>
        <w:t>2</w:t>
      </w:r>
      <w:r w:rsidRPr="00FE2725">
        <w:rPr>
          <w:rFonts w:ascii="Nurhan Uz" w:hAnsi="Nurhan Uz"/>
          <w:sz w:val="100"/>
          <w:szCs w:val="100"/>
        </w:rPr>
        <w:t xml:space="preserve"> </w:t>
      </w:r>
      <w:r w:rsidRPr="00FE2725">
        <w:rPr>
          <w:rFonts w:ascii="Nurhan Uz" w:hAnsi="Nurhan Uz"/>
          <w:sz w:val="120"/>
          <w:szCs w:val="120"/>
        </w:rPr>
        <w:t>2</w:t>
      </w:r>
      <w:r w:rsidRPr="00FE2725">
        <w:rPr>
          <w:rFonts w:ascii="Nurhan Uz" w:hAnsi="Nurhan Uz"/>
          <w:sz w:val="100"/>
          <w:szCs w:val="100"/>
        </w:rPr>
        <w:t xml:space="preserve"> </w:t>
      </w:r>
      <w:r w:rsidRPr="00FE2725">
        <w:rPr>
          <w:rFonts w:ascii="Nurhan Uz" w:hAnsi="Nurhan Uz"/>
          <w:sz w:val="120"/>
          <w:szCs w:val="120"/>
        </w:rPr>
        <w:t>2</w:t>
      </w:r>
      <w:r w:rsidRPr="00FE2725">
        <w:rPr>
          <w:rFonts w:ascii="Nurhan Uz" w:hAnsi="Nurhan Uz"/>
          <w:sz w:val="100"/>
          <w:szCs w:val="100"/>
        </w:rPr>
        <w:t xml:space="preserve"> </w:t>
      </w:r>
      <w:r w:rsidRPr="00FE2725">
        <w:rPr>
          <w:rFonts w:ascii="Nurhan Uz" w:hAnsi="Nurhan Uz"/>
          <w:sz w:val="120"/>
          <w:szCs w:val="120"/>
        </w:rPr>
        <w:t>2</w:t>
      </w:r>
      <w:r w:rsidRPr="00FE2725">
        <w:rPr>
          <w:rFonts w:ascii="Nurhan Uz" w:hAnsi="Nurhan Uz"/>
          <w:sz w:val="100"/>
          <w:szCs w:val="100"/>
        </w:rPr>
        <w:t xml:space="preserve"> </w:t>
      </w:r>
      <w:r w:rsidRPr="00FE2725">
        <w:rPr>
          <w:rFonts w:ascii="Nurhan Uz" w:hAnsi="Nurhan Uz"/>
          <w:sz w:val="120"/>
          <w:szCs w:val="120"/>
        </w:rPr>
        <w:t>2</w:t>
      </w:r>
      <w:r w:rsidRPr="00FE2725">
        <w:rPr>
          <w:rFonts w:ascii="Nurhan Uz" w:hAnsi="Nurhan Uz"/>
          <w:sz w:val="100"/>
          <w:szCs w:val="100"/>
        </w:rPr>
        <w:t xml:space="preserve"> </w:t>
      </w:r>
      <w:r w:rsidRPr="00FE2725">
        <w:rPr>
          <w:rFonts w:ascii="Nurhan Uz" w:hAnsi="Nurhan Uz"/>
          <w:sz w:val="120"/>
          <w:szCs w:val="120"/>
        </w:rPr>
        <w:t>2</w:t>
      </w:r>
      <w:r w:rsidRPr="00FE2725">
        <w:rPr>
          <w:rFonts w:ascii="Nurhan Uz" w:hAnsi="Nurhan Uz"/>
          <w:sz w:val="100"/>
          <w:szCs w:val="100"/>
        </w:rPr>
        <w:t xml:space="preserve"> </w:t>
      </w:r>
      <w:r w:rsidRPr="00FE2725">
        <w:rPr>
          <w:rFonts w:ascii="Nurhan Uz" w:hAnsi="Nurhan Uz"/>
          <w:sz w:val="120"/>
          <w:szCs w:val="120"/>
        </w:rPr>
        <w:t>2</w:t>
      </w:r>
    </w:p>
    <w:p w:rsidR="007420B5" w:rsidRPr="00FE2725" w:rsidRDefault="007420B5" w:rsidP="00642BCE">
      <w:pPr>
        <w:spacing w:line="288" w:lineRule="auto"/>
        <w:ind w:right="-132"/>
        <w:rPr>
          <w:rFonts w:ascii="Nurhan Uz" w:hAnsi="Nurhan Uz"/>
          <w:color w:val="C0C0C0"/>
          <w:sz w:val="120"/>
          <w:szCs w:val="120"/>
        </w:rPr>
      </w:pPr>
      <w:r>
        <w:rPr>
          <w:noProof/>
          <w:lang w:eastAsia="tr-TR"/>
        </w:rPr>
        <w:pict>
          <v:group id="_x0000_s1065" style="position:absolute;margin-left:-9pt;margin-top:17.85pt;width:531pt;height:69.75pt;z-index:251649024" coordorigin="671,3371" coordsize="10620,1260">
            <v:line id="_x0000_s1066" style="position:absolute;flip:x" from="671,3731" to="11291,3731" strokeweight="1pt"/>
            <v:line id="_x0000_s1067" style="position:absolute;flip:x" from="671,3371" to="11291,3371" strokeweight="1pt"/>
            <v:line id="_x0000_s1068" style="position:absolute;flip:x" from="671,4271" to="11291,4271" strokeweight="1pt"/>
            <v:line id="_x0000_s1069" style="position:absolute;flip:x" from="671,4631" to="11291,4631" strokeweight="1pt"/>
            <v:line id="_x0000_s1070" style="position:absolute;flip:x" from="671,3371" to="671,4631" strokeweight="1pt"/>
            <v:line id="_x0000_s1071" style="position:absolute;flip:x" from="11291,3371" to="11291,4631" strokeweight="1pt"/>
          </v:group>
        </w:pic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</w:p>
    <w:p w:rsidR="007420B5" w:rsidRPr="00FE2725" w:rsidRDefault="007420B5" w:rsidP="00642BCE">
      <w:pPr>
        <w:spacing w:line="288" w:lineRule="auto"/>
        <w:ind w:right="-132"/>
        <w:rPr>
          <w:rFonts w:ascii="Nurhan Uz" w:hAnsi="Nurhan Uz"/>
          <w:color w:val="C0C0C0"/>
          <w:sz w:val="120"/>
          <w:szCs w:val="120"/>
        </w:rPr>
      </w:pPr>
      <w:r>
        <w:rPr>
          <w:noProof/>
          <w:lang w:eastAsia="tr-TR"/>
        </w:rPr>
        <w:pict>
          <v:group id="_x0000_s1072" style="position:absolute;margin-left:-9pt;margin-top:17.85pt;width:531pt;height:69.75pt;z-index:251650048" coordorigin="671,3371" coordsize="10620,1260">
            <v:line id="_x0000_s1073" style="position:absolute;flip:x" from="671,3731" to="11291,3731" strokeweight="1pt"/>
            <v:line id="_x0000_s1074" style="position:absolute;flip:x" from="671,3371" to="11291,3371" strokeweight="1pt"/>
            <v:line id="_x0000_s1075" style="position:absolute;flip:x" from="671,4271" to="11291,4271" strokeweight="1pt"/>
            <v:line id="_x0000_s1076" style="position:absolute;flip:x" from="671,4631" to="11291,4631" strokeweight="1pt"/>
            <v:line id="_x0000_s1077" style="position:absolute;flip:x" from="671,3371" to="671,4631" strokeweight="1pt"/>
            <v:line id="_x0000_s1078" style="position:absolute;flip:x" from="11291,3371" to="11291,4631" strokeweight="1pt"/>
          </v:group>
        </w:pic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  <w:r w:rsidRPr="00FE2725">
        <w:rPr>
          <w:rFonts w:ascii="Nurhan Uz" w:hAnsi="Nurhan Uz"/>
          <w:color w:val="C0C0C0"/>
          <w:sz w:val="100"/>
          <w:szCs w:val="100"/>
        </w:rPr>
        <w:t xml:space="preserve"> </w: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</w:p>
    <w:p w:rsidR="007420B5" w:rsidRPr="00FE2725" w:rsidRDefault="007420B5" w:rsidP="00642BCE">
      <w:pPr>
        <w:spacing w:line="288" w:lineRule="auto"/>
        <w:ind w:right="-132"/>
        <w:rPr>
          <w:rFonts w:ascii="Nurhan Uz" w:hAnsi="Nurhan Uz"/>
          <w:color w:val="DDDDDD"/>
          <w:sz w:val="120"/>
          <w:szCs w:val="120"/>
        </w:rPr>
      </w:pPr>
      <w:r>
        <w:rPr>
          <w:noProof/>
          <w:lang w:eastAsia="tr-TR"/>
        </w:rPr>
        <w:pict>
          <v:group id="_x0000_s1079" style="position:absolute;margin-left:-9pt;margin-top:17.85pt;width:531pt;height:69.75pt;z-index:251651072" coordorigin="671,3371" coordsize="10620,1260">
            <v:line id="_x0000_s1080" style="position:absolute;flip:x" from="671,3731" to="11291,3731" strokeweight="1pt"/>
            <v:line id="_x0000_s1081" style="position:absolute;flip:x" from="671,3371" to="11291,3371" strokeweight="1pt"/>
            <v:line id="_x0000_s1082" style="position:absolute;flip:x" from="671,4271" to="11291,4271" strokeweight="1pt"/>
            <v:line id="_x0000_s1083" style="position:absolute;flip:x" from="671,4631" to="11291,4631" strokeweight="1pt"/>
            <v:line id="_x0000_s1084" style="position:absolute;flip:x" from="671,3371" to="671,4631" strokeweight="1pt"/>
            <v:line id="_x0000_s1085" style="position:absolute;flip:x" from="11291,3371" to="11291,4631" strokeweight="1pt"/>
          </v:group>
        </w:pict>
      </w:r>
      <w:r w:rsidRPr="00FE2725">
        <w:rPr>
          <w:rFonts w:ascii="Nurhan Uz" w:hAnsi="Nurhan Uz"/>
          <w:color w:val="C0C0C0"/>
          <w:sz w:val="120"/>
          <w:szCs w:val="120"/>
        </w:rPr>
        <w:t>2</w:t>
      </w:r>
    </w:p>
    <w:p w:rsidR="007420B5" w:rsidRDefault="007420B5" w:rsidP="00642BCE">
      <w:pPr>
        <w:tabs>
          <w:tab w:val="left" w:pos="4125"/>
        </w:tabs>
        <w:spacing w:line="288" w:lineRule="auto"/>
        <w:ind w:right="-132"/>
        <w:rPr>
          <w:rFonts w:ascii="Nurhan Uz" w:hAnsi="Nurhan Uz"/>
          <w:color w:val="DDDDDD"/>
          <w:sz w:val="120"/>
          <w:szCs w:val="120"/>
        </w:rPr>
      </w:pPr>
      <w:r>
        <w:rPr>
          <w:noProof/>
          <w:lang w:eastAsia="tr-TR"/>
        </w:rPr>
        <w:pict>
          <v:shape id="_x0000_s1086" type="#_x0000_t202" style="position:absolute;margin-left:441.75pt;margin-top:112.4pt;width:60pt;height:27.75pt;z-index:251664384" stroked="f">
            <v:textbox>
              <w:txbxContent>
                <w:p w:rsidR="007420B5" w:rsidRPr="00D22D85" w:rsidRDefault="007420B5" w:rsidP="00642BCE">
                  <w:pPr>
                    <w:rPr>
                      <w:color w:val="FFFFFF"/>
                    </w:rPr>
                  </w:pPr>
                  <w:r w:rsidRPr="00D22D85">
                    <w:rPr>
                      <w:color w:val="FFFFFF"/>
                    </w:rPr>
                    <w:t>A.CEYLAN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87" style="position:absolute;margin-left:-9pt;margin-top:17.85pt;width:531pt;height:69.75pt;z-index:251652096" coordorigin="671,3371" coordsize="10620,1260">
            <v:line id="_x0000_s1088" style="position:absolute;flip:x" from="671,3731" to="11291,3731" strokeweight="1pt"/>
            <v:line id="_x0000_s1089" style="position:absolute;flip:x" from="671,3371" to="11291,3371" strokeweight="1pt"/>
            <v:line id="_x0000_s1090" style="position:absolute;flip:x" from="671,4271" to="11291,4271" strokeweight="1pt"/>
            <v:line id="_x0000_s1091" style="position:absolute;flip:x" from="671,4631" to="11291,4631" strokeweight="1pt"/>
            <v:line id="_x0000_s1092" style="position:absolute;flip:x" from="671,3371" to="671,4631" strokeweight="1pt"/>
            <v:line id="_x0000_s1093" style="position:absolute;flip:x" from="11291,3371" to="11291,4631" strokeweight="1pt"/>
          </v:group>
        </w:pict>
      </w:r>
      <w:r>
        <w:rPr>
          <w:noProof/>
          <w:lang w:eastAsia="tr-TR"/>
        </w:rPr>
        <w:pict>
          <v:group id="_x0000_s1094" style="position:absolute;margin-left:-9pt;margin-top:17.85pt;width:531pt;height:69.75pt;z-index:251653120" coordorigin="671,3371" coordsize="10620,1260">
            <v:line id="_x0000_s1095" style="position:absolute;flip:x" from="671,3731" to="11291,3731" strokeweight="1pt"/>
            <v:line id="_x0000_s1096" style="position:absolute;flip:x" from="671,3371" to="11291,3371" strokeweight="1pt"/>
            <v:line id="_x0000_s1097" style="position:absolute;flip:x" from="671,4271" to="11291,4271" strokeweight="1pt"/>
            <v:line id="_x0000_s1098" style="position:absolute;flip:x" from="671,4631" to="11291,4631" strokeweight="1pt"/>
            <v:line id="_x0000_s1099" style="position:absolute;flip:x" from="671,3371" to="671,4631" strokeweight="1pt"/>
            <v:line id="_x0000_s1100" style="position:absolute;flip:x" from="11291,3371" to="11291,4631" strokeweight="1pt"/>
          </v:group>
        </w:pict>
      </w:r>
      <w:r>
        <w:rPr>
          <w:rFonts w:ascii="Nurhan Uz" w:hAnsi="Nurhan Uz"/>
          <w:color w:val="DDDDDD"/>
          <w:sz w:val="120"/>
          <w:szCs w:val="120"/>
        </w:rPr>
        <w:tab/>
      </w:r>
    </w:p>
    <w:p w:rsidR="007420B5" w:rsidRPr="00EF1EEE" w:rsidRDefault="007420B5" w:rsidP="00642BCE">
      <w:pPr>
        <w:tabs>
          <w:tab w:val="left" w:pos="4125"/>
        </w:tabs>
        <w:spacing w:line="288" w:lineRule="auto"/>
        <w:ind w:right="-132"/>
        <w:rPr>
          <w:rFonts w:ascii="Hand writing Mutlu" w:hAnsi="Hand writing Mutlu"/>
          <w:outline/>
          <w:sz w:val="1300"/>
          <w:szCs w:val="1300"/>
        </w:rPr>
      </w:pPr>
      <w:r>
        <w:rPr>
          <w:noProof/>
          <w:lang w:eastAsia="tr-TR"/>
        </w:rPr>
        <w:pict>
          <v:shape id="_x0000_s1101" type="#_x0000_t202" style="position:absolute;margin-left:22.5pt;margin-top:-20.25pt;width:402.75pt;height:59.25pt;z-index:251663360">
            <v:textbox style="mso-next-textbox:#_x0000_s1101">
              <w:txbxContent>
                <w:p w:rsidR="007420B5" w:rsidRDefault="007420B5" w:rsidP="00642BCE">
                  <w:pPr>
                    <w:jc w:val="center"/>
                  </w:pPr>
                  <w:r>
                    <w:t>Aşağıdaki 2 rakamının üzerini boncuk, sim, elişi kağıdı vb. ile süsleyin. Ardından rakamı çevresinden makasla kesin. Rakamı boyna asılabilecek şekilde iple bağlayıp sınıfa getirin.</w:t>
                  </w:r>
                </w:p>
              </w:txbxContent>
            </v:textbox>
          </v:shape>
        </w:pict>
      </w:r>
      <w:r w:rsidRPr="00EF1EEE">
        <w:rPr>
          <w:rFonts w:ascii="Hand writing Mutlu" w:hAnsi="Hand writing Mutlu"/>
          <w:outline/>
          <w:sz w:val="1300"/>
          <w:szCs w:val="1300"/>
        </w:rPr>
        <w:t>2</w:t>
      </w:r>
    </w:p>
    <w:p w:rsidR="007420B5" w:rsidRDefault="007420B5">
      <w:hyperlink r:id="rId14" w:history="1">
        <w:r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sectPr w:rsidR="007420B5" w:rsidSect="00B750DE">
      <w:headerReference w:type="default" r:id="rId15"/>
      <w:pgSz w:w="11906" w:h="16838"/>
      <w:pgMar w:top="397" w:right="720" w:bottom="454" w:left="720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0B5" w:rsidRDefault="007420B5" w:rsidP="005C094C">
      <w:pPr>
        <w:spacing w:after="0" w:line="240" w:lineRule="auto"/>
      </w:pPr>
      <w:r>
        <w:separator/>
      </w:r>
    </w:p>
  </w:endnote>
  <w:endnote w:type="continuationSeparator" w:id="0">
    <w:p w:rsidR="007420B5" w:rsidRDefault="007420B5" w:rsidP="005C0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0B5" w:rsidRDefault="007420B5" w:rsidP="005C094C">
      <w:pPr>
        <w:spacing w:after="0" w:line="240" w:lineRule="auto"/>
      </w:pPr>
      <w:r>
        <w:separator/>
      </w:r>
    </w:p>
  </w:footnote>
  <w:footnote w:type="continuationSeparator" w:id="0">
    <w:p w:rsidR="007420B5" w:rsidRDefault="007420B5" w:rsidP="005C0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0B5" w:rsidRPr="00EF1EEE" w:rsidRDefault="007420B5" w:rsidP="007301C8">
    <w:pPr>
      <w:pStyle w:val="NoSpacing"/>
      <w:rPr>
        <w:rFonts w:ascii="Hand writing Mutlu" w:hAnsi="Hand writing Mutlu"/>
        <w:noProof/>
        <w:lang w:eastAsia="tr-TR"/>
      </w:rPr>
    </w:pPr>
    <w:r>
      <w:rPr>
        <w:rFonts w:ascii="Hand writing Mutlu" w:hAnsi="Hand writing Mutlu"/>
        <w:noProof/>
        <w:lang w:eastAsia="tr-TR"/>
      </w:rPr>
      <w:t>Adım-Soyadım:</w:t>
    </w:r>
  </w:p>
  <w:p w:rsidR="007420B5" w:rsidRDefault="007420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D0B59"/>
    <w:multiLevelType w:val="hybridMultilevel"/>
    <w:tmpl w:val="237CA110"/>
    <w:lvl w:ilvl="0" w:tplc="84D2F89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BCE"/>
    <w:rsid w:val="001855BB"/>
    <w:rsid w:val="001F389B"/>
    <w:rsid w:val="001F3F44"/>
    <w:rsid w:val="00350C79"/>
    <w:rsid w:val="00434FBB"/>
    <w:rsid w:val="004D1E3D"/>
    <w:rsid w:val="004E481E"/>
    <w:rsid w:val="005C094C"/>
    <w:rsid w:val="00642BCE"/>
    <w:rsid w:val="006B144F"/>
    <w:rsid w:val="007301C8"/>
    <w:rsid w:val="007420B5"/>
    <w:rsid w:val="007E2F6F"/>
    <w:rsid w:val="0089181F"/>
    <w:rsid w:val="00B16D7F"/>
    <w:rsid w:val="00B749EB"/>
    <w:rsid w:val="00B750DE"/>
    <w:rsid w:val="00D22D85"/>
    <w:rsid w:val="00E37078"/>
    <w:rsid w:val="00EF1EEE"/>
    <w:rsid w:val="00FE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B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42BCE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42B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2BCE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4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2BCE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918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57</Words>
  <Characters>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Nurdan</dc:creator>
  <cp:keywords>www.sorubak.com</cp:keywords>
  <dc:description/>
  <cp:lastModifiedBy>edanur</cp:lastModifiedBy>
  <cp:revision>6</cp:revision>
  <cp:lastPrinted>2013-10-03T17:39:00Z</cp:lastPrinted>
  <dcterms:created xsi:type="dcterms:W3CDTF">2013-10-03T17:35:00Z</dcterms:created>
  <dcterms:modified xsi:type="dcterms:W3CDTF">2014-10-14T15:15:00Z</dcterms:modified>
  <cp:category>www.sorubak.com</cp:category>
  <cp:contentStatus>www.sorubak.com</cp:contentStatus>
</cp:coreProperties>
</file>