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821"/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2"/>
        <w:gridCol w:w="1444"/>
        <w:gridCol w:w="1559"/>
        <w:gridCol w:w="1425"/>
        <w:gridCol w:w="1749"/>
        <w:gridCol w:w="2057"/>
      </w:tblGrid>
      <w:tr w:rsidR="00F5550B" w:rsidRPr="00FD38FC" w:rsidTr="00FD38FC">
        <w:trPr>
          <w:trHeight w:val="703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Kuzu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Üzüm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Zar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Zeytin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Saz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Zil</w:t>
            </w:r>
          </w:p>
        </w:tc>
      </w:tr>
      <w:tr w:rsidR="00F5550B" w:rsidRPr="00FD38FC" w:rsidTr="00FD38FC">
        <w:trPr>
          <w:trHeight w:val="655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Yüzük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Yıldız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Yeliz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Özer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Biraz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Zemin</w:t>
            </w:r>
          </w:p>
        </w:tc>
      </w:tr>
      <w:tr w:rsidR="00F5550B" w:rsidRPr="00FD38FC" w:rsidTr="00FD38FC">
        <w:trPr>
          <w:trHeight w:val="655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Yaramaz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Az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Naz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Kaz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Yaz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Saz</w:t>
            </w:r>
          </w:p>
        </w:tc>
      </w:tr>
      <w:tr w:rsidR="00F5550B" w:rsidRPr="00FD38FC" w:rsidTr="00FD38FC">
        <w:trPr>
          <w:trHeight w:val="655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Ez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Bez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Sez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Tez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Üz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Süz</w:t>
            </w:r>
          </w:p>
        </w:tc>
      </w:tr>
      <w:tr w:rsidR="00F5550B" w:rsidRPr="00FD38FC" w:rsidTr="00FD38FC">
        <w:trPr>
          <w:trHeight w:val="685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Sebze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Kazak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Sekiz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Uzay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Yazı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Zambak</w:t>
            </w:r>
          </w:p>
        </w:tc>
      </w:tr>
      <w:tr w:rsidR="00F5550B" w:rsidRPr="00FD38FC" w:rsidTr="00FD38FC">
        <w:trPr>
          <w:trHeight w:val="655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Zaman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Zan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Arzu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Üzeri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Dokuz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Muz</w:t>
            </w:r>
          </w:p>
        </w:tc>
      </w:tr>
      <w:tr w:rsidR="00F5550B" w:rsidRPr="00FD38FC" w:rsidTr="00FD38FC">
        <w:trPr>
          <w:trHeight w:val="746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Maydanoz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Tuzluk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Tuz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Kızak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Yüzme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Kız</w:t>
            </w:r>
          </w:p>
        </w:tc>
      </w:tr>
      <w:tr w:rsidR="00F5550B" w:rsidRPr="00FD38FC" w:rsidTr="00FD38FC">
        <w:trPr>
          <w:trHeight w:val="829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Kiraz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Çizim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Çizmek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Zeki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Nazlı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Kırmızı</w:t>
            </w:r>
          </w:p>
        </w:tc>
      </w:tr>
      <w:tr w:rsidR="00F5550B" w:rsidRPr="00FD38FC" w:rsidTr="00FD38FC">
        <w:trPr>
          <w:trHeight w:val="698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İzlemek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Ezberle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Ziya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Şaziye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Teyze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Buzdolabı</w:t>
            </w:r>
          </w:p>
        </w:tc>
      </w:tr>
      <w:tr w:rsidR="00F5550B" w:rsidRPr="00FD38FC" w:rsidTr="00FD38FC">
        <w:trPr>
          <w:trHeight w:val="708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Nezaket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Nazik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Kezban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Kuzey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Kazma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Deniz</w:t>
            </w:r>
          </w:p>
        </w:tc>
      </w:tr>
      <w:tr w:rsidR="00F5550B" w:rsidRPr="00FD38FC" w:rsidTr="00FD38FC">
        <w:trPr>
          <w:trHeight w:val="691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Yüz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Yaz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Yazım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Yazık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Dinazor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Düzen</w:t>
            </w:r>
          </w:p>
        </w:tc>
      </w:tr>
      <w:tr w:rsidR="00F5550B" w:rsidRPr="00FD38FC" w:rsidTr="00FD38FC">
        <w:trPr>
          <w:trHeight w:val="673"/>
        </w:trPr>
        <w:tc>
          <w:tcPr>
            <w:tcW w:w="2232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Zebra</w:t>
            </w:r>
          </w:p>
        </w:tc>
        <w:tc>
          <w:tcPr>
            <w:tcW w:w="1444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Sezen</w:t>
            </w:r>
          </w:p>
        </w:tc>
        <w:tc>
          <w:tcPr>
            <w:tcW w:w="155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Suzan</w:t>
            </w:r>
          </w:p>
        </w:tc>
        <w:tc>
          <w:tcPr>
            <w:tcW w:w="1425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Faz</w:t>
            </w:r>
          </w:p>
        </w:tc>
        <w:tc>
          <w:tcPr>
            <w:tcW w:w="1749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Fizik</w:t>
            </w:r>
          </w:p>
        </w:tc>
        <w:tc>
          <w:tcPr>
            <w:tcW w:w="2057" w:type="dxa"/>
          </w:tcPr>
          <w:p w:rsidR="00F5550B" w:rsidRPr="00FD38FC" w:rsidRDefault="00F5550B" w:rsidP="00FD38FC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FD38FC">
              <w:rPr>
                <w:rFonts w:ascii="Hand writing Mutlu" w:hAnsi="Hand writing Mutlu"/>
                <w:sz w:val="36"/>
                <w:szCs w:val="36"/>
              </w:rPr>
              <w:t>düzlem</w:t>
            </w:r>
          </w:p>
        </w:tc>
      </w:tr>
    </w:tbl>
    <w:p w:rsidR="00F5550B" w:rsidRDefault="00F5550B" w:rsidP="00395580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 sesi sözcükler</w:t>
      </w:r>
    </w:p>
    <w:p w:rsidR="00F5550B" w:rsidRPr="00D6588D" w:rsidRDefault="00F5550B" w:rsidP="00395580">
      <w:pPr>
        <w:jc w:val="center"/>
        <w:rPr>
          <w:rFonts w:ascii="Hand writing Mutlu" w:hAnsi="Hand writing Mutlu"/>
          <w:sz w:val="36"/>
          <w:szCs w:val="36"/>
        </w:rPr>
      </w:pPr>
      <w:hyperlink r:id="rId4" w:history="1">
        <w:r w:rsidRPr="0078372D">
          <w:rPr>
            <w:rStyle w:val="Hyperlink"/>
            <w:rFonts w:ascii="Hand writing Mutlu" w:hAnsi="Hand writing Mutlu"/>
            <w:sz w:val="36"/>
            <w:szCs w:val="36"/>
          </w:rPr>
          <w:t>http://www.sorubak.com</w:t>
        </w:r>
      </w:hyperlink>
      <w:r>
        <w:rPr>
          <w:rFonts w:ascii="Hand writing Mutlu" w:hAnsi="Hand writing Mutlu"/>
          <w:sz w:val="36"/>
          <w:szCs w:val="36"/>
        </w:rPr>
        <w:t xml:space="preserve"> </w:t>
      </w:r>
    </w:p>
    <w:p w:rsidR="00F5550B" w:rsidRDefault="00F5550B" w:rsidP="00395580">
      <w:pPr>
        <w:jc w:val="center"/>
        <w:rPr>
          <w:rFonts w:ascii="Hand writing Mutlu" w:hAnsi="Hand writing Mutlu"/>
          <w:sz w:val="36"/>
          <w:szCs w:val="36"/>
        </w:rPr>
      </w:pPr>
    </w:p>
    <w:p w:rsidR="00F5550B" w:rsidRPr="00F17104" w:rsidRDefault="00F5550B" w:rsidP="00395580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Bol bol okuyup, bakmadan deftere yazın</w:t>
      </w:r>
      <w:r>
        <w:rPr>
          <w:rFonts w:ascii="Times New Roman" w:hAnsi="Times New Roman"/>
          <w:sz w:val="36"/>
          <w:szCs w:val="36"/>
        </w:rPr>
        <w:t>…</w:t>
      </w:r>
    </w:p>
    <w:sectPr w:rsidR="00F5550B" w:rsidRPr="00F17104" w:rsidSect="00F1710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104"/>
    <w:rsid w:val="0004211C"/>
    <w:rsid w:val="00065324"/>
    <w:rsid w:val="001203DD"/>
    <w:rsid w:val="00395580"/>
    <w:rsid w:val="0078372D"/>
    <w:rsid w:val="00D6588D"/>
    <w:rsid w:val="00F17104"/>
    <w:rsid w:val="00F5550B"/>
    <w:rsid w:val="00FD3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11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171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658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80</Words>
  <Characters>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http:/www.sorubak.com</cp:keywords>
  <dc:description>http://www.sorubak.com</dc:description>
  <cp:lastModifiedBy>edanur</cp:lastModifiedBy>
  <cp:revision>4</cp:revision>
  <dcterms:created xsi:type="dcterms:W3CDTF">2013-02-27T14:35:00Z</dcterms:created>
  <dcterms:modified xsi:type="dcterms:W3CDTF">2014-03-06T19:00:00Z</dcterms:modified>
</cp:coreProperties>
</file>