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0A0"/>
      </w:tblPr>
      <w:tblGrid>
        <w:gridCol w:w="972"/>
        <w:gridCol w:w="1560"/>
        <w:gridCol w:w="1275"/>
        <w:gridCol w:w="1276"/>
        <w:gridCol w:w="3260"/>
        <w:gridCol w:w="7603"/>
      </w:tblGrid>
      <w:tr w:rsidR="005F49F9" w:rsidRPr="00705954" w:rsidTr="00705954">
        <w:trPr>
          <w:trHeight w:val="837"/>
          <w:jc w:val="center"/>
        </w:trPr>
        <w:tc>
          <w:tcPr>
            <w:tcW w:w="972" w:type="dxa"/>
            <w:vAlign w:val="center"/>
          </w:tcPr>
          <w:p w:rsidR="005F49F9" w:rsidRPr="00705954" w:rsidRDefault="005F49F9" w:rsidP="00705954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705954">
              <w:rPr>
                <w:rFonts w:ascii="Hand writing Mutlu" w:hAnsi="Hand writing Mutlu"/>
                <w:b/>
                <w:sz w:val="28"/>
                <w:szCs w:val="28"/>
              </w:rPr>
              <w:t>Ses</w:t>
            </w:r>
          </w:p>
        </w:tc>
        <w:tc>
          <w:tcPr>
            <w:tcW w:w="1560" w:type="dxa"/>
            <w:vAlign w:val="center"/>
          </w:tcPr>
          <w:p w:rsidR="005F49F9" w:rsidRPr="00705954" w:rsidRDefault="005F49F9" w:rsidP="00705954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705954">
              <w:rPr>
                <w:rFonts w:ascii="Hand writing Mutlu" w:hAnsi="Hand writing Mutlu"/>
                <w:b/>
                <w:sz w:val="28"/>
                <w:szCs w:val="28"/>
              </w:rPr>
              <w:t>Anlamlı</w:t>
            </w:r>
          </w:p>
          <w:p w:rsidR="005F49F9" w:rsidRPr="00705954" w:rsidRDefault="005F49F9" w:rsidP="00705954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705954">
              <w:rPr>
                <w:rFonts w:ascii="Hand writing Mutlu" w:hAnsi="Hand writing Mutlu"/>
                <w:b/>
                <w:sz w:val="28"/>
                <w:szCs w:val="28"/>
              </w:rPr>
              <w:t>Heceler</w:t>
            </w:r>
          </w:p>
        </w:tc>
        <w:tc>
          <w:tcPr>
            <w:tcW w:w="1275" w:type="dxa"/>
            <w:vAlign w:val="center"/>
          </w:tcPr>
          <w:p w:rsidR="005F49F9" w:rsidRPr="00705954" w:rsidRDefault="005F49F9" w:rsidP="00705954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705954">
              <w:rPr>
                <w:rFonts w:ascii="Hand writing Mutlu" w:hAnsi="Hand writing Mutlu"/>
                <w:b/>
                <w:sz w:val="28"/>
                <w:szCs w:val="28"/>
              </w:rPr>
              <w:t>Açık Heceler</w:t>
            </w:r>
          </w:p>
        </w:tc>
        <w:tc>
          <w:tcPr>
            <w:tcW w:w="1276" w:type="dxa"/>
            <w:vAlign w:val="center"/>
          </w:tcPr>
          <w:p w:rsidR="005F49F9" w:rsidRPr="00705954" w:rsidRDefault="005F49F9" w:rsidP="00705954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705954">
              <w:rPr>
                <w:rFonts w:ascii="Hand writing Mutlu" w:hAnsi="Hand writing Mutlu"/>
                <w:b/>
                <w:sz w:val="28"/>
                <w:szCs w:val="28"/>
              </w:rPr>
              <w:t>Kapalı Heceler</w:t>
            </w:r>
          </w:p>
        </w:tc>
        <w:tc>
          <w:tcPr>
            <w:tcW w:w="3260" w:type="dxa"/>
            <w:vAlign w:val="center"/>
          </w:tcPr>
          <w:p w:rsidR="005F49F9" w:rsidRPr="00705954" w:rsidRDefault="005F49F9" w:rsidP="00705954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705954">
              <w:rPr>
                <w:rFonts w:ascii="Hand writing Mutlu" w:hAnsi="Hand writing Mutlu"/>
                <w:b/>
                <w:sz w:val="28"/>
                <w:szCs w:val="28"/>
              </w:rPr>
              <w:t>Oluşturulan Sözcükler</w:t>
            </w:r>
          </w:p>
        </w:tc>
        <w:tc>
          <w:tcPr>
            <w:tcW w:w="7603" w:type="dxa"/>
            <w:vAlign w:val="center"/>
          </w:tcPr>
          <w:p w:rsidR="005F49F9" w:rsidRPr="00705954" w:rsidRDefault="005F49F9" w:rsidP="00705954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705954">
              <w:rPr>
                <w:rFonts w:ascii="Hand writing Mutlu" w:hAnsi="Hand writing Mutlu"/>
                <w:b/>
                <w:sz w:val="28"/>
                <w:szCs w:val="28"/>
              </w:rPr>
              <w:t>Cümle ve</w:t>
            </w:r>
          </w:p>
          <w:p w:rsidR="005F49F9" w:rsidRPr="00705954" w:rsidRDefault="005F49F9" w:rsidP="00705954">
            <w:pPr>
              <w:spacing w:after="0" w:line="240" w:lineRule="auto"/>
              <w:jc w:val="center"/>
              <w:rPr>
                <w:rFonts w:ascii="Hand writing Mutlu" w:hAnsi="Hand writing Mutlu"/>
                <w:b/>
                <w:sz w:val="28"/>
                <w:szCs w:val="28"/>
              </w:rPr>
            </w:pPr>
            <w:r w:rsidRPr="00705954">
              <w:rPr>
                <w:rFonts w:ascii="Hand writing Mutlu" w:hAnsi="Hand writing Mutlu"/>
                <w:b/>
                <w:sz w:val="28"/>
                <w:szCs w:val="28"/>
              </w:rPr>
              <w:t>Metinler</w:t>
            </w:r>
          </w:p>
        </w:tc>
      </w:tr>
      <w:tr w:rsidR="005F49F9" w:rsidRPr="00705954" w:rsidTr="00705954">
        <w:trPr>
          <w:trHeight w:val="9359"/>
          <w:jc w:val="center"/>
        </w:trPr>
        <w:tc>
          <w:tcPr>
            <w:tcW w:w="972" w:type="dxa"/>
            <w:vAlign w:val="center"/>
          </w:tcPr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color w:val="A6A6A6"/>
                <w:sz w:val="120"/>
                <w:szCs w:val="120"/>
              </w:rPr>
            </w:pPr>
            <w:r w:rsidRPr="00705954">
              <w:rPr>
                <w:rFonts w:ascii="Hand writing Mutlu" w:hAnsi="Hand writing Mutlu"/>
                <w:b/>
                <w:color w:val="A6A6A6"/>
                <w:sz w:val="120"/>
                <w:szCs w:val="120"/>
              </w:rPr>
              <w:t>z</w:t>
            </w:r>
          </w:p>
        </w:tc>
        <w:tc>
          <w:tcPr>
            <w:tcW w:w="1560" w:type="dxa"/>
            <w:noWrap/>
          </w:tcPr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noProof/>
              </w:rPr>
              <w:pict>
                <v:group id="_x0000_s1026" style="position:absolute;margin-left:-4.9pt;margin-top:11.15pt;width:73.5pt;height:434.65pt;z-index:251659776;mso-position-horizontal-relative:text;mso-position-vertical-relative:text" coordorigin="1428,1401" coordsize="1470,8693">
                  <v:group id="_x0000_s1027" style="position:absolute;left:1428;top:1401;width:1470;height:825" coordorigin="1440,1665" coordsize="8418,825">
                    <v:line id="_x0000_s1028" style="position:absolute" from="1440,1665" to="9855,1665"/>
                    <v:line id="_x0000_s1029" style="position:absolute" from="1440,1920" to="9855,1920"/>
                    <v:line id="_x0000_s1030" style="position:absolute" from="1440,2235" to="9855,2235"/>
                    <v:line id="_x0000_s1031" style="position:absolute" from="1440,2490" to="9855,2490"/>
                    <v:line id="_x0000_s1032" style="position:absolute;flip:x" from="9855,1665" to="9858,2490"/>
                    <v:line id="_x0000_s1033" style="position:absolute;flip:x" from="1440,1665" to="1443,2490"/>
                  </v:group>
                  <v:group id="_x0000_s1034" style="position:absolute;left:1428;top:2525;width:1470;height:825" coordorigin="1440,1665" coordsize="8418,825">
                    <v:line id="_x0000_s1035" style="position:absolute" from="1440,1665" to="9855,1665"/>
                    <v:line id="_x0000_s1036" style="position:absolute" from="1440,1920" to="9855,1920"/>
                    <v:line id="_x0000_s1037" style="position:absolute" from="1440,2235" to="9855,2235"/>
                    <v:line id="_x0000_s1038" style="position:absolute" from="1440,2490" to="9855,2490"/>
                    <v:line id="_x0000_s1039" style="position:absolute;flip:x" from="9855,1665" to="9858,2490"/>
                    <v:line id="_x0000_s1040" style="position:absolute;flip:x" from="1440,1665" to="1443,2490"/>
                  </v:group>
                  <v:group id="_x0000_s1041" style="position:absolute;left:1428;top:3649;width:1470;height:825" coordorigin="1440,1665" coordsize="8418,825">
                    <v:line id="_x0000_s1042" style="position:absolute" from="1440,1665" to="9855,1665"/>
                    <v:line id="_x0000_s1043" style="position:absolute" from="1440,1920" to="9855,1920"/>
                    <v:line id="_x0000_s1044" style="position:absolute" from="1440,2235" to="9855,2235"/>
                    <v:line id="_x0000_s1045" style="position:absolute" from="1440,2490" to="9855,2490"/>
                    <v:line id="_x0000_s1046" style="position:absolute;flip:x" from="9855,1665" to="9858,2490"/>
                    <v:line id="_x0000_s1047" style="position:absolute;flip:x" from="1440,1665" to="1443,2490"/>
                  </v:group>
                  <v:group id="_x0000_s1048" style="position:absolute;left:1428;top:4773;width:1470;height:825" coordorigin="1440,1665" coordsize="8418,825">
                    <v:line id="_x0000_s1049" style="position:absolute" from="1440,1665" to="9855,1665"/>
                    <v:line id="_x0000_s1050" style="position:absolute" from="1440,1920" to="9855,1920"/>
                    <v:line id="_x0000_s1051" style="position:absolute" from="1440,2235" to="9855,2235"/>
                    <v:line id="_x0000_s1052" style="position:absolute" from="1440,2490" to="9855,2490"/>
                    <v:line id="_x0000_s1053" style="position:absolute;flip:x" from="9855,1665" to="9858,2490"/>
                    <v:line id="_x0000_s1054" style="position:absolute;flip:x" from="1440,1665" to="1443,2490"/>
                  </v:group>
                  <v:group id="_x0000_s1055" style="position:absolute;left:1428;top:5897;width:1470;height:825" coordorigin="1440,1665" coordsize="8418,825">
                    <v:line id="_x0000_s1056" style="position:absolute" from="1440,1665" to="9855,1665"/>
                    <v:line id="_x0000_s1057" style="position:absolute" from="1440,1920" to="9855,1920"/>
                    <v:line id="_x0000_s1058" style="position:absolute" from="1440,2235" to="9855,2235"/>
                    <v:line id="_x0000_s1059" style="position:absolute" from="1440,2490" to="9855,2490"/>
                    <v:line id="_x0000_s1060" style="position:absolute;flip:x" from="9855,1665" to="9858,2490"/>
                    <v:line id="_x0000_s1061" style="position:absolute;flip:x" from="1440,1665" to="1443,2490"/>
                  </v:group>
                  <v:group id="_x0000_s1062" style="position:absolute;left:1428;top:7021;width:1470;height:825" coordorigin="1440,1665" coordsize="8418,825">
                    <v:line id="_x0000_s1063" style="position:absolute" from="1440,1665" to="9855,1665"/>
                    <v:line id="_x0000_s1064" style="position:absolute" from="1440,1920" to="9855,1920"/>
                    <v:line id="_x0000_s1065" style="position:absolute" from="1440,2235" to="9855,2235"/>
                    <v:line id="_x0000_s1066" style="position:absolute" from="1440,2490" to="9855,2490"/>
                    <v:line id="_x0000_s1067" style="position:absolute;flip:x" from="9855,1665" to="9858,2490"/>
                    <v:line id="_x0000_s1068" style="position:absolute;flip:x" from="1440,1665" to="1443,2490"/>
                  </v:group>
                  <v:group id="_x0000_s1069" style="position:absolute;left:1428;top:8145;width:1470;height:825" coordorigin="1440,1665" coordsize="8418,825">
                    <v:line id="_x0000_s1070" style="position:absolute" from="1440,1665" to="9855,1665"/>
                    <v:line id="_x0000_s1071" style="position:absolute" from="1440,1920" to="9855,1920"/>
                    <v:line id="_x0000_s1072" style="position:absolute" from="1440,2235" to="9855,2235"/>
                    <v:line id="_x0000_s1073" style="position:absolute" from="1440,2490" to="9855,2490"/>
                    <v:line id="_x0000_s1074" style="position:absolute;flip:x" from="9855,1665" to="9858,2490"/>
                    <v:line id="_x0000_s1075" style="position:absolute;flip:x" from="1440,1665" to="1443,2490"/>
                  </v:group>
                  <v:group id="_x0000_s1076" style="position:absolute;left:1428;top:9269;width:1470;height:825" coordorigin="1440,1665" coordsize="8418,825">
                    <v:line id="_x0000_s1077" style="position:absolute" from="1440,1665" to="9855,1665"/>
                    <v:line id="_x0000_s1078" style="position:absolute" from="1440,1920" to="9855,1920"/>
                    <v:line id="_x0000_s1079" style="position:absolute" from="1440,2235" to="9855,2235"/>
                    <v:line id="_x0000_s1080" style="position:absolute" from="1440,2490" to="9855,2490"/>
                    <v:line id="_x0000_s1081" style="position:absolute;flip:x" from="9855,1665" to="9858,2490"/>
                    <v:line id="_x0000_s1082" style="position:absolute;flip:x" from="1440,1665" to="1443,2490"/>
                  </v:group>
                </v:group>
              </w:pict>
            </w: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az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ez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tuz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toz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kaz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biz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süz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boz </w:t>
            </w:r>
          </w:p>
        </w:tc>
        <w:tc>
          <w:tcPr>
            <w:tcW w:w="1275" w:type="dxa"/>
            <w:noWrap/>
          </w:tcPr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noProof/>
              </w:rPr>
              <w:pict>
                <v:group id="_x0000_s1083" style="position:absolute;margin-left:-.25pt;margin-top:11.15pt;width:52.6pt;height:434.65pt;z-index:251658752;mso-position-horizontal-relative:text;mso-position-vertical-relative:text" coordorigin="3081,1401" coordsize="1052,8693">
                  <v:group id="_x0000_s1084" style="position:absolute;left:3081;top:1401;width:1052;height:825" coordorigin="1440,1665" coordsize="8418,825">
                    <v:line id="_x0000_s1085" style="position:absolute" from="1440,1665" to="9855,1665"/>
                    <v:line id="_x0000_s1086" style="position:absolute" from="1440,1920" to="9855,1920"/>
                    <v:line id="_x0000_s1087" style="position:absolute" from="1440,2235" to="9855,2235"/>
                    <v:line id="_x0000_s1088" style="position:absolute" from="1440,2490" to="9855,2490"/>
                    <v:line id="_x0000_s1089" style="position:absolute;flip:x" from="9855,1665" to="9858,2490"/>
                    <v:line id="_x0000_s1090" style="position:absolute;flip:x" from="1440,1665" to="1443,2490"/>
                  </v:group>
                  <v:group id="_x0000_s1091" style="position:absolute;left:3081;top:2525;width:1052;height:825" coordorigin="1440,1665" coordsize="8418,825">
                    <v:line id="_x0000_s1092" style="position:absolute" from="1440,1665" to="9855,1665"/>
                    <v:line id="_x0000_s1093" style="position:absolute" from="1440,1920" to="9855,1920"/>
                    <v:line id="_x0000_s1094" style="position:absolute" from="1440,2235" to="9855,2235"/>
                    <v:line id="_x0000_s1095" style="position:absolute" from="1440,2490" to="9855,2490"/>
                    <v:line id="_x0000_s1096" style="position:absolute;flip:x" from="9855,1665" to="9858,2490"/>
                    <v:line id="_x0000_s1097" style="position:absolute;flip:x" from="1440,1665" to="1443,2490"/>
                  </v:group>
                  <v:group id="_x0000_s1098" style="position:absolute;left:3081;top:3649;width:1052;height:825" coordorigin="1440,1665" coordsize="8418,825">
                    <v:line id="_x0000_s1099" style="position:absolute" from="1440,1665" to="9855,1665"/>
                    <v:line id="_x0000_s1100" style="position:absolute" from="1440,1920" to="9855,1920"/>
                    <v:line id="_x0000_s1101" style="position:absolute" from="1440,2235" to="9855,2235"/>
                    <v:line id="_x0000_s1102" style="position:absolute" from="1440,2490" to="9855,2490"/>
                    <v:line id="_x0000_s1103" style="position:absolute;flip:x" from="9855,1665" to="9858,2490"/>
                    <v:line id="_x0000_s1104" style="position:absolute;flip:x" from="1440,1665" to="1443,2490"/>
                  </v:group>
                  <v:group id="_x0000_s1105" style="position:absolute;left:3081;top:4773;width:1052;height:825" coordorigin="1440,1665" coordsize="8418,825">
                    <v:line id="_x0000_s1106" style="position:absolute" from="1440,1665" to="9855,1665"/>
                    <v:line id="_x0000_s1107" style="position:absolute" from="1440,1920" to="9855,1920"/>
                    <v:line id="_x0000_s1108" style="position:absolute" from="1440,2235" to="9855,2235"/>
                    <v:line id="_x0000_s1109" style="position:absolute" from="1440,2490" to="9855,2490"/>
                    <v:line id="_x0000_s1110" style="position:absolute;flip:x" from="9855,1665" to="9858,2490"/>
                    <v:line id="_x0000_s1111" style="position:absolute;flip:x" from="1440,1665" to="1443,2490"/>
                  </v:group>
                  <v:group id="_x0000_s1112" style="position:absolute;left:3081;top:5897;width:1052;height:825" coordorigin="1440,1665" coordsize="8418,825">
                    <v:line id="_x0000_s1113" style="position:absolute" from="1440,1665" to="9855,1665"/>
                    <v:line id="_x0000_s1114" style="position:absolute" from="1440,1920" to="9855,1920"/>
                    <v:line id="_x0000_s1115" style="position:absolute" from="1440,2235" to="9855,2235"/>
                    <v:line id="_x0000_s1116" style="position:absolute" from="1440,2490" to="9855,2490"/>
                    <v:line id="_x0000_s1117" style="position:absolute;flip:x" from="9855,1665" to="9858,2490"/>
                    <v:line id="_x0000_s1118" style="position:absolute;flip:x" from="1440,1665" to="1443,2490"/>
                  </v:group>
                  <v:group id="_x0000_s1119" style="position:absolute;left:3081;top:7021;width:1052;height:825" coordorigin="1440,1665" coordsize="8418,825">
                    <v:line id="_x0000_s1120" style="position:absolute" from="1440,1665" to="9855,1665"/>
                    <v:line id="_x0000_s1121" style="position:absolute" from="1440,1920" to="9855,1920"/>
                    <v:line id="_x0000_s1122" style="position:absolute" from="1440,2235" to="9855,2235"/>
                    <v:line id="_x0000_s1123" style="position:absolute" from="1440,2490" to="9855,2490"/>
                    <v:line id="_x0000_s1124" style="position:absolute;flip:x" from="9855,1665" to="9858,2490"/>
                    <v:line id="_x0000_s1125" style="position:absolute;flip:x" from="1440,1665" to="1443,2490"/>
                  </v:group>
                  <v:group id="_x0000_s1126" style="position:absolute;left:3081;top:8145;width:1052;height:825" coordorigin="1440,1665" coordsize="8418,825">
                    <v:line id="_x0000_s1127" style="position:absolute" from="1440,1665" to="9855,1665"/>
                    <v:line id="_x0000_s1128" style="position:absolute" from="1440,1920" to="9855,1920"/>
                    <v:line id="_x0000_s1129" style="position:absolute" from="1440,2235" to="9855,2235"/>
                    <v:line id="_x0000_s1130" style="position:absolute" from="1440,2490" to="9855,2490"/>
                    <v:line id="_x0000_s1131" style="position:absolute;flip:x" from="9855,1665" to="9858,2490"/>
                    <v:line id="_x0000_s1132" style="position:absolute;flip:x" from="1440,1665" to="1443,2490"/>
                  </v:group>
                  <v:group id="_x0000_s1133" style="position:absolute;left:3081;top:9269;width:1052;height:825" coordorigin="1440,1665" coordsize="8418,825">
                    <v:line id="_x0000_s1134" style="position:absolute" from="1440,1665" to="9855,1665"/>
                    <v:line id="_x0000_s1135" style="position:absolute" from="1440,1920" to="9855,1920"/>
                    <v:line id="_x0000_s1136" style="position:absolute" from="1440,2235" to="9855,2235"/>
                    <v:line id="_x0000_s1137" style="position:absolute" from="1440,2490" to="9855,2490"/>
                    <v:line id="_x0000_s1138" style="position:absolute;flip:x" from="9855,1665" to="9858,2490"/>
                    <v:line id="_x0000_s1139" style="position:absolute;flip:x" from="1440,1665" to="1443,2490"/>
                  </v:group>
                </v:group>
              </w:pict>
            </w: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za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ze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zı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zi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zo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zö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zu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zü </w:t>
            </w:r>
          </w:p>
        </w:tc>
        <w:tc>
          <w:tcPr>
            <w:tcW w:w="1276" w:type="dxa"/>
            <w:noWrap/>
          </w:tcPr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noProof/>
              </w:rPr>
              <w:pict>
                <v:group id="_x0000_s1140" style="position:absolute;margin-left:-.2pt;margin-top:11.15pt;width:52.6pt;height:434.65pt;z-index:251657728;mso-position-horizontal-relative:text;mso-position-vertical-relative:text" coordorigin="4357,1401" coordsize="1052,8693">
                  <v:group id="_x0000_s1141" style="position:absolute;left:4357;top:1401;width:1052;height:825" coordorigin="1440,1665" coordsize="8418,825">
                    <v:line id="_x0000_s1142" style="position:absolute" from="1440,1665" to="9855,1665"/>
                    <v:line id="_x0000_s1143" style="position:absolute" from="1440,1920" to="9855,1920"/>
                    <v:line id="_x0000_s1144" style="position:absolute" from="1440,2235" to="9855,2235"/>
                    <v:line id="_x0000_s1145" style="position:absolute" from="1440,2490" to="9855,2490"/>
                    <v:line id="_x0000_s1146" style="position:absolute;flip:x" from="9855,1665" to="9858,2490"/>
                    <v:line id="_x0000_s1147" style="position:absolute;flip:x" from="1440,1665" to="1443,2490"/>
                  </v:group>
                  <v:group id="_x0000_s1148" style="position:absolute;left:4357;top:2525;width:1052;height:825" coordorigin="1440,1665" coordsize="8418,825">
                    <v:line id="_x0000_s1149" style="position:absolute" from="1440,1665" to="9855,1665"/>
                    <v:line id="_x0000_s1150" style="position:absolute" from="1440,1920" to="9855,1920"/>
                    <v:line id="_x0000_s1151" style="position:absolute" from="1440,2235" to="9855,2235"/>
                    <v:line id="_x0000_s1152" style="position:absolute" from="1440,2490" to="9855,2490"/>
                    <v:line id="_x0000_s1153" style="position:absolute;flip:x" from="9855,1665" to="9858,2490"/>
                    <v:line id="_x0000_s1154" style="position:absolute;flip:x" from="1440,1665" to="1443,2490"/>
                  </v:group>
                  <v:group id="_x0000_s1155" style="position:absolute;left:4357;top:3649;width:1052;height:825" coordorigin="1440,1665" coordsize="8418,825">
                    <v:line id="_x0000_s1156" style="position:absolute" from="1440,1665" to="9855,1665"/>
                    <v:line id="_x0000_s1157" style="position:absolute" from="1440,1920" to="9855,1920"/>
                    <v:line id="_x0000_s1158" style="position:absolute" from="1440,2235" to="9855,2235"/>
                    <v:line id="_x0000_s1159" style="position:absolute" from="1440,2490" to="9855,2490"/>
                    <v:line id="_x0000_s1160" style="position:absolute;flip:x" from="9855,1665" to="9858,2490"/>
                    <v:line id="_x0000_s1161" style="position:absolute;flip:x" from="1440,1665" to="1443,2490"/>
                  </v:group>
                  <v:group id="_x0000_s1162" style="position:absolute;left:4357;top:4773;width:1052;height:825" coordorigin="1440,1665" coordsize="8418,825">
                    <v:line id="_x0000_s1163" style="position:absolute" from="1440,1665" to="9855,1665"/>
                    <v:line id="_x0000_s1164" style="position:absolute" from="1440,1920" to="9855,1920"/>
                    <v:line id="_x0000_s1165" style="position:absolute" from="1440,2235" to="9855,2235"/>
                    <v:line id="_x0000_s1166" style="position:absolute" from="1440,2490" to="9855,2490"/>
                    <v:line id="_x0000_s1167" style="position:absolute;flip:x" from="9855,1665" to="9858,2490"/>
                    <v:line id="_x0000_s1168" style="position:absolute;flip:x" from="1440,1665" to="1443,2490"/>
                  </v:group>
                  <v:group id="_x0000_s1169" style="position:absolute;left:4357;top:5897;width:1052;height:825" coordorigin="1440,1665" coordsize="8418,825">
                    <v:line id="_x0000_s1170" style="position:absolute" from="1440,1665" to="9855,1665"/>
                    <v:line id="_x0000_s1171" style="position:absolute" from="1440,1920" to="9855,1920"/>
                    <v:line id="_x0000_s1172" style="position:absolute" from="1440,2235" to="9855,2235"/>
                    <v:line id="_x0000_s1173" style="position:absolute" from="1440,2490" to="9855,2490"/>
                    <v:line id="_x0000_s1174" style="position:absolute;flip:x" from="9855,1665" to="9858,2490"/>
                    <v:line id="_x0000_s1175" style="position:absolute;flip:x" from="1440,1665" to="1443,2490"/>
                  </v:group>
                  <v:group id="_x0000_s1176" style="position:absolute;left:4357;top:7021;width:1052;height:825" coordorigin="1440,1665" coordsize="8418,825">
                    <v:line id="_x0000_s1177" style="position:absolute" from="1440,1665" to="9855,1665"/>
                    <v:line id="_x0000_s1178" style="position:absolute" from="1440,1920" to="9855,1920"/>
                    <v:line id="_x0000_s1179" style="position:absolute" from="1440,2235" to="9855,2235"/>
                    <v:line id="_x0000_s1180" style="position:absolute" from="1440,2490" to="9855,2490"/>
                    <v:line id="_x0000_s1181" style="position:absolute;flip:x" from="9855,1665" to="9858,2490"/>
                    <v:line id="_x0000_s1182" style="position:absolute;flip:x" from="1440,1665" to="1443,2490"/>
                  </v:group>
                  <v:group id="_x0000_s1183" style="position:absolute;left:4357;top:8145;width:1052;height:825" coordorigin="1440,1665" coordsize="8418,825">
                    <v:line id="_x0000_s1184" style="position:absolute" from="1440,1665" to="9855,1665"/>
                    <v:line id="_x0000_s1185" style="position:absolute" from="1440,1920" to="9855,1920"/>
                    <v:line id="_x0000_s1186" style="position:absolute" from="1440,2235" to="9855,2235"/>
                    <v:line id="_x0000_s1187" style="position:absolute" from="1440,2490" to="9855,2490"/>
                    <v:line id="_x0000_s1188" style="position:absolute;flip:x" from="9855,1665" to="9858,2490"/>
                    <v:line id="_x0000_s1189" style="position:absolute;flip:x" from="1440,1665" to="1443,2490"/>
                  </v:group>
                  <v:group id="_x0000_s1190" style="position:absolute;left:4357;top:9269;width:1052;height:825" coordorigin="1440,1665" coordsize="8418,825">
                    <v:line id="_x0000_s1191" style="position:absolute" from="1440,1665" to="9855,1665"/>
                    <v:line id="_x0000_s1192" style="position:absolute" from="1440,1920" to="9855,1920"/>
                    <v:line id="_x0000_s1193" style="position:absolute" from="1440,2235" to="9855,2235"/>
                    <v:line id="_x0000_s1194" style="position:absolute" from="1440,2490" to="9855,2490"/>
                    <v:line id="_x0000_s1195" style="position:absolute;flip:x" from="9855,1665" to="9858,2490"/>
                    <v:line id="_x0000_s1196" style="position:absolute;flip:x" from="1440,1665" to="1443,2490"/>
                  </v:group>
                </v:group>
              </w:pict>
            </w: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az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ez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ız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iz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oz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öz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uz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üz </w:t>
            </w:r>
          </w:p>
        </w:tc>
        <w:tc>
          <w:tcPr>
            <w:tcW w:w="3260" w:type="dxa"/>
            <w:noWrap/>
          </w:tcPr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noProof/>
              </w:rPr>
              <w:pict>
                <v:group id="_x0000_s1197" style="position:absolute;margin-left:-.2pt;margin-top:11.15pt;width:152.5pt;height:434.65pt;z-index:251656704;mso-position-horizontal-relative:text;mso-position-vertical-relative:text" coordorigin="5633,1401" coordsize="3050,8693">
                  <v:group id="_x0000_s1198" style="position:absolute;left:5633;top:1401;width:3050;height:825" coordorigin="1440,1665" coordsize="8418,825">
                    <v:line id="_x0000_s1199" style="position:absolute" from="1440,1665" to="9855,1665"/>
                    <v:line id="_x0000_s1200" style="position:absolute" from="1440,1920" to="9855,1920"/>
                    <v:line id="_x0000_s1201" style="position:absolute" from="1440,2235" to="9855,2235"/>
                    <v:line id="_x0000_s1202" style="position:absolute" from="1440,2490" to="9855,2490"/>
                    <v:line id="_x0000_s1203" style="position:absolute;flip:x" from="9855,1665" to="9858,2490"/>
                    <v:line id="_x0000_s1204" style="position:absolute;flip:x" from="1440,1665" to="1443,2490"/>
                  </v:group>
                  <v:group id="_x0000_s1205" style="position:absolute;left:5633;top:2525;width:3050;height:825" coordorigin="1440,1665" coordsize="8418,825">
                    <v:line id="_x0000_s1206" style="position:absolute" from="1440,1665" to="9855,1665"/>
                    <v:line id="_x0000_s1207" style="position:absolute" from="1440,1920" to="9855,1920"/>
                    <v:line id="_x0000_s1208" style="position:absolute" from="1440,2235" to="9855,2235"/>
                    <v:line id="_x0000_s1209" style="position:absolute" from="1440,2490" to="9855,2490"/>
                    <v:line id="_x0000_s1210" style="position:absolute;flip:x" from="9855,1665" to="9858,2490"/>
                    <v:line id="_x0000_s1211" style="position:absolute;flip:x" from="1440,1665" to="1443,2490"/>
                  </v:group>
                  <v:group id="_x0000_s1212" style="position:absolute;left:5633;top:3649;width:3050;height:825" coordorigin="1440,1665" coordsize="8418,825">
                    <v:line id="_x0000_s1213" style="position:absolute" from="1440,1665" to="9855,1665"/>
                    <v:line id="_x0000_s1214" style="position:absolute" from="1440,1920" to="9855,1920"/>
                    <v:line id="_x0000_s1215" style="position:absolute" from="1440,2235" to="9855,2235"/>
                    <v:line id="_x0000_s1216" style="position:absolute" from="1440,2490" to="9855,2490"/>
                    <v:line id="_x0000_s1217" style="position:absolute;flip:x" from="9855,1665" to="9858,2490"/>
                    <v:line id="_x0000_s1218" style="position:absolute;flip:x" from="1440,1665" to="1443,2490"/>
                  </v:group>
                  <v:group id="_x0000_s1219" style="position:absolute;left:5633;top:4773;width:3050;height:825" coordorigin="1440,1665" coordsize="8418,825">
                    <v:line id="_x0000_s1220" style="position:absolute" from="1440,1665" to="9855,1665"/>
                    <v:line id="_x0000_s1221" style="position:absolute" from="1440,1920" to="9855,1920"/>
                    <v:line id="_x0000_s1222" style="position:absolute" from="1440,2235" to="9855,2235"/>
                    <v:line id="_x0000_s1223" style="position:absolute" from="1440,2490" to="9855,2490"/>
                    <v:line id="_x0000_s1224" style="position:absolute;flip:x" from="9855,1665" to="9858,2490"/>
                    <v:line id="_x0000_s1225" style="position:absolute;flip:x" from="1440,1665" to="1443,2490"/>
                  </v:group>
                  <v:group id="_x0000_s1226" style="position:absolute;left:5633;top:5897;width:3050;height:825" coordorigin="1440,1665" coordsize="8418,825">
                    <v:line id="_x0000_s1227" style="position:absolute" from="1440,1665" to="9855,1665"/>
                    <v:line id="_x0000_s1228" style="position:absolute" from="1440,1920" to="9855,1920"/>
                    <v:line id="_x0000_s1229" style="position:absolute" from="1440,2235" to="9855,2235"/>
                    <v:line id="_x0000_s1230" style="position:absolute" from="1440,2490" to="9855,2490"/>
                    <v:line id="_x0000_s1231" style="position:absolute;flip:x" from="9855,1665" to="9858,2490"/>
                    <v:line id="_x0000_s1232" style="position:absolute;flip:x" from="1440,1665" to="1443,2490"/>
                  </v:group>
                  <v:group id="_x0000_s1233" style="position:absolute;left:5633;top:7021;width:3050;height:825" coordorigin="1440,1665" coordsize="8418,825">
                    <v:line id="_x0000_s1234" style="position:absolute" from="1440,1665" to="9855,1665"/>
                    <v:line id="_x0000_s1235" style="position:absolute" from="1440,1920" to="9855,1920"/>
                    <v:line id="_x0000_s1236" style="position:absolute" from="1440,2235" to="9855,2235"/>
                    <v:line id="_x0000_s1237" style="position:absolute" from="1440,2490" to="9855,2490"/>
                    <v:line id="_x0000_s1238" style="position:absolute;flip:x" from="9855,1665" to="9858,2490"/>
                    <v:line id="_x0000_s1239" style="position:absolute;flip:x" from="1440,1665" to="1443,2490"/>
                  </v:group>
                  <v:group id="_x0000_s1240" style="position:absolute;left:5633;top:8145;width:3050;height:825" coordorigin="1440,1665" coordsize="8418,825">
                    <v:line id="_x0000_s1241" style="position:absolute" from="1440,1665" to="9855,1665"/>
                    <v:line id="_x0000_s1242" style="position:absolute" from="1440,1920" to="9855,1920"/>
                    <v:line id="_x0000_s1243" style="position:absolute" from="1440,2235" to="9855,2235"/>
                    <v:line id="_x0000_s1244" style="position:absolute" from="1440,2490" to="9855,2490"/>
                    <v:line id="_x0000_s1245" style="position:absolute;flip:x" from="9855,1665" to="9858,2490"/>
                    <v:line id="_x0000_s1246" style="position:absolute;flip:x" from="1440,1665" to="1443,2490"/>
                  </v:group>
                  <v:group id="_x0000_s1247" style="position:absolute;left:5633;top:9269;width:3050;height:825" coordorigin="1440,1665" coordsize="8418,825">
                    <v:line id="_x0000_s1248" style="position:absolute" from="1440,1665" to="9855,1665"/>
                    <v:line id="_x0000_s1249" style="position:absolute" from="1440,1920" to="9855,1920"/>
                    <v:line id="_x0000_s1250" style="position:absolute" from="1440,2235" to="9855,2235"/>
                    <v:line id="_x0000_s1251" style="position:absolute" from="1440,2490" to="9855,2490"/>
                    <v:line id="_x0000_s1252" style="position:absolute;flip:x" from="9855,1665" to="9858,2490"/>
                    <v:line id="_x0000_s1253" style="position:absolute;flip:x" from="1440,1665" to="1443,2490"/>
                  </v:group>
                </v:group>
              </w:pict>
            </w: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borozan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dokuz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domuz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kırmızı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zeytin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Yazlık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>Nazlı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Nazan </w:t>
            </w:r>
          </w:p>
        </w:tc>
        <w:tc>
          <w:tcPr>
            <w:tcW w:w="7603" w:type="dxa"/>
            <w:noWrap/>
          </w:tcPr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>
              <w:rPr>
                <w:noProof/>
              </w:rPr>
              <w:pict>
                <v:group id="_x0000_s1254" style="position:absolute;margin-left:-.15pt;margin-top:11.15pt;width:369.45pt;height:434.65pt;z-index:251655680;mso-position-horizontal-relative:text;mso-position-vertical-relative:text" coordorigin="8894,1401" coordsize="7529,8693">
                  <v:group id="_x0000_s1255" style="position:absolute;left:8894;top:1401;width:7529;height:825" coordorigin="1440,1665" coordsize="8418,825">
                    <v:line id="_x0000_s1256" style="position:absolute" from="1440,1665" to="9855,1665"/>
                    <v:line id="_x0000_s1257" style="position:absolute" from="1440,1920" to="9855,1920"/>
                    <v:line id="_x0000_s1258" style="position:absolute" from="1440,2235" to="9855,2235"/>
                    <v:line id="_x0000_s1259" style="position:absolute" from="1440,2490" to="9855,2490"/>
                    <v:line id="_x0000_s1260" style="position:absolute;flip:x" from="9855,1665" to="9858,2490"/>
                    <v:line id="_x0000_s1261" style="position:absolute;flip:x" from="1440,1665" to="1443,2490"/>
                  </v:group>
                  <v:group id="_x0000_s1262" style="position:absolute;left:8894;top:2525;width:7529;height:825" coordorigin="1440,1665" coordsize="8418,825">
                    <v:line id="_x0000_s1263" style="position:absolute" from="1440,1665" to="9855,1665"/>
                    <v:line id="_x0000_s1264" style="position:absolute" from="1440,1920" to="9855,1920"/>
                    <v:line id="_x0000_s1265" style="position:absolute" from="1440,2235" to="9855,2235"/>
                    <v:line id="_x0000_s1266" style="position:absolute" from="1440,2490" to="9855,2490"/>
                    <v:line id="_x0000_s1267" style="position:absolute;flip:x" from="9855,1665" to="9858,2490"/>
                    <v:line id="_x0000_s1268" style="position:absolute;flip:x" from="1440,1665" to="1443,2490"/>
                  </v:group>
                  <v:group id="_x0000_s1269" style="position:absolute;left:8894;top:3649;width:7529;height:825" coordorigin="1440,1665" coordsize="8418,825">
                    <v:line id="_x0000_s1270" style="position:absolute" from="1440,1665" to="9855,1665"/>
                    <v:line id="_x0000_s1271" style="position:absolute" from="1440,1920" to="9855,1920"/>
                    <v:line id="_x0000_s1272" style="position:absolute" from="1440,2235" to="9855,2235"/>
                    <v:line id="_x0000_s1273" style="position:absolute" from="1440,2490" to="9855,2490"/>
                    <v:line id="_x0000_s1274" style="position:absolute;flip:x" from="9855,1665" to="9858,2490"/>
                    <v:line id="_x0000_s1275" style="position:absolute;flip:x" from="1440,1665" to="1443,2490"/>
                  </v:group>
                  <v:group id="_x0000_s1276" style="position:absolute;left:8894;top:4773;width:7529;height:825" coordorigin="1440,1665" coordsize="8418,825">
                    <v:line id="_x0000_s1277" style="position:absolute" from="1440,1665" to="9855,1665"/>
                    <v:line id="_x0000_s1278" style="position:absolute" from="1440,1920" to="9855,1920"/>
                    <v:line id="_x0000_s1279" style="position:absolute" from="1440,2235" to="9855,2235"/>
                    <v:line id="_x0000_s1280" style="position:absolute" from="1440,2490" to="9855,2490"/>
                    <v:line id="_x0000_s1281" style="position:absolute;flip:x" from="9855,1665" to="9858,2490"/>
                    <v:line id="_x0000_s1282" style="position:absolute;flip:x" from="1440,1665" to="1443,2490"/>
                  </v:group>
                  <v:group id="_x0000_s1283" style="position:absolute;left:8894;top:5897;width:7529;height:825" coordorigin="1440,1665" coordsize="8418,825">
                    <v:line id="_x0000_s1284" style="position:absolute" from="1440,1665" to="9855,1665"/>
                    <v:line id="_x0000_s1285" style="position:absolute" from="1440,1920" to="9855,1920"/>
                    <v:line id="_x0000_s1286" style="position:absolute" from="1440,2235" to="9855,2235"/>
                    <v:line id="_x0000_s1287" style="position:absolute" from="1440,2490" to="9855,2490"/>
                    <v:line id="_x0000_s1288" style="position:absolute;flip:x" from="9855,1665" to="9858,2490"/>
                    <v:line id="_x0000_s1289" style="position:absolute;flip:x" from="1440,1665" to="1443,2490"/>
                  </v:group>
                  <v:group id="_x0000_s1290" style="position:absolute;left:8894;top:7021;width:7529;height:825" coordorigin="1440,1665" coordsize="8418,825">
                    <v:line id="_x0000_s1291" style="position:absolute" from="1440,1665" to="9855,1665"/>
                    <v:line id="_x0000_s1292" style="position:absolute" from="1440,1920" to="9855,1920"/>
                    <v:line id="_x0000_s1293" style="position:absolute" from="1440,2235" to="9855,2235"/>
                    <v:line id="_x0000_s1294" style="position:absolute" from="1440,2490" to="9855,2490"/>
                    <v:line id="_x0000_s1295" style="position:absolute;flip:x" from="9855,1665" to="9858,2490"/>
                    <v:line id="_x0000_s1296" style="position:absolute;flip:x" from="1440,1665" to="1443,2490"/>
                  </v:group>
                  <v:group id="_x0000_s1297" style="position:absolute;left:8894;top:8145;width:7529;height:825" coordorigin="1440,1665" coordsize="8418,825">
                    <v:line id="_x0000_s1298" style="position:absolute" from="1440,1665" to="9855,1665"/>
                    <v:line id="_x0000_s1299" style="position:absolute" from="1440,1920" to="9855,1920"/>
                    <v:line id="_x0000_s1300" style="position:absolute" from="1440,2235" to="9855,2235"/>
                    <v:line id="_x0000_s1301" style="position:absolute" from="1440,2490" to="9855,2490"/>
                    <v:line id="_x0000_s1302" style="position:absolute;flip:x" from="9855,1665" to="9858,2490"/>
                    <v:line id="_x0000_s1303" style="position:absolute;flip:x" from="1440,1665" to="1443,2490"/>
                  </v:group>
                  <v:group id="_x0000_s1304" style="position:absolute;left:8894;top:9269;width:7529;height:825" coordorigin="1440,1665" coordsize="8418,825">
                    <v:line id="_x0000_s1305" style="position:absolute" from="1440,1665" to="9855,1665"/>
                    <v:line id="_x0000_s1306" style="position:absolute" from="1440,1920" to="9855,1920"/>
                    <v:line id="_x0000_s1307" style="position:absolute" from="1440,2235" to="9855,2235"/>
                    <v:line id="_x0000_s1308" style="position:absolute" from="1440,2490" to="9855,2490"/>
                    <v:line id="_x0000_s1309" style="position:absolute;flip:x" from="9855,1665" to="9858,2490"/>
                    <v:line id="_x0000_s1310" style="position:absolute;flip:x" from="1440,1665" to="1443,2490"/>
                  </v:group>
                </v:group>
              </w:pict>
            </w: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Nazlı zeytini süzdü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Suzan sebze yetiştir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Ozan yıldızlara </w:t>
            </w:r>
            <w:r w:rsidRPr="00705954">
              <w:rPr>
                <w:rFonts w:ascii="Hand writing Mutlu" w:hAnsi="Hand writing Mutlu"/>
                <w:b/>
                <w:sz w:val="70"/>
                <w:szCs w:val="70"/>
              </w:rPr>
              <w:t>bak</w:t>
            </w: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Zeki bak buzurna.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Araba bozulmuş.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>Ziya</w:t>
            </w:r>
            <w:r w:rsidRPr="00705954">
              <w:rPr>
                <w:rFonts w:ascii="Times New Roman" w:hAnsi="Times New Roman"/>
                <w:b/>
                <w:sz w:val="72"/>
                <w:szCs w:val="72"/>
              </w:rPr>
              <w:t xml:space="preserve"> </w:t>
            </w: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9 kaz almış 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>Oya kuzumuz oldu.</w:t>
            </w:r>
          </w:p>
          <w:p w:rsidR="005F49F9" w:rsidRPr="00705954" w:rsidRDefault="005F49F9" w:rsidP="00705954">
            <w:pPr>
              <w:spacing w:after="0" w:line="240" w:lineRule="auto"/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05954">
              <w:rPr>
                <w:rFonts w:ascii="Hand writing Mutlu" w:hAnsi="Hand writing Mutlu"/>
                <w:b/>
                <w:sz w:val="72"/>
                <w:szCs w:val="72"/>
              </w:rPr>
              <w:t xml:space="preserve">Zeki kıyıda yürüdü </w:t>
            </w:r>
          </w:p>
        </w:tc>
      </w:tr>
    </w:tbl>
    <w:p w:rsidR="005F49F9" w:rsidRPr="00251575" w:rsidRDefault="005F49F9" w:rsidP="00D140F0">
      <w:pPr>
        <w:jc w:val="center"/>
        <w:rPr>
          <w:rFonts w:ascii="Times New Roman" w:hAnsi="Times New Roman"/>
          <w:sz w:val="40"/>
        </w:rPr>
      </w:pPr>
      <w:hyperlink r:id="rId4" w:history="1">
        <w:r w:rsidRPr="001E4547">
          <w:rPr>
            <w:rStyle w:val="Hyperlink"/>
            <w:rFonts w:ascii="Times New Roman" w:hAnsi="Times New Roman"/>
            <w:sz w:val="40"/>
          </w:rPr>
          <w:t>www.sorubak.com</w:t>
        </w:r>
      </w:hyperlink>
      <w:r>
        <w:rPr>
          <w:rFonts w:ascii="Times New Roman" w:hAnsi="Times New Roman"/>
          <w:sz w:val="40"/>
        </w:rPr>
        <w:t xml:space="preserve"> </w:t>
      </w:r>
    </w:p>
    <w:p w:rsidR="005F49F9" w:rsidRPr="00393063" w:rsidRDefault="005F49F9">
      <w:pPr>
        <w:rPr>
          <w:rFonts w:ascii="Hand writing Mutlu" w:hAnsi="Hand writing Mutlu"/>
          <w:b/>
          <w:sz w:val="40"/>
        </w:rPr>
      </w:pPr>
    </w:p>
    <w:sectPr w:rsidR="005F49F9" w:rsidRPr="00393063" w:rsidSect="00393063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063"/>
    <w:rsid w:val="000138FC"/>
    <w:rsid w:val="00090800"/>
    <w:rsid w:val="001859BF"/>
    <w:rsid w:val="001E4547"/>
    <w:rsid w:val="00251575"/>
    <w:rsid w:val="00253C37"/>
    <w:rsid w:val="00393063"/>
    <w:rsid w:val="004E2B53"/>
    <w:rsid w:val="0052489F"/>
    <w:rsid w:val="005747DD"/>
    <w:rsid w:val="00577BC3"/>
    <w:rsid w:val="005F49F9"/>
    <w:rsid w:val="006C76E4"/>
    <w:rsid w:val="00705954"/>
    <w:rsid w:val="007A0D1D"/>
    <w:rsid w:val="00854D8B"/>
    <w:rsid w:val="008C2F5C"/>
    <w:rsid w:val="00A053A6"/>
    <w:rsid w:val="00A154E6"/>
    <w:rsid w:val="00AD753E"/>
    <w:rsid w:val="00D140F0"/>
    <w:rsid w:val="00EA56D3"/>
    <w:rsid w:val="00EC3040"/>
    <w:rsid w:val="00F133A2"/>
    <w:rsid w:val="00F82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04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9306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140F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70</Words>
  <Characters>404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ASUS</dc:creator>
  <cp:keywords>www.sorubak.com</cp:keywords>
  <dc:description>www.sorubak.com</dc:description>
  <cp:lastModifiedBy>edanur</cp:lastModifiedBy>
  <cp:revision>4</cp:revision>
  <cp:lastPrinted>2011-02-26T13:58:00Z</cp:lastPrinted>
  <dcterms:created xsi:type="dcterms:W3CDTF">2011-02-26T16:39:00Z</dcterms:created>
  <dcterms:modified xsi:type="dcterms:W3CDTF">2014-03-01T18:15:00Z</dcterms:modified>
  <cp:category>www.sorubak.com</cp:category>
</cp:coreProperties>
</file>