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9B0" w:rsidRPr="00F7243C" w:rsidRDefault="009C09B0" w:rsidP="0019004A">
      <w:pPr>
        <w:jc w:val="center"/>
        <w:rPr>
          <w:rFonts w:ascii="Hand writing Mutlu" w:hAnsi="Hand writing Mutlu"/>
          <w:sz w:val="96"/>
          <w:szCs w:val="96"/>
        </w:rPr>
      </w:pPr>
      <w:r w:rsidRPr="00F7243C">
        <w:rPr>
          <w:rFonts w:ascii="Hand writing Mutlu" w:hAnsi="Hand writing Mutlu"/>
          <w:sz w:val="96"/>
          <w:szCs w:val="96"/>
        </w:rPr>
        <w:t>Z z</w:t>
      </w:r>
    </w:p>
    <w:p w:rsidR="009C09B0" w:rsidRPr="00F7243C" w:rsidRDefault="009C09B0" w:rsidP="0019004A">
      <w:pPr>
        <w:jc w:val="both"/>
        <w:rPr>
          <w:rFonts w:ascii="Hand writing Mutlu" w:hAnsi="Hand writing Mutlu"/>
          <w:sz w:val="52"/>
          <w:szCs w:val="52"/>
        </w:rPr>
      </w:pPr>
      <w:r w:rsidRPr="00F7243C">
        <w:rPr>
          <w:rFonts w:ascii="Hand writing Mutlu" w:hAnsi="Hand writing Mutlu"/>
          <w:sz w:val="52"/>
          <w:szCs w:val="52"/>
        </w:rPr>
        <w:t>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 z</w:t>
      </w:r>
    </w:p>
    <w:p w:rsidR="009C09B0" w:rsidRDefault="009C09B0" w:rsidP="0019004A">
      <w:pPr>
        <w:jc w:val="both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4.9pt;margin-top:352.9pt;width:461.25pt;height:.75pt;z-index:251658240" o:connectortype="straight"/>
        </w:pict>
      </w:r>
      <w:r w:rsidRPr="00F7243C">
        <w:rPr>
          <w:rFonts w:ascii="Hand writing Mutlu" w:hAnsi="Hand writing Mutlu"/>
          <w:sz w:val="52"/>
          <w:szCs w:val="52"/>
        </w:rPr>
        <w:t xml:space="preserve">Ez ez ez ez ez ez ez ez ez ez ez ez az az az az az az az az az az </w:t>
      </w:r>
      <w:r w:rsidRPr="00F7243C">
        <w:rPr>
          <w:rFonts w:ascii="Hand writing Mutlu" w:hAnsi="Hand writing Mutlu"/>
          <w:sz w:val="48"/>
          <w:szCs w:val="48"/>
        </w:rPr>
        <w:t xml:space="preserve">oz oz oz oz oz oz oz oz oz oz oz oz iz iz iz iz iz iz iz iz iz iz iz iz iz uz uz uz uz uz uz uz uz uz uz uz ız ız ız ız ız ız ız ız ız ız ız ız ız öz öz öz öz öz öz öz öz öz öz öz öz üz üz üz üz üz üz üz üz üz üz üz ze ze ze ze ze ze ze ze ze ze ze ze ze za za za za za za za za za za za zi zi zi zi zi zi zi zi zi zi zi zi zi zu zu zu zu zu zu zu zu zu zu zu zo zo zo zo zo zo zo zo zo zo zo zo zı zı zı zı zı zı zı zı zı zı zı zı zı zö zö zö zö zö zö zö zö zö zö zö zö zü zü zü zü zü zü zü zü zü zü zü </w:t>
      </w:r>
    </w:p>
    <w:p w:rsidR="009C09B0" w:rsidRPr="00F7243C" w:rsidRDefault="009C09B0" w:rsidP="0019004A">
      <w:pPr>
        <w:jc w:val="both"/>
        <w:rPr>
          <w:rFonts w:ascii="Hand writing Mutlu" w:hAnsi="Hand writing Mutlu"/>
        </w:rPr>
      </w:pPr>
      <w:hyperlink r:id="rId6" w:history="1">
        <w:r w:rsidRPr="008E459C">
          <w:rPr>
            <w:rStyle w:val="Hyperlink"/>
            <w:rFonts w:ascii="Hand writing Mutlu" w:hAnsi="Hand writing Mutlu"/>
            <w:sz w:val="48"/>
            <w:szCs w:val="48"/>
          </w:rPr>
          <w:t>www.sorubak.com</w:t>
        </w:r>
      </w:hyperlink>
      <w:r>
        <w:rPr>
          <w:rFonts w:ascii="Hand writing Mutlu" w:hAnsi="Hand writing Mutlu"/>
          <w:sz w:val="48"/>
          <w:szCs w:val="48"/>
        </w:rPr>
        <w:t xml:space="preserve"> </w:t>
      </w:r>
    </w:p>
    <w:sectPr w:rsidR="009C09B0" w:rsidRPr="00F7243C" w:rsidSect="002374B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9B0" w:rsidRDefault="009C09B0" w:rsidP="0019004A">
      <w:pPr>
        <w:spacing w:after="0" w:line="240" w:lineRule="auto"/>
      </w:pPr>
      <w:r>
        <w:separator/>
      </w:r>
    </w:p>
  </w:endnote>
  <w:endnote w:type="continuationSeparator" w:id="0">
    <w:p w:rsidR="009C09B0" w:rsidRDefault="009C09B0" w:rsidP="00190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9B0" w:rsidRDefault="009C09B0" w:rsidP="0019004A">
      <w:pPr>
        <w:spacing w:after="0" w:line="240" w:lineRule="auto"/>
      </w:pPr>
      <w:r>
        <w:separator/>
      </w:r>
    </w:p>
  </w:footnote>
  <w:footnote w:type="continuationSeparator" w:id="0">
    <w:p w:rsidR="009C09B0" w:rsidRDefault="009C09B0" w:rsidP="00190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9B0" w:rsidRDefault="009C09B0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</w:p>
  <w:p w:rsidR="009C09B0" w:rsidRDefault="009C09B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004A"/>
    <w:rsid w:val="0019004A"/>
    <w:rsid w:val="002312CB"/>
    <w:rsid w:val="002374B8"/>
    <w:rsid w:val="004752EC"/>
    <w:rsid w:val="00553D10"/>
    <w:rsid w:val="007E73B9"/>
    <w:rsid w:val="008E459C"/>
    <w:rsid w:val="009C09B0"/>
    <w:rsid w:val="00D64F8A"/>
    <w:rsid w:val="00E96E58"/>
    <w:rsid w:val="00F0033A"/>
    <w:rsid w:val="00F7243C"/>
    <w:rsid w:val="00FC7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4B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00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9004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900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04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9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004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7243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3</Pages>
  <Words>150</Words>
  <Characters>861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ahmet</dc:creator>
  <cp:keywords>www.sorubak.com</cp:keywords>
  <dc:description>www.sorubak.com</dc:description>
  <cp:lastModifiedBy>edanur</cp:lastModifiedBy>
  <cp:revision>3</cp:revision>
  <cp:lastPrinted>2013-12-29T19:14:00Z</cp:lastPrinted>
  <dcterms:created xsi:type="dcterms:W3CDTF">2013-12-29T18:40:00Z</dcterms:created>
  <dcterms:modified xsi:type="dcterms:W3CDTF">2014-01-04T18:05:00Z</dcterms:modified>
  <cp:category>www.sorubak.com</cp:category>
</cp:coreProperties>
</file>