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11" w:rsidRPr="002D40F2" w:rsidRDefault="00F44411" w:rsidP="005C3E8B">
      <w:pPr>
        <w:jc w:val="center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ZİHİNDEN PROBLEMLER</w:t>
      </w:r>
    </w:p>
    <w:p w:rsidR="00F44411" w:rsidRPr="002D40F2" w:rsidRDefault="00F44411" w:rsidP="002D40F2">
      <w:pPr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* Aşağıdaki problemleri, zihinden çözünüz.</w:t>
      </w:r>
    </w:p>
    <w:p w:rsidR="00F44411" w:rsidRPr="002D40F2" w:rsidRDefault="00F44411" w:rsidP="00847114">
      <w:pPr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1-)  5 deste kalemin 20 eksiği kaç kalemdir?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noProof/>
          <w:sz w:val="24"/>
          <w:szCs w:val="24"/>
          <w:lang w:eastAsia="tr-TR"/>
        </w:rPr>
        <w:t xml:space="preserve">YANIT: 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2-) 90 sayısının 30 eksiği kaçtır?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noProof/>
          <w:sz w:val="24"/>
          <w:szCs w:val="24"/>
          <w:lang w:eastAsia="tr-TR"/>
        </w:rPr>
        <w:t>YANIT: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3-)Hakan 40 yıl sonra 70 yaşında olacağına göre, şimdi kaç yaşındadır?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noProof/>
          <w:sz w:val="24"/>
          <w:szCs w:val="24"/>
          <w:lang w:eastAsia="tr-TR"/>
        </w:rPr>
        <w:t xml:space="preserve">YANIT: 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 xml:space="preserve">4-) Cemre, Kerem' den </w:t>
      </w:r>
      <w:smartTag w:uri="urn:schemas-microsoft-com:office:smarttags" w:element="metricconverter">
        <w:smartTagPr>
          <w:attr w:name="ProductID" w:val="40 kg"/>
        </w:smartTagPr>
        <w:r w:rsidRPr="002D40F2">
          <w:rPr>
            <w:rFonts w:ascii="Arial" w:hAnsi="Arial" w:cs="Arial"/>
            <w:sz w:val="24"/>
            <w:szCs w:val="24"/>
          </w:rPr>
          <w:t>40 kg</w:t>
        </w:r>
      </w:smartTag>
      <w:r w:rsidRPr="002D40F2">
        <w:rPr>
          <w:rFonts w:ascii="Arial" w:hAnsi="Arial" w:cs="Arial"/>
          <w:sz w:val="24"/>
          <w:szCs w:val="24"/>
        </w:rPr>
        <w:t xml:space="preserve"> ağırdır. Cemre </w:t>
      </w:r>
      <w:smartTag w:uri="urn:schemas-microsoft-com:office:smarttags" w:element="metricconverter">
        <w:smartTagPr>
          <w:attr w:name="ProductID" w:val="55 kg"/>
        </w:smartTagPr>
        <w:r w:rsidRPr="002D40F2">
          <w:rPr>
            <w:rFonts w:ascii="Arial" w:hAnsi="Arial" w:cs="Arial"/>
            <w:sz w:val="24"/>
            <w:szCs w:val="24"/>
          </w:rPr>
          <w:t>55 kg</w:t>
        </w:r>
      </w:smartTag>
      <w:r w:rsidRPr="002D40F2">
        <w:rPr>
          <w:rFonts w:ascii="Arial" w:hAnsi="Arial" w:cs="Arial"/>
          <w:sz w:val="24"/>
          <w:szCs w:val="24"/>
        </w:rPr>
        <w:t xml:space="preserve"> olduğuna göre, Kerem kaç kg' dır?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noProof/>
          <w:sz w:val="24"/>
          <w:szCs w:val="24"/>
          <w:lang w:eastAsia="tr-TR"/>
        </w:rPr>
        <w:t>YANIT: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5-) 8 deste silgi, 2 deste silgiden kaç tane fazladır?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noProof/>
          <w:sz w:val="24"/>
          <w:szCs w:val="24"/>
          <w:lang w:eastAsia="tr-TR"/>
        </w:rPr>
        <w:t xml:space="preserve">YANIT: 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6-) 3 deste, 1 düzineden kaç fazladır?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 xml:space="preserve">YANIT: 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 w:rsidRPr="002D40F2">
        <w:rPr>
          <w:rFonts w:ascii="Arial" w:hAnsi="Arial" w:cs="Arial"/>
          <w:sz w:val="24"/>
          <w:szCs w:val="24"/>
        </w:rPr>
        <w:t>7-)</w:t>
      </w:r>
      <w:r>
        <w:rPr>
          <w:rFonts w:ascii="Arial" w:hAnsi="Arial" w:cs="Arial"/>
          <w:sz w:val="24"/>
          <w:szCs w:val="24"/>
        </w:rPr>
        <w:t>Mevcudu 40 olan bir sınıfta 25 erkek öğrenci vardır. Kız öğrenci sayısı kaçtır?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YANIT: 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8-) En küçük 2 basamaklı sayının, 30 fazlası kaçtır? 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YANIT: 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</w:p>
    <w:p w:rsidR="00F44411" w:rsidRDefault="00F44411" w:rsidP="000231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*Aşağıdaki ifadelerde boş bırakılan yerleri önce tahmini olarak tamamlayınız. Sonra tahmininiz ile işlem sonucunu karşılaştırınız.</w:t>
      </w:r>
    </w:p>
    <w:p w:rsidR="00F44411" w:rsidRDefault="00F44411" w:rsidP="0002310A">
      <w:pPr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sz w:val="24"/>
          <w:szCs w:val="24"/>
        </w:rPr>
        <w:t>1-)</w:t>
      </w:r>
      <w:r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4" w:history="1">
        <w:r w:rsidRPr="00A25724">
          <w:rPr>
            <w:rFonts w:ascii="Arial" w:hAnsi="Arial" w:cs="Arial"/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0.gstatic.com/images?q=tbn:ANd9GcTLDlaQbZdlq9d1Sx3HfM4p38Jj2Bh_FrgbQNOv_paT3lbaURhsPAQ7xlGK" href="https://www.google.com.tr/imgres?imgurl&amp;imgrefurl=http://www.xn--boyamaoyunlar-gbc.com/kad%C4%B1nlar-i%C3%A7in-moda-boyama.html&amp;h=0&amp;w=0&amp;sz=1&amp;tbnid=vEhcKxDHXPytWM&amp;tbnh=204&amp;tbnw=224&amp;zoom=1&amp;docid=R8KjNXnt0xtPAM&amp;ei=ztz5Uo-jIImOtAb4iYAw&amp;ved=0CAIQsCUo" style="width:84pt;height:61.5pt;visibility:visible" o:button="t">
              <v:fill o:detectmouseclick="t"/>
              <v:imagedata r:id="rId5" o:title=""/>
            </v:shape>
          </w:pict>
        </w:r>
      </w:hyperlink>
      <w:hyperlink r:id="rId6" w:history="1">
        <w:r w:rsidRPr="00A25724">
          <w:rPr>
            <w:rFonts w:ascii="Times New Roman" w:hAnsi="Times New Roman"/>
            <w:noProof/>
            <w:color w:val="0000FF"/>
            <w:sz w:val="24"/>
            <w:szCs w:val="24"/>
            <w:lang w:eastAsia="tr-TR"/>
          </w:rPr>
          <w:pict>
            <v:shape id="Resim 4" o:spid="_x0000_i1026" type="#_x0000_t75" alt="http://t3.gstatic.com/images?q=tbn:ANd9GcSJyngGix2bu0zUabqwZfq5IRcn5pgnFtCGTMHiC_6q_oABHK2qgg" href="http://www.google.com.tr/url?sa=i&amp;source=images&amp;cd=&amp;cad=rja&amp;docid=tO42sQAZmk4ZCM&amp;tbnid=HV37mvpskx6OtM&amp;ved=0CAgQjRw&amp;url=http://www.bilginim.com/elbise-boyama-sayfalari/&amp;ei=6tz5UoKWM5OShgf6ooGIDQ&amp;psig=AFQjCNE76MT53z0DqYSzB2OV04CEON8KVQ&amp;ust=13921931309128" style="width:110.25pt;height:1in;visibility:visible" o:button="t">
              <v:fill o:detectmouseclick="t"/>
              <v:imagedata r:id="rId7" o:title=""/>
            </v:shape>
          </w:pict>
        </w:r>
      </w:hyperlink>
      <w:hyperlink r:id="rId8" w:history="1">
        <w:r w:rsidRPr="00A25724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esim 11" o:spid="_x0000_i1027" type="#_x0000_t75" alt="https://encrypted-tbn3.gstatic.com/images?q=tbn:ANd9GcSR-OzuzhaOMz3pOjXzS7aSsnYiWQUKNA9Fc21m57MeGGNCu3eQwTXXezMG" href="https://www.google.com.tr/search?biw=1366&amp;bih=643&amp;tbm=isch&amp;q=ayakkab%C4%B1+resmi+boyama+anas%C4%B1n%C4%B1f%C4%B1&amp;revid=20079906" style="width:72.75pt;height:1in;visibility:visible" o:button="t">
              <v:fill o:detectmouseclick="t"/>
              <v:imagedata r:id="rId9" o:title=""/>
            </v:shape>
          </w:pict>
        </w:r>
      </w:hyperlink>
      <w:hyperlink r:id="rId10" w:history="1">
        <w:r w:rsidRPr="00A25724">
          <w:rPr>
            <w:noProof/>
            <w:color w:val="0000FF"/>
            <w:lang w:eastAsia="tr-TR"/>
          </w:rPr>
          <w:pict>
            <v:shape id="irc_mi" o:spid="_x0000_i1028" type="#_x0000_t75" alt="http://www.colorear-dibujos.com/dibujos/pantalonesparacolorear/dibujodepantalonesparacolorear2.jpg" href="http://www.google.com.tr/url?sa=i&amp;rct=j&amp;q=&amp;esrc=s&amp;source=images&amp;cd=&amp;cad=rja&amp;docid=R8KjNXnt0xtPAM&amp;tbnid=LFRtr0mqucCwkM:&amp;ved=0CAUQjRw&amp;url=http://www.colorear-dibujos.com/pantalonesparacolorear.html&amp;ei=vd35Us2yEoKVtQawrIGYDw&amp;bvm=bv.61190604,d.Yms&amp;psig=AFQjCNFZ1GTed8kpGv5DMfs9Vhw_bUTBRg&amp;ust=13921932417600" style="width:103.5pt;height:60.75pt;visibility:visible" o:button="t">
              <v:fill o:detectmouseclick="t"/>
              <v:imagedata r:id="rId11" o:title=""/>
            </v:shape>
          </w:pict>
        </w:r>
      </w:hyperlink>
    </w:p>
    <w:p w:rsidR="00F44411" w:rsidRPr="0002310A" w:rsidRDefault="00F44411" w:rsidP="0002310A">
      <w:pPr>
        <w:tabs>
          <w:tab w:val="left" w:pos="2730"/>
          <w:tab w:val="center" w:pos="4536"/>
          <w:tab w:val="left" w:pos="6210"/>
        </w:tabs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t xml:space="preserve">            </w:t>
      </w:r>
      <w:r w:rsidRPr="0002310A">
        <w:rPr>
          <w:rFonts w:ascii="Arial" w:hAnsi="Arial" w:cs="Arial"/>
          <w:noProof/>
          <w:lang w:eastAsia="tr-TR"/>
        </w:rPr>
        <w:t>68</w:t>
      </w:r>
      <w:r>
        <w:rPr>
          <w:rFonts w:ascii="Arial" w:hAnsi="Arial" w:cs="Arial"/>
          <w:noProof/>
          <w:lang w:eastAsia="tr-TR"/>
        </w:rPr>
        <w:t xml:space="preserve"> TL</w:t>
      </w:r>
      <w:r>
        <w:rPr>
          <w:rFonts w:ascii="Arial" w:hAnsi="Arial" w:cs="Arial"/>
          <w:noProof/>
          <w:lang w:eastAsia="tr-TR"/>
        </w:rPr>
        <w:tab/>
        <w:t>68 TL                       72 TL                      56 TL</w:t>
      </w:r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97 TL param var. Bir ceket alırsam yaklaşık ................... TL param kalır.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İşlem Sonucu: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hyperlink r:id="rId12" w:history="1">
        <w:r w:rsidRPr="00A25724">
          <w:rPr>
            <w:rFonts w:ascii="Arial" w:hAnsi="Arial" w:cs="Arial"/>
            <w:noProof/>
            <w:sz w:val="24"/>
            <w:szCs w:val="24"/>
            <w:lang w:eastAsia="tr-TR"/>
          </w:rPr>
          <w:pict>
            <v:shape id="_x0000_i1029" type="#_x0000_t75" alt="http://3.bp.blogspot.com/-tR7OzhuhW7g/Ua9jR_pysxI/AAAAAAAAGbk/CyqiT_4eVjA/s1600/Kareli+ka%C4%9F%C4%B1t+1+cm.png" href="http://3.bp.blogspot.com/-tR7OzhuhW7g/Ua9jR_pysxI/AAAAAAAAGbk/CyqiT_4eVjA/s1600/Kareli+ka%C4%9F%C4%B1t+1+cm.p" style="width:177pt;height:65.25pt;visibility:visible" o:button="t">
              <v:fill o:detectmouseclick="t"/>
              <v:imagedata r:id="rId13" o:title=""/>
            </v:shape>
          </w:pict>
        </w:r>
      </w:hyperlink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2D40F2">
        <w:rPr>
          <w:rFonts w:ascii="Arial" w:hAnsi="Arial" w:cs="Arial"/>
          <w:sz w:val="24"/>
          <w:szCs w:val="24"/>
        </w:rPr>
        <w:t xml:space="preserve">-) </w:t>
      </w:r>
      <w:r>
        <w:rPr>
          <w:rFonts w:ascii="Arial" w:hAnsi="Arial" w:cs="Arial"/>
          <w:sz w:val="24"/>
          <w:szCs w:val="24"/>
        </w:rPr>
        <w:t>86 TL param var. Bir ayakkabı alırsam yaklaşık ...................TL param kalır.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İşlem Sonucu: 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hyperlink r:id="rId14" w:history="1">
        <w:r w:rsidRPr="00A25724">
          <w:rPr>
            <w:rFonts w:ascii="Arial" w:hAnsi="Arial" w:cs="Arial"/>
            <w:noProof/>
            <w:sz w:val="24"/>
            <w:szCs w:val="24"/>
            <w:lang w:eastAsia="tr-TR"/>
          </w:rPr>
          <w:pict>
            <v:shape id="_x0000_i1030" type="#_x0000_t75" alt="http://3.bp.blogspot.com/-tR7OzhuhW7g/Ua9jR_pysxI/AAAAAAAAGbk/CyqiT_4eVjA/s1600/Kareli+ka%C4%9F%C4%B1t+1+cm.png" href="http://3.bp.blogspot.com/-tR7OzhuhW7g/Ua9jR_pysxI/AAAAAAAAGbk/CyqiT_4eVjA/s1600/Kareli+ka%C4%9F%C4%B1t+1+cm.p" style="width:177pt;height:65.25pt;visibility:visible" o:button="t">
              <v:fill o:detectmouseclick="t"/>
              <v:imagedata r:id="rId13" o:title=""/>
            </v:shape>
          </w:pict>
        </w:r>
      </w:hyperlink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2D40F2">
        <w:rPr>
          <w:rFonts w:ascii="Arial" w:hAnsi="Arial" w:cs="Arial"/>
          <w:sz w:val="24"/>
          <w:szCs w:val="24"/>
        </w:rPr>
        <w:t>-)</w:t>
      </w:r>
      <w:r>
        <w:rPr>
          <w:rFonts w:ascii="Arial" w:hAnsi="Arial" w:cs="Arial"/>
          <w:sz w:val="24"/>
          <w:szCs w:val="24"/>
        </w:rPr>
        <w:t>78 TL param var. Bir pantolon alırsam yaklaşık ......................TL param kalır.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İşlem Sonucu: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hyperlink r:id="rId15" w:history="1">
        <w:r w:rsidRPr="00A25724">
          <w:rPr>
            <w:rFonts w:ascii="Arial" w:hAnsi="Arial" w:cs="Arial"/>
            <w:noProof/>
            <w:sz w:val="24"/>
            <w:szCs w:val="24"/>
            <w:lang w:eastAsia="tr-TR"/>
          </w:rPr>
          <w:pict>
            <v:shape id="_x0000_i1031" type="#_x0000_t75" alt="http://3.bp.blogspot.com/-tR7OzhuhW7g/Ua9jR_pysxI/AAAAAAAAGbk/CyqiT_4eVjA/s1600/Kareli+ka%C4%9F%C4%B1t+1+cm.png" href="http://3.bp.blogspot.com/-tR7OzhuhW7g/Ua9jR_pysxI/AAAAAAAAGbk/CyqiT_4eVjA/s1600/Kareli+ka%C4%9F%C4%B1t+1+cm.p" style="width:177pt;height:65.25pt;visibility:visible" o:button="t">
              <v:fill o:detectmouseclick="t"/>
              <v:imagedata r:id="rId13" o:title=""/>
            </v:shape>
          </w:pict>
        </w:r>
      </w:hyperlink>
    </w:p>
    <w:p w:rsidR="00F44411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2D40F2">
        <w:rPr>
          <w:rFonts w:ascii="Arial" w:hAnsi="Arial" w:cs="Arial"/>
          <w:sz w:val="24"/>
          <w:szCs w:val="24"/>
        </w:rPr>
        <w:t>-)</w:t>
      </w:r>
      <w:r>
        <w:rPr>
          <w:rFonts w:ascii="Arial" w:hAnsi="Arial" w:cs="Arial"/>
          <w:sz w:val="24"/>
          <w:szCs w:val="24"/>
        </w:rPr>
        <w:t xml:space="preserve"> 86 TL param var. Bir etek alırsam yaklaşık ......................TL param kalır.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İşlem Sonucu:   </w:t>
      </w:r>
      <w:hyperlink r:id="rId16" w:history="1">
        <w:r w:rsidRPr="00A73CB8">
          <w:rPr>
            <w:rStyle w:val="Hyperlink"/>
            <w:rFonts w:ascii="Arial" w:hAnsi="Arial" w:cs="Arial"/>
            <w:sz w:val="24"/>
            <w:szCs w:val="24"/>
          </w:rPr>
          <w:t>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F44411" w:rsidRPr="002D40F2" w:rsidRDefault="00F44411" w:rsidP="005C3E8B">
      <w:pPr>
        <w:jc w:val="both"/>
        <w:rPr>
          <w:rFonts w:ascii="Arial" w:hAnsi="Arial" w:cs="Arial"/>
          <w:sz w:val="24"/>
          <w:szCs w:val="24"/>
        </w:rPr>
      </w:pPr>
      <w:hyperlink r:id="rId17" w:history="1">
        <w:r w:rsidRPr="00A25724">
          <w:rPr>
            <w:rFonts w:ascii="Arial" w:hAnsi="Arial" w:cs="Arial"/>
            <w:noProof/>
            <w:sz w:val="24"/>
            <w:szCs w:val="24"/>
            <w:lang w:eastAsia="tr-TR"/>
          </w:rPr>
          <w:pict>
            <v:shape id="_x0000_i1032" type="#_x0000_t75" alt="http://3.bp.blogspot.com/-tR7OzhuhW7g/Ua9jR_pysxI/AAAAAAAAGbk/CyqiT_4eVjA/s1600/Kareli+ka%C4%9F%C4%B1t+1+cm.png" href="http://3.bp.blogspot.com/-tR7OzhuhW7g/Ua9jR_pysxI/AAAAAAAAGbk/CyqiT_4eVjA/s1600/Kareli+ka%C4%9F%C4%B1t+1+cm.p" style="width:177pt;height:65.25pt;visibility:visible" o:button="t">
              <v:fill o:detectmouseclick="t"/>
              <v:imagedata r:id="rId13" o:title=""/>
            </v:shape>
          </w:pict>
        </w:r>
      </w:hyperlink>
      <w:hyperlink r:id="rId18" w:history="1">
        <w:r w:rsidRPr="00A25724">
          <w:rPr>
            <w:rFonts w:ascii="Arial" w:hAnsi="Arial" w:cs="Arial"/>
            <w:noProof/>
            <w:sz w:val="24"/>
            <w:szCs w:val="24"/>
            <w:lang w:eastAsia="tr-TR"/>
          </w:rPr>
          <w:pict>
            <v:shape id="_x0000_i1033" type="#_x0000_t75" alt="http://3.bp.blogspot.com/-tR7OzhuhW7g/Ua9jR_pysxI/AAAAAAAAGbk/CyqiT_4eVjA/s1600/Kareli+ka%C4%9F%C4%B1t+1+cm.png" href="http://3.bp.blogspot.com/-tR7OzhuhW7g/Ua9jR_pysxI/AAAAAAAAGbk/CyqiT_4eVjA/s1600/Kareli+ka%C4%9F%C4%B1t+1+cm.p" style="width:177pt;height:65.25pt;visibility:visible" o:button="t">
              <v:fill o:detectmouseclick="t"/>
              <v:imagedata r:id="rId13" o:title=""/>
            </v:shape>
          </w:pict>
        </w:r>
      </w:hyperlink>
    </w:p>
    <w:sectPr w:rsidR="00F44411" w:rsidRPr="002D40F2" w:rsidSect="00BE4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442"/>
    <w:rsid w:val="00004875"/>
    <w:rsid w:val="00014EB9"/>
    <w:rsid w:val="00015DCC"/>
    <w:rsid w:val="00022F27"/>
    <w:rsid w:val="0002310A"/>
    <w:rsid w:val="00025983"/>
    <w:rsid w:val="00037537"/>
    <w:rsid w:val="00051DB8"/>
    <w:rsid w:val="00065E0F"/>
    <w:rsid w:val="00071553"/>
    <w:rsid w:val="00080863"/>
    <w:rsid w:val="000910BC"/>
    <w:rsid w:val="000C07FD"/>
    <w:rsid w:val="000C6D5D"/>
    <w:rsid w:val="000D41A7"/>
    <w:rsid w:val="000E23D1"/>
    <w:rsid w:val="000E5887"/>
    <w:rsid w:val="000F012B"/>
    <w:rsid w:val="000F0388"/>
    <w:rsid w:val="000F15E4"/>
    <w:rsid w:val="000F6C0F"/>
    <w:rsid w:val="001021D8"/>
    <w:rsid w:val="00103C86"/>
    <w:rsid w:val="001226F9"/>
    <w:rsid w:val="001511C3"/>
    <w:rsid w:val="00177132"/>
    <w:rsid w:val="0018260E"/>
    <w:rsid w:val="00183DC9"/>
    <w:rsid w:val="00191A85"/>
    <w:rsid w:val="0019721D"/>
    <w:rsid w:val="001A25ED"/>
    <w:rsid w:val="001A64DB"/>
    <w:rsid w:val="001A705A"/>
    <w:rsid w:val="001D091B"/>
    <w:rsid w:val="001D357F"/>
    <w:rsid w:val="001F0BEC"/>
    <w:rsid w:val="001F4881"/>
    <w:rsid w:val="00206DCF"/>
    <w:rsid w:val="0022369F"/>
    <w:rsid w:val="002272A3"/>
    <w:rsid w:val="00230AAE"/>
    <w:rsid w:val="0024593D"/>
    <w:rsid w:val="00271AAA"/>
    <w:rsid w:val="002726C9"/>
    <w:rsid w:val="002829DA"/>
    <w:rsid w:val="002909F1"/>
    <w:rsid w:val="00295713"/>
    <w:rsid w:val="002A568E"/>
    <w:rsid w:val="002A5B30"/>
    <w:rsid w:val="002B61A3"/>
    <w:rsid w:val="002C5E96"/>
    <w:rsid w:val="002D0C3A"/>
    <w:rsid w:val="002D40F2"/>
    <w:rsid w:val="002D717C"/>
    <w:rsid w:val="002E6BFD"/>
    <w:rsid w:val="002F4DF0"/>
    <w:rsid w:val="00316484"/>
    <w:rsid w:val="003359FF"/>
    <w:rsid w:val="0033621B"/>
    <w:rsid w:val="003463C7"/>
    <w:rsid w:val="00353EC3"/>
    <w:rsid w:val="00367027"/>
    <w:rsid w:val="00371C92"/>
    <w:rsid w:val="0037501D"/>
    <w:rsid w:val="00381F06"/>
    <w:rsid w:val="00391AE7"/>
    <w:rsid w:val="00393474"/>
    <w:rsid w:val="00394E62"/>
    <w:rsid w:val="003A0E51"/>
    <w:rsid w:val="003A4FAE"/>
    <w:rsid w:val="003B09BE"/>
    <w:rsid w:val="003B4D16"/>
    <w:rsid w:val="003B651C"/>
    <w:rsid w:val="003B7C9D"/>
    <w:rsid w:val="003C58A6"/>
    <w:rsid w:val="003C6B16"/>
    <w:rsid w:val="003F7E7F"/>
    <w:rsid w:val="0040295B"/>
    <w:rsid w:val="0042073D"/>
    <w:rsid w:val="004274A0"/>
    <w:rsid w:val="00432E7C"/>
    <w:rsid w:val="00442B36"/>
    <w:rsid w:val="00443701"/>
    <w:rsid w:val="00444C74"/>
    <w:rsid w:val="00447058"/>
    <w:rsid w:val="004541ED"/>
    <w:rsid w:val="0045461E"/>
    <w:rsid w:val="004558DA"/>
    <w:rsid w:val="00464B4A"/>
    <w:rsid w:val="00465429"/>
    <w:rsid w:val="00467CA0"/>
    <w:rsid w:val="00475D59"/>
    <w:rsid w:val="004770C9"/>
    <w:rsid w:val="00493A25"/>
    <w:rsid w:val="004A4DCD"/>
    <w:rsid w:val="004B0410"/>
    <w:rsid w:val="004D59AE"/>
    <w:rsid w:val="00505F9A"/>
    <w:rsid w:val="00514792"/>
    <w:rsid w:val="005237F6"/>
    <w:rsid w:val="005260AD"/>
    <w:rsid w:val="00532CC5"/>
    <w:rsid w:val="00533B8D"/>
    <w:rsid w:val="00544BAA"/>
    <w:rsid w:val="00560563"/>
    <w:rsid w:val="00561257"/>
    <w:rsid w:val="005726B4"/>
    <w:rsid w:val="00576444"/>
    <w:rsid w:val="0058135B"/>
    <w:rsid w:val="005838ED"/>
    <w:rsid w:val="00592EA5"/>
    <w:rsid w:val="00593B4D"/>
    <w:rsid w:val="005C0362"/>
    <w:rsid w:val="005C3E8B"/>
    <w:rsid w:val="005D021D"/>
    <w:rsid w:val="005D4A7A"/>
    <w:rsid w:val="005D5162"/>
    <w:rsid w:val="005D5DEA"/>
    <w:rsid w:val="005E059B"/>
    <w:rsid w:val="0060245C"/>
    <w:rsid w:val="006045D8"/>
    <w:rsid w:val="0061279A"/>
    <w:rsid w:val="0061486A"/>
    <w:rsid w:val="00617849"/>
    <w:rsid w:val="00633C89"/>
    <w:rsid w:val="0063770B"/>
    <w:rsid w:val="00654EB8"/>
    <w:rsid w:val="006553BF"/>
    <w:rsid w:val="00671D9F"/>
    <w:rsid w:val="006763B1"/>
    <w:rsid w:val="00684A5F"/>
    <w:rsid w:val="00691400"/>
    <w:rsid w:val="006A0D91"/>
    <w:rsid w:val="006B45AF"/>
    <w:rsid w:val="006C1DBE"/>
    <w:rsid w:val="006C49B9"/>
    <w:rsid w:val="006C5E8D"/>
    <w:rsid w:val="006D2D9B"/>
    <w:rsid w:val="006D7513"/>
    <w:rsid w:val="006E169B"/>
    <w:rsid w:val="006E6296"/>
    <w:rsid w:val="006E7060"/>
    <w:rsid w:val="007046E1"/>
    <w:rsid w:val="0071082F"/>
    <w:rsid w:val="0072697D"/>
    <w:rsid w:val="00733923"/>
    <w:rsid w:val="00737DC9"/>
    <w:rsid w:val="00757801"/>
    <w:rsid w:val="007628D0"/>
    <w:rsid w:val="0076438C"/>
    <w:rsid w:val="00775A59"/>
    <w:rsid w:val="00780C58"/>
    <w:rsid w:val="00781E52"/>
    <w:rsid w:val="007843A2"/>
    <w:rsid w:val="0079086A"/>
    <w:rsid w:val="0079770F"/>
    <w:rsid w:val="007A78A7"/>
    <w:rsid w:val="007B2ABA"/>
    <w:rsid w:val="007C0D38"/>
    <w:rsid w:val="007E77A7"/>
    <w:rsid w:val="00820FDF"/>
    <w:rsid w:val="00826979"/>
    <w:rsid w:val="008301A6"/>
    <w:rsid w:val="00836F9F"/>
    <w:rsid w:val="00847114"/>
    <w:rsid w:val="00852114"/>
    <w:rsid w:val="00857B51"/>
    <w:rsid w:val="00860778"/>
    <w:rsid w:val="00863E90"/>
    <w:rsid w:val="00871B4A"/>
    <w:rsid w:val="00891C83"/>
    <w:rsid w:val="008A1C02"/>
    <w:rsid w:val="008A5115"/>
    <w:rsid w:val="008B3863"/>
    <w:rsid w:val="008C31EE"/>
    <w:rsid w:val="008C50E2"/>
    <w:rsid w:val="008E3A68"/>
    <w:rsid w:val="008F07BC"/>
    <w:rsid w:val="00903694"/>
    <w:rsid w:val="00904E00"/>
    <w:rsid w:val="00910B91"/>
    <w:rsid w:val="009257F5"/>
    <w:rsid w:val="00945D8F"/>
    <w:rsid w:val="00956AB5"/>
    <w:rsid w:val="009608ED"/>
    <w:rsid w:val="00976790"/>
    <w:rsid w:val="009817B8"/>
    <w:rsid w:val="009840BD"/>
    <w:rsid w:val="0099086D"/>
    <w:rsid w:val="00993DE5"/>
    <w:rsid w:val="009953D6"/>
    <w:rsid w:val="009A0016"/>
    <w:rsid w:val="009B5F89"/>
    <w:rsid w:val="009C00C5"/>
    <w:rsid w:val="009C4701"/>
    <w:rsid w:val="009C4805"/>
    <w:rsid w:val="009C62E7"/>
    <w:rsid w:val="009E6F08"/>
    <w:rsid w:val="009F2EAB"/>
    <w:rsid w:val="009F76A4"/>
    <w:rsid w:val="009F79D5"/>
    <w:rsid w:val="00A00ECD"/>
    <w:rsid w:val="00A14848"/>
    <w:rsid w:val="00A25724"/>
    <w:rsid w:val="00A32A39"/>
    <w:rsid w:val="00A46AE4"/>
    <w:rsid w:val="00A47E0F"/>
    <w:rsid w:val="00A53C2A"/>
    <w:rsid w:val="00A62B4D"/>
    <w:rsid w:val="00A73CB8"/>
    <w:rsid w:val="00A7515D"/>
    <w:rsid w:val="00A81089"/>
    <w:rsid w:val="00A84185"/>
    <w:rsid w:val="00A95178"/>
    <w:rsid w:val="00A96B2F"/>
    <w:rsid w:val="00AC0BBA"/>
    <w:rsid w:val="00AC73E3"/>
    <w:rsid w:val="00AE1446"/>
    <w:rsid w:val="00AE48CE"/>
    <w:rsid w:val="00AE4E39"/>
    <w:rsid w:val="00AF1805"/>
    <w:rsid w:val="00AF2A06"/>
    <w:rsid w:val="00AF5C6D"/>
    <w:rsid w:val="00B07382"/>
    <w:rsid w:val="00B11E65"/>
    <w:rsid w:val="00B17514"/>
    <w:rsid w:val="00B45A4D"/>
    <w:rsid w:val="00B50442"/>
    <w:rsid w:val="00B603EA"/>
    <w:rsid w:val="00B67676"/>
    <w:rsid w:val="00B8370C"/>
    <w:rsid w:val="00BA543C"/>
    <w:rsid w:val="00BA7598"/>
    <w:rsid w:val="00BB09D4"/>
    <w:rsid w:val="00BC1C1A"/>
    <w:rsid w:val="00BD6EB9"/>
    <w:rsid w:val="00BE3CE1"/>
    <w:rsid w:val="00BE48F5"/>
    <w:rsid w:val="00BE4DDE"/>
    <w:rsid w:val="00BF3512"/>
    <w:rsid w:val="00BF7966"/>
    <w:rsid w:val="00C02298"/>
    <w:rsid w:val="00C1082F"/>
    <w:rsid w:val="00C16ABA"/>
    <w:rsid w:val="00C21117"/>
    <w:rsid w:val="00C34031"/>
    <w:rsid w:val="00C3764A"/>
    <w:rsid w:val="00C44D75"/>
    <w:rsid w:val="00C65264"/>
    <w:rsid w:val="00C866CF"/>
    <w:rsid w:val="00C92E43"/>
    <w:rsid w:val="00C94ED3"/>
    <w:rsid w:val="00CA19EF"/>
    <w:rsid w:val="00CB23A0"/>
    <w:rsid w:val="00CB2C16"/>
    <w:rsid w:val="00CB3E39"/>
    <w:rsid w:val="00CB52E6"/>
    <w:rsid w:val="00CC14DC"/>
    <w:rsid w:val="00CE6263"/>
    <w:rsid w:val="00CE6E87"/>
    <w:rsid w:val="00CF21F4"/>
    <w:rsid w:val="00CF75D1"/>
    <w:rsid w:val="00D00ABF"/>
    <w:rsid w:val="00D02996"/>
    <w:rsid w:val="00D071EA"/>
    <w:rsid w:val="00D15D8A"/>
    <w:rsid w:val="00D17A8C"/>
    <w:rsid w:val="00D2739D"/>
    <w:rsid w:val="00D307CC"/>
    <w:rsid w:val="00D32C67"/>
    <w:rsid w:val="00D35674"/>
    <w:rsid w:val="00D408BC"/>
    <w:rsid w:val="00D50CC0"/>
    <w:rsid w:val="00D738CD"/>
    <w:rsid w:val="00D76D0B"/>
    <w:rsid w:val="00DC0A4E"/>
    <w:rsid w:val="00DD503D"/>
    <w:rsid w:val="00DE3CED"/>
    <w:rsid w:val="00E00F08"/>
    <w:rsid w:val="00E05374"/>
    <w:rsid w:val="00E14A9D"/>
    <w:rsid w:val="00E465B9"/>
    <w:rsid w:val="00E54722"/>
    <w:rsid w:val="00E61EF3"/>
    <w:rsid w:val="00E67841"/>
    <w:rsid w:val="00EA4D20"/>
    <w:rsid w:val="00EA4EA8"/>
    <w:rsid w:val="00EB6FDD"/>
    <w:rsid w:val="00EC5650"/>
    <w:rsid w:val="00ED1673"/>
    <w:rsid w:val="00ED1F29"/>
    <w:rsid w:val="00EE29BB"/>
    <w:rsid w:val="00EF5454"/>
    <w:rsid w:val="00F0689B"/>
    <w:rsid w:val="00F10A3B"/>
    <w:rsid w:val="00F20D31"/>
    <w:rsid w:val="00F23797"/>
    <w:rsid w:val="00F25FAD"/>
    <w:rsid w:val="00F26C7B"/>
    <w:rsid w:val="00F27C16"/>
    <w:rsid w:val="00F33B3F"/>
    <w:rsid w:val="00F43B10"/>
    <w:rsid w:val="00F44411"/>
    <w:rsid w:val="00F4515B"/>
    <w:rsid w:val="00F607C5"/>
    <w:rsid w:val="00F615D6"/>
    <w:rsid w:val="00F67930"/>
    <w:rsid w:val="00F70709"/>
    <w:rsid w:val="00F71B31"/>
    <w:rsid w:val="00F731C6"/>
    <w:rsid w:val="00F80E76"/>
    <w:rsid w:val="00F90C31"/>
    <w:rsid w:val="00FB0668"/>
    <w:rsid w:val="00FC79BA"/>
    <w:rsid w:val="00FE309A"/>
    <w:rsid w:val="00FF135F"/>
    <w:rsid w:val="00FF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8F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C3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3E8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E14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5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5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5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05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05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056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search?biw=1366&amp;bih=643&amp;tbm=isch&amp;q=ayakkab%C4%B1+resmi+boyama+anas%C4%B1n%C4%B1f%C4%B1&amp;revid=2007990699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3.bp.blogspot.com/-tR7OzhuhW7g/Ua9jR_pysxI/AAAAAAAAGbk/CyqiT_4eVjA/s1600/Kareli+ka%C4%9F%C4%B1t+1+cm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3.bp.blogspot.com/-tR7OzhuhW7g/Ua9jR_pysxI/AAAAAAAAGbk/CyqiT_4eVjA/s1600/Kareli+ka%C4%9F%C4%B1t+1+cm.png" TargetMode="External"/><Relationship Id="rId17" Type="http://schemas.openxmlformats.org/officeDocument/2006/relationships/hyperlink" Target="http://3.bp.blogspot.com/-tR7OzhuhW7g/Ua9jR_pysxI/AAAAAAAAGbk/CyqiT_4eVjA/s1600/Kareli+ka%C4%9F%C4%B1t+1+cm.pn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cad=rja&amp;docid=tO42sQAZmk4ZCM&amp;tbnid=HV37mvpskx6OtM&amp;ved=0CAgQjRw&amp;url=http://www.bilginim.com/elbise-boyama-sayfalari/&amp;ei=6tz5UoKWM5OShgf6ooGIDQ&amp;psig=AFQjCNE76MT53z0DqYSzB2OV04CEON8KVQ&amp;ust=1392193130912857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hyperlink" Target="http://3.bp.blogspot.com/-tR7OzhuhW7g/Ua9jR_pysxI/AAAAAAAAGbk/CyqiT_4eVjA/s1600/Kareli+ka%C4%9F%C4%B1t+1+cm.png" TargetMode="External"/><Relationship Id="rId10" Type="http://schemas.openxmlformats.org/officeDocument/2006/relationships/hyperlink" Target="http://www.google.com.tr/url?sa=i&amp;rct=j&amp;q=&amp;esrc=s&amp;source=images&amp;cd=&amp;cad=rja&amp;docid=R8KjNXnt0xtPAM&amp;tbnid=LFRtr0mqucCwkM:&amp;ved=0CAUQjRw&amp;url=http://www.colorear-dibujos.com/pantalonesparacolorear.html&amp;ei=vd35Us2yEoKVtQawrIGYDw&amp;bvm=bv.61190604,d.Yms&amp;psig=AFQjCNFZ1GTed8kpGv5DMfs9Vhw_bUTBRg&amp;ust=1392193241760032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google.com.tr/imgres?imgurl&amp;imgrefurl=http://www.xn--boyamaoyunlar-gbc.com/kad%C4%B1nlar-i%C3%A7in-moda-boyama.html&amp;h=0&amp;w=0&amp;sz=1&amp;tbnid=vEhcKxDHXPytWM&amp;tbnh=204&amp;tbnw=224&amp;zoom=1&amp;docid=R8KjNXnt0xtPAM&amp;ei=ztz5Uo-jIImOtAb4iYAw&amp;ved=0CAIQsCUoAA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3.bp.blogspot.com/-tR7OzhuhW7g/Ua9jR_pysxI/AAAAAAAAGbk/CyqiT_4eVjA/s1600/Kareli+ka%C4%9F%C4%B1t+1+cm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437</Words>
  <Characters>2496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bertuğ</dc:creator>
  <cp:keywords/>
  <dc:description>www.sorubak.com</dc:description>
  <cp:lastModifiedBy>edanur</cp:lastModifiedBy>
  <cp:revision>9</cp:revision>
  <dcterms:created xsi:type="dcterms:W3CDTF">2013-12-18T22:27:00Z</dcterms:created>
  <dcterms:modified xsi:type="dcterms:W3CDTF">2014-02-12T16:52:00Z</dcterms:modified>
</cp:coreProperties>
</file>