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42A0" w:rsidRPr="004B689F" w:rsidRDefault="000942A0" w:rsidP="00F95C87">
      <w:pPr>
        <w:tabs>
          <w:tab w:val="left" w:pos="851"/>
        </w:tabs>
        <w:spacing w:after="0" w:line="240" w:lineRule="auto"/>
        <w:ind w:left="720"/>
        <w:rPr>
          <w:rFonts w:ascii="Times New Roman" w:hAnsi="Times New Roman"/>
          <w:sz w:val="28"/>
          <w:szCs w:val="26"/>
        </w:rPr>
      </w:pPr>
      <w:r>
        <w:rPr>
          <w:rFonts w:ascii="Comic Sans MS" w:hAnsi="Comic Sans MS"/>
          <w:sz w:val="28"/>
          <w:szCs w:val="28"/>
        </w:rPr>
        <w:t xml:space="preserve">                    ZİHİNDEN ÇIKARMA İŞLEMİ ÇALIŞMAMIZ </w:t>
      </w:r>
      <w:hyperlink r:id="rId4" w:history="1">
        <w:r w:rsidRPr="00345124">
          <w:rPr>
            <w:rStyle w:val="Hyperlink"/>
            <w:rFonts w:ascii="Times New Roman" w:hAnsi="Times New Roman"/>
            <w:sz w:val="28"/>
            <w:szCs w:val="26"/>
          </w:rPr>
          <w:t>www.sorubak.com</w:t>
        </w:r>
      </w:hyperlink>
      <w:r>
        <w:rPr>
          <w:rFonts w:ascii="Times New Roman" w:hAnsi="Times New Roman"/>
          <w:sz w:val="28"/>
          <w:szCs w:val="26"/>
        </w:rPr>
        <w:t xml:space="preserve"> </w:t>
      </w:r>
    </w:p>
    <w:p w:rsidR="000942A0" w:rsidRDefault="000942A0" w:rsidP="0033319C">
      <w:pPr>
        <w:rPr>
          <w:rFonts w:ascii="Comic Sans MS" w:hAnsi="Comic Sans MS"/>
          <w:sz w:val="28"/>
          <w:szCs w:val="28"/>
        </w:rPr>
      </w:pPr>
    </w:p>
    <w:p w:rsidR="000942A0" w:rsidRPr="00434D03" w:rsidRDefault="000942A0" w:rsidP="00434D0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Aşağıdaki çıkarma işlemlerini zihinden yapınız. İşlemin sonucunu ok ile gösterilen yerlere yazınız ve oluşan yeni işlemi çözünüz. Daha sonra çıkarma işleminin terimlerinin adlarını yandaki kutucuklara yazınız.</w:t>
      </w:r>
    </w:p>
    <w:p w:rsidR="000942A0" w:rsidRDefault="000942A0">
      <w:pPr>
        <w:rPr>
          <w:rFonts w:ascii="Comic Sans MS" w:hAnsi="Comic Sans MS"/>
          <w:sz w:val="28"/>
          <w:szCs w:val="28"/>
        </w:rPr>
      </w:pPr>
      <w:r>
        <w:rPr>
          <w:noProof/>
          <w:lang w:eastAsia="tr-TR"/>
        </w:rPr>
        <w:pict>
          <v:rect id="Dikdörtgen 29" o:spid="_x0000_s1026" style="position:absolute;margin-left:453.75pt;margin-top:26.6pt;width:36pt;height:23.25pt;z-index:2516285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" fillcolor="window" strokecolor="#385d8a" strokeweight="2pt">
            <v:textbox>
              <w:txbxContent>
                <w:p w:rsidR="000942A0" w:rsidRPr="00434D03" w:rsidRDefault="000942A0" w:rsidP="00434D0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30" o:spid="_x0000_s1027" style="position:absolute;margin-left:326.25pt;margin-top:25.85pt;width:36pt;height:23.25pt;z-index:2516295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" fillcolor="window" strokecolor="#385d8a" strokeweight="2pt">
            <v:textbox>
              <w:txbxContent>
                <w:p w:rsidR="000942A0" w:rsidRPr="00434D03" w:rsidRDefault="000942A0" w:rsidP="00434D0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oundrect id="Yuvarlatılmış Dikdörtgen 25" o:spid="_x0000_s1028" style="position:absolute;margin-left:402pt;margin-top:22.35pt;width:95.25pt;height:36.75pt;z-index:2516244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">
            <v:textbox>
              <w:txbxContent>
                <w:p w:rsidR="000942A0" w:rsidRPr="00434D03" w:rsidRDefault="000942A0" w:rsidP="00434D03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2</w:t>
                  </w:r>
                  <w:r w:rsidRPr="00434D03">
                    <w:rPr>
                      <w:rFonts w:ascii="Comic Sans MS" w:hAnsi="Comic Sans MS"/>
                      <w:b/>
                    </w:rPr>
                    <w:t>0-10=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4" o:spid="_x0000_s1029" style="position:absolute;margin-left:273pt;margin-top:20.85pt;width:95.25pt;height:36.75pt;z-index:2516234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">
            <v:textbox>
              <w:txbxContent>
                <w:p w:rsidR="000942A0" w:rsidRPr="00434D03" w:rsidRDefault="000942A0" w:rsidP="00434D03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70-3</w:t>
                  </w:r>
                  <w:r w:rsidRPr="00434D03">
                    <w:rPr>
                      <w:rFonts w:ascii="Comic Sans MS" w:hAnsi="Comic Sans MS"/>
                      <w:b/>
                    </w:rPr>
                    <w:t>0=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ect id="Dikdörtgen 20" o:spid="_x0000_s1030" style="position:absolute;margin-left:65.25pt;margin-top:25.85pt;width:36pt;height:23.25pt;z-index:2516193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" fillcolor="window" strokecolor="#385d8a" strokeweight="2pt">
            <v:textbox>
              <w:txbxContent>
                <w:p w:rsidR="000942A0" w:rsidRPr="00434D03" w:rsidRDefault="000942A0" w:rsidP="00434D0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4</w:t>
                  </w:r>
                  <w:r w:rsidRPr="00434D03">
                    <w:rPr>
                      <w:rFonts w:ascii="Comic Sans MS" w:hAnsi="Comic Sans MS"/>
                      <w:sz w:val="24"/>
                      <w:szCs w:val="24"/>
                    </w:rPr>
                    <w:t>0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8" o:spid="_x0000_s1031" style="position:absolute;margin-left:188.25pt;margin-top:25.85pt;width:36pt;height:23.25pt;z-index:2516090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" fillcolor="window" strokecolor="#385d8a" strokeweight="2pt">
            <v:textbox>
              <w:txbxContent>
                <w:p w:rsidR="000942A0" w:rsidRPr="00434D03" w:rsidRDefault="000942A0" w:rsidP="00434D0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434D03">
                    <w:rPr>
                      <w:rFonts w:ascii="Comic Sans MS" w:hAnsi="Comic Sans MS"/>
                      <w:sz w:val="24"/>
                      <w:szCs w:val="24"/>
                    </w:rPr>
                    <w:t>20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4" o:spid="_x0000_s1032" type="#_x0000_t32" style="position:absolute;margin-left:81.7pt;margin-top:45.1pt;width:27.05pt;height:53.25pt;z-index:251607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" strokecolor="#4579b8">
            <v:stroke endarrow="open"/>
          </v:shape>
        </w:pict>
      </w:r>
      <w:r>
        <w:rPr>
          <w:noProof/>
          <w:lang w:eastAsia="tr-TR"/>
        </w:rPr>
        <w:pict>
          <v:roundrect id="Yuvarlatılmış Dikdörtgen 7" o:spid="_x0000_s1033" style="position:absolute;margin-left:134.25pt;margin-top:21.6pt;width:95.25pt;height:36.75pt;z-index:2516080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">
            <v:textbox>
              <w:txbxContent>
                <w:p w:rsidR="000942A0" w:rsidRPr="00434D03" w:rsidRDefault="000942A0" w:rsidP="00434D03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60-4</w:t>
                  </w:r>
                  <w:r w:rsidRPr="00434D03">
                    <w:rPr>
                      <w:rFonts w:ascii="Comic Sans MS" w:hAnsi="Comic Sans MS"/>
                      <w:b/>
                    </w:rPr>
                    <w:t>0=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" o:spid="_x0000_s1034" style="position:absolute;margin-left:13.5pt;margin-top:22.35pt;width:95.25pt;height:36.75pt;z-index:2516060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">
            <v:textbox>
              <w:txbxContent>
                <w:p w:rsidR="000942A0" w:rsidRPr="00434D03" w:rsidRDefault="000942A0">
                  <w:pPr>
                    <w:rPr>
                      <w:rFonts w:ascii="Comic Sans MS" w:hAnsi="Comic Sans MS"/>
                      <w:b/>
                    </w:rPr>
                  </w:pPr>
                  <w:r w:rsidRPr="00434D03">
                    <w:rPr>
                      <w:rFonts w:ascii="Comic Sans MS" w:hAnsi="Comic Sans MS"/>
                      <w:b/>
                    </w:rPr>
                    <w:t>50-10=</w:t>
                  </w:r>
                </w:p>
              </w:txbxContent>
            </v:textbox>
          </v:roundrect>
        </w:pict>
      </w:r>
      <w:r>
        <w:rPr>
          <w:rFonts w:ascii="Comic Sans MS" w:hAnsi="Comic Sans MS"/>
          <w:sz w:val="28"/>
          <w:szCs w:val="28"/>
        </w:rPr>
        <w:t>ÖRNEK:</w:t>
      </w:r>
    </w:p>
    <w:p w:rsidR="000942A0" w:rsidRPr="00434D03" w:rsidRDefault="000942A0" w:rsidP="00434D03">
      <w:pPr>
        <w:rPr>
          <w:rFonts w:ascii="Comic Sans MS" w:hAnsi="Comic Sans MS"/>
          <w:sz w:val="28"/>
          <w:szCs w:val="28"/>
        </w:rPr>
      </w:pPr>
      <w:r>
        <w:rPr>
          <w:noProof/>
          <w:lang w:eastAsia="tr-TR"/>
        </w:rPr>
        <w:pict>
          <v:shape id="Düz Ok Bağlayıcısı 289" o:spid="_x0000_s1035" type="#_x0000_t32" style="position:absolute;margin-left:417.75pt;margin-top:18.95pt;width:50.95pt;height:90.75pt;flip:x;z-index:251631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" strokecolor="#4a7ebb">
            <v:stroke endarrow="open"/>
          </v:shape>
        </w:pict>
      </w:r>
      <w:r>
        <w:rPr>
          <w:noProof/>
          <w:lang w:eastAsia="tr-TR"/>
        </w:rPr>
        <w:pict>
          <v:shape id="Düz Ok Bağlayıcısı 31" o:spid="_x0000_s1036" type="#_x0000_t32" style="position:absolute;margin-left:341.2pt;margin-top:18.7pt;width:27pt;height:53.25pt;z-index:2516305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" strokecolor="#4a7ebb">
            <v:stroke endarrow="open"/>
          </v:shape>
        </w:pict>
      </w:r>
      <w:r>
        <w:rPr>
          <w:noProof/>
          <w:lang w:eastAsia="tr-TR"/>
        </w:rPr>
        <w:pict>
          <v:shape id="Düz Ok Bağlayıcısı 9" o:spid="_x0000_s1037" type="#_x0000_t32" style="position:absolute;margin-left:154.5pt;margin-top:26.45pt;width:33.75pt;height:73.5pt;flip:x;z-index:251610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" strokecolor="#4579b8">
            <v:stroke endarrow="open"/>
          </v:shape>
        </w:pict>
      </w:r>
    </w:p>
    <w:p w:rsidR="000942A0" w:rsidRDefault="000942A0" w:rsidP="00434D03">
      <w:pPr>
        <w:rPr>
          <w:rFonts w:ascii="Comic Sans MS" w:hAnsi="Comic Sans MS"/>
          <w:sz w:val="28"/>
          <w:szCs w:val="28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38" type="#_x0000_t202" style="position:absolute;margin-left:3in;margin-top:24.75pt;width:99.75pt;height:33pt;z-index:2516377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">
            <v:textbox>
              <w:txbxContent>
                <w:p w:rsidR="000942A0" w:rsidRPr="00434D03" w:rsidRDefault="000942A0" w:rsidP="0033319C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rect id="Dikdörtgen 26" o:spid="_x0000_s1039" style="position:absolute;margin-left:373.5pt;margin-top:30.75pt;width:36pt;height:23.25pt;z-index:2516254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" fillcolor="window" strokecolor="#385d8a" strokeweight="2pt">
            <v:textbox>
              <w:txbxContent>
                <w:p w:rsidR="000942A0" w:rsidRPr="00434D03" w:rsidRDefault="000942A0" w:rsidP="00434D0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_x0000_s1040" type="#_x0000_t202" style="position:absolute;margin-left:-20.25pt;margin-top:21pt;width:99.75pt;height:33pt;z-index:2516162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">
            <v:textbox>
              <w:txbxContent>
                <w:p w:rsidR="000942A0" w:rsidRPr="00434D03" w:rsidRDefault="000942A0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434D03">
                    <w:rPr>
                      <w:rFonts w:ascii="Comic Sans MS" w:hAnsi="Comic Sans MS"/>
                      <w:sz w:val="28"/>
                      <w:szCs w:val="28"/>
                    </w:rPr>
                    <w:t>eksilen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ect id="Dikdörtgen 21" o:spid="_x0000_s1041" style="position:absolute;margin-left:113.25pt;margin-top:25.5pt;width:36pt;height:23.25pt;z-index:2516203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" fillcolor="window" strokecolor="#385d8a" strokeweight="2pt">
            <v:textbox>
              <w:txbxContent>
                <w:p w:rsidR="000942A0" w:rsidRPr="00434D03" w:rsidRDefault="000942A0" w:rsidP="00434D0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4</w:t>
                  </w:r>
                  <w:r w:rsidRPr="00434D03">
                    <w:rPr>
                      <w:rFonts w:ascii="Comic Sans MS" w:hAnsi="Comic Sans MS"/>
                      <w:sz w:val="24"/>
                      <w:szCs w:val="24"/>
                    </w:rPr>
                    <w:t>0</w:t>
                  </w:r>
                </w:p>
              </w:txbxContent>
            </v:textbox>
          </v:rect>
        </w:pict>
      </w:r>
    </w:p>
    <w:p w:rsidR="000942A0" w:rsidRPr="00434D03" w:rsidRDefault="000942A0" w:rsidP="00434D03">
      <w:pPr>
        <w:tabs>
          <w:tab w:val="left" w:pos="2325"/>
        </w:tabs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shape id="_x0000_s1042" type="#_x0000_t202" style="position:absolute;margin-left:240pt;margin-top:470.05pt;width:99.75pt;height:33pt;z-index:251708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">
            <v:textbox>
              <w:txbxContent>
                <w:p w:rsidR="000942A0" w:rsidRPr="00434D03" w:rsidRDefault="000942A0" w:rsidP="003C593E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3" type="#_x0000_t202" style="position:absolute;margin-left:240.75pt;margin-top:509.8pt;width:99.75pt;height:33pt;z-index:251709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">
            <v:textbox>
              <w:txbxContent>
                <w:p w:rsidR="000942A0" w:rsidRPr="00434D03" w:rsidRDefault="000942A0" w:rsidP="003C593E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4" type="#_x0000_t202" style="position:absolute;margin-left:239.25pt;margin-top:431.8pt;width:99.75pt;height:33pt;z-index:25170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">
            <v:textbox>
              <w:txbxContent>
                <w:p w:rsidR="000942A0" w:rsidRPr="00434D03" w:rsidRDefault="000942A0" w:rsidP="003C593E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Düz Ok Bağlayıcısı 367" o:spid="_x0000_s1045" type="#_x0000_t32" style="position:absolute;margin-left:320.25pt;margin-top:480.55pt;width:1in;height:0;flip:x;z-index:251705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" strokecolor="#4a7ebb">
            <v:stroke endarrow="open"/>
          </v:shape>
        </w:pict>
      </w:r>
      <w:r>
        <w:rPr>
          <w:noProof/>
          <w:lang w:eastAsia="tr-TR"/>
        </w:rPr>
        <w:pict>
          <v:shape id="Düz Ok Bağlayıcısı 368" o:spid="_x0000_s1046" type="#_x0000_t32" style="position:absolute;margin-left:321.75pt;margin-top:522.55pt;width:1in;height:0;flip:x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" strokecolor="#4a7ebb">
            <v:stroke endarrow="open"/>
          </v:shape>
        </w:pict>
      </w:r>
      <w:r>
        <w:rPr>
          <w:noProof/>
          <w:lang w:eastAsia="tr-TR"/>
        </w:rPr>
        <w:pict>
          <v:shape id="Düz Ok Bağlayıcısı 366" o:spid="_x0000_s1047" type="#_x0000_t32" style="position:absolute;margin-left:320.25pt;margin-top:449.8pt;width:1in;height:0;flip:x;z-index:251704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" strokecolor="#4a7ebb">
            <v:stroke endarrow="open"/>
          </v:shape>
        </w:pict>
      </w:r>
      <w:r>
        <w:rPr>
          <w:noProof/>
          <w:lang w:eastAsia="tr-TR"/>
        </w:rPr>
        <w:pict>
          <v:rect id="Dikdörtgen 359" o:spid="_x0000_s1048" style="position:absolute;margin-left:393.75pt;margin-top:510.55pt;width:36pt;height:23.25pt;z-index:2516992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" fillcolor="window" strokecolor="#385d8a" strokeweight="2pt">
            <v:textbox>
              <w:txbxContent>
                <w:p w:rsidR="000942A0" w:rsidRPr="00434D03" w:rsidRDefault="000942A0" w:rsidP="003C593E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line id="Düz Bağlayıcı 365" o:spid="_x0000_s1049" style="position:absolute;z-index:251703296;visibility:visible" from="371.25pt,503.8pt" to="434.25pt,50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" strokecolor="#4a7ebb"/>
        </w:pict>
      </w:r>
      <w:r>
        <w:rPr>
          <w:noProof/>
          <w:lang w:eastAsia="tr-TR"/>
        </w:rPr>
        <w:pict>
          <v:shape id="Düz Ok Bağlayıcısı 361" o:spid="_x0000_s1050" type="#_x0000_t32" style="position:absolute;margin-left:432.75pt;margin-top:396.55pt;width:57pt;height:82.5pt;flip:x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" strokecolor="#4a7ebb">
            <v:stroke endarrow="open"/>
          </v:shape>
        </w:pict>
      </w:r>
      <w:r>
        <w:rPr>
          <w:noProof/>
          <w:lang w:eastAsia="tr-TR"/>
        </w:rPr>
        <w:pict>
          <v:rect id="Dikdörtgen 358" o:spid="_x0000_s1051" style="position:absolute;margin-left:393.75pt;margin-top:468.55pt;width:36pt;height:23.25pt;z-index:2516981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" fillcolor="window" strokecolor="#385d8a" strokeweight="2pt">
            <v:textbox>
              <w:txbxContent>
                <w:p w:rsidR="000942A0" w:rsidRPr="00434D03" w:rsidRDefault="000942A0" w:rsidP="003C593E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line id="Düz Bağlayıcı 364" o:spid="_x0000_s1052" style="position:absolute;z-index:251702272;visibility:visible" from="368.25pt,497.05pt" to="383.25pt,49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" strokecolor="#4579b8"/>
        </w:pict>
      </w:r>
      <w:r>
        <w:rPr>
          <w:noProof/>
          <w:lang w:eastAsia="tr-TR"/>
        </w:rPr>
        <w:pict>
          <v:shape id="Düz Ok Bağlayıcısı 360" o:spid="_x0000_s1053" type="#_x0000_t32" style="position:absolute;margin-left:360.7pt;margin-top:394.05pt;width:27pt;height:53.25pt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" strokecolor="#4a7ebb">
            <v:stroke endarrow="open"/>
          </v:shape>
        </w:pict>
      </w:r>
      <w:r>
        <w:rPr>
          <w:noProof/>
          <w:lang w:eastAsia="tr-TR"/>
        </w:rPr>
        <w:pict>
          <v:rect id="Dikdörtgen 357" o:spid="_x0000_s1054" style="position:absolute;margin-left:346.5pt;margin-top:371.05pt;width:36pt;height:23.25pt;z-index:2516971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" fillcolor="window" strokecolor="#385d8a" strokeweight="2pt">
            <v:textbox>
              <w:txbxContent>
                <w:p w:rsidR="000942A0" w:rsidRPr="00434D03" w:rsidRDefault="000942A0" w:rsidP="003C593E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354" o:spid="_x0000_s1055" style="position:absolute;margin-left:393pt;margin-top:430.3pt;width:36pt;height:23.25pt;z-index:2516951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" fillcolor="window" strokecolor="#385d8a" strokeweight="2pt">
            <v:textbox>
              <w:txbxContent>
                <w:p w:rsidR="000942A0" w:rsidRPr="00434D03" w:rsidRDefault="000942A0" w:rsidP="003C593E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356" o:spid="_x0000_s1056" style="position:absolute;margin-left:470.2pt;margin-top:371.8pt;width:36pt;height:23.25pt;z-index:2516961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" fillcolor="window" strokecolor="#385d8a" strokeweight="2pt">
            <v:textbox>
              <w:txbxContent>
                <w:p w:rsidR="000942A0" w:rsidRPr="00434D03" w:rsidRDefault="000942A0" w:rsidP="003C593E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_x0000_s1057" type="#_x0000_t202" style="position:absolute;margin-left:-21.75pt;margin-top:471.55pt;width:99.75pt;height:33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">
            <v:textbox>
              <w:txbxContent>
                <w:p w:rsidR="000942A0" w:rsidRPr="00434D03" w:rsidRDefault="000942A0" w:rsidP="003C593E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8" type="#_x0000_t202" style="position:absolute;margin-left:-22.5pt;margin-top:511.3pt;width:99.75pt;height:33pt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">
            <v:textbox>
              <w:txbxContent>
                <w:p w:rsidR="000942A0" w:rsidRPr="00434D03" w:rsidRDefault="000942A0" w:rsidP="003C593E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9" type="#_x0000_t202" style="position:absolute;margin-left:-23.25pt;margin-top:431.05pt;width:99.75pt;height:33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">
            <v:textbox>
              <w:txbxContent>
                <w:p w:rsidR="000942A0" w:rsidRPr="00434D03" w:rsidRDefault="000942A0" w:rsidP="003C593E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Düz Ok Bağlayıcısı 350" o:spid="_x0000_s1060" type="#_x0000_t32" style="position:absolute;margin-left:30.75pt;margin-top:522.55pt;width:1in;height:0;flip:x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" strokecolor="#4a7ebb">
            <v:stroke endarrow="open"/>
          </v:shape>
        </w:pict>
      </w:r>
      <w:r>
        <w:rPr>
          <w:noProof/>
          <w:lang w:eastAsia="tr-TR"/>
        </w:rPr>
        <w:pict>
          <v:shape id="Düz Ok Bağlayıcısı 349" o:spid="_x0000_s1061" type="#_x0000_t32" style="position:absolute;margin-left:31.5pt;margin-top:485.8pt;width:1in;height:0;flip:x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" strokecolor="#4a7ebb">
            <v:stroke endarrow="open"/>
          </v:shape>
        </w:pict>
      </w:r>
      <w:r>
        <w:rPr>
          <w:noProof/>
          <w:lang w:eastAsia="tr-TR"/>
        </w:rPr>
        <w:pict>
          <v:shape id="Düz Ok Bağlayıcısı 348" o:spid="_x0000_s1062" type="#_x0000_t32" style="position:absolute;margin-left:31.5pt;margin-top:453.55pt;width:1in;height:0;flip:x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" strokecolor="#4a7ebb">
            <v:stroke endarrow="open"/>
          </v:shape>
        </w:pict>
      </w:r>
      <w:r>
        <w:rPr>
          <w:noProof/>
          <w:lang w:eastAsia="tr-TR"/>
        </w:rPr>
        <w:pict>
          <v:rect id="Dikdörtgen 344" o:spid="_x0000_s1063" style="position:absolute;margin-left:100.5pt;margin-top:511.3pt;width:36pt;height:23.25pt;z-index:2516848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" fillcolor="window" strokecolor="#385d8a" strokeweight="2pt">
            <v:textbox>
              <w:txbxContent>
                <w:p w:rsidR="000942A0" w:rsidRPr="00434D03" w:rsidRDefault="000942A0" w:rsidP="003C593E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line id="Düz Bağlayıcı 347" o:spid="_x0000_s1064" style="position:absolute;z-index:251687936;visibility:visible" from="78.75pt,503.8pt" to="141.75pt,50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" strokecolor="#4a7ebb"/>
        </w:pict>
      </w:r>
      <w:r>
        <w:rPr>
          <w:noProof/>
          <w:lang w:eastAsia="tr-TR"/>
        </w:rPr>
        <w:pict>
          <v:line id="Düz Bağlayıcı 346" o:spid="_x0000_s1065" style="position:absolute;z-index:251686912;visibility:visible" from="79.5pt,491.55pt" to="96pt,49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" strokecolor="#4a7ebb"/>
        </w:pict>
      </w:r>
      <w:r>
        <w:rPr>
          <w:noProof/>
          <w:lang w:eastAsia="tr-TR"/>
        </w:rPr>
        <w:pict>
          <v:rect id="Dikdörtgen 345" o:spid="_x0000_s1066" style="position:absolute;margin-left:101.25pt;margin-top:473.8pt;width:36pt;height:23.25pt;z-index:2516858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" fillcolor="window" strokecolor="#385d8a" strokeweight="2pt">
            <v:textbox>
              <w:txbxContent>
                <w:p w:rsidR="000942A0" w:rsidRPr="00434D03" w:rsidRDefault="000942A0" w:rsidP="003C593E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343" o:spid="_x0000_s1067" style="position:absolute;margin-left:101.25pt;margin-top:440.05pt;width:36pt;height:23.25pt;z-index:2516838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" fillcolor="window" strokecolor="#385d8a" strokeweight="2pt">
            <v:textbox>
              <w:txbxContent>
                <w:p w:rsidR="000942A0" w:rsidRPr="00434D03" w:rsidRDefault="000942A0" w:rsidP="003C593E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342" o:spid="_x0000_s1068" style="position:absolute;margin-left:180pt;margin-top:371.8pt;width:36pt;height:23.25pt;z-index:2516828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" fillcolor="window" strokecolor="#385d8a" strokeweight="2pt">
            <v:textbox>
              <w:txbxContent>
                <w:p w:rsidR="000942A0" w:rsidRPr="00434D03" w:rsidRDefault="000942A0" w:rsidP="003C593E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341" o:spid="_x0000_s1069" style="position:absolute;margin-left:56.25pt;margin-top:373.3pt;width:36pt;height:23.25pt;z-index:2516817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" fillcolor="window" strokecolor="#385d8a" strokeweight="2pt">
            <v:textbox>
              <w:txbxContent>
                <w:p w:rsidR="000942A0" w:rsidRPr="00434D03" w:rsidRDefault="000942A0" w:rsidP="003C593E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Düz Ok Bağlayıcısı 340" o:spid="_x0000_s1070" type="#_x0000_t32" style="position:absolute;margin-left:2in;margin-top:396.55pt;width:54.7pt;height:82.5pt;flip:x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" strokecolor="#4a7ebb">
            <v:stroke endarrow="open"/>
          </v:shape>
        </w:pict>
      </w:r>
      <w:r>
        <w:rPr>
          <w:noProof/>
          <w:lang w:eastAsia="tr-TR"/>
        </w:rPr>
        <w:pict>
          <v:shape id="Düz Ok Bağlayıcısı 339" o:spid="_x0000_s1071" type="#_x0000_t32" style="position:absolute;margin-left:71.2pt;margin-top:396.3pt;width:27pt;height:53.2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" strokecolor="#4a7ebb">
            <v:stroke endarrow="open"/>
          </v:shape>
        </w:pict>
      </w:r>
      <w:r>
        <w:rPr>
          <w:noProof/>
          <w:lang w:eastAsia="tr-TR"/>
        </w:rPr>
        <w:pict>
          <v:roundrect id="Yuvarlatılmış Dikdörtgen 335" o:spid="_x0000_s1072" style="position:absolute;margin-left:3pt;margin-top:366.8pt;width:95.25pt;height:36.75pt;z-index:2516756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">
            <v:textbox>
              <w:txbxContent>
                <w:p w:rsidR="000942A0" w:rsidRPr="00434D03" w:rsidRDefault="000942A0" w:rsidP="0033319C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60-3</w:t>
                  </w:r>
                  <w:r w:rsidRPr="00434D03">
                    <w:rPr>
                      <w:rFonts w:ascii="Comic Sans MS" w:hAnsi="Comic Sans MS"/>
                      <w:b/>
                    </w:rPr>
                    <w:t>0=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336" o:spid="_x0000_s1073" style="position:absolute;margin-left:127.5pt;margin-top:367.55pt;width:95.25pt;height:36.75pt;z-index:2516766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">
            <v:textbox>
              <w:txbxContent>
                <w:p w:rsidR="000942A0" w:rsidRPr="00434D03" w:rsidRDefault="000942A0" w:rsidP="0033319C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80-7</w:t>
                  </w:r>
                  <w:r w:rsidRPr="00434D03">
                    <w:rPr>
                      <w:rFonts w:ascii="Comic Sans MS" w:hAnsi="Comic Sans MS"/>
                      <w:b/>
                    </w:rPr>
                    <w:t>0=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337" o:spid="_x0000_s1074" style="position:absolute;margin-left:293.25pt;margin-top:366.05pt;width:95.25pt;height:36.75pt;z-index:2516776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">
            <v:textbox>
              <w:txbxContent>
                <w:p w:rsidR="000942A0" w:rsidRPr="00434D03" w:rsidRDefault="000942A0" w:rsidP="0033319C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90-1</w:t>
                  </w:r>
                  <w:r w:rsidRPr="00434D03">
                    <w:rPr>
                      <w:rFonts w:ascii="Comic Sans MS" w:hAnsi="Comic Sans MS"/>
                      <w:b/>
                    </w:rPr>
                    <w:t>0=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338" o:spid="_x0000_s1075" style="position:absolute;margin-left:417.75pt;margin-top:366.05pt;width:95.25pt;height:36.75pt;z-index:25167872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">
            <v:textbox>
              <w:txbxContent>
                <w:p w:rsidR="000942A0" w:rsidRPr="00434D03" w:rsidRDefault="000942A0" w:rsidP="0033319C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90-4</w:t>
                  </w:r>
                  <w:r w:rsidRPr="00434D03">
                    <w:rPr>
                      <w:rFonts w:ascii="Comic Sans MS" w:hAnsi="Comic Sans MS"/>
                      <w:b/>
                    </w:rPr>
                    <w:t>0=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shape id="_x0000_s1076" type="#_x0000_t202" style="position:absolute;margin-left:238.5pt;margin-top:242.8pt;width:99.75pt;height:33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">
            <v:textbox>
              <w:txbxContent>
                <w:p w:rsidR="000942A0" w:rsidRPr="00434D03" w:rsidRDefault="000942A0" w:rsidP="0033319C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7" type="#_x0000_t202" style="position:absolute;margin-left:239.25pt;margin-top:279.55pt;width:99.75pt;height:33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">
            <v:textbox>
              <w:txbxContent>
                <w:p w:rsidR="000942A0" w:rsidRPr="00434D03" w:rsidRDefault="000942A0" w:rsidP="0033319C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8" type="#_x0000_t202" style="position:absolute;margin-left:239.25pt;margin-top:204.55pt;width:99.75pt;height:33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">
            <v:textbox>
              <w:txbxContent>
                <w:p w:rsidR="000942A0" w:rsidRPr="00434D03" w:rsidRDefault="000942A0" w:rsidP="0033319C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Düz Ok Bağlayıcısı 329" o:spid="_x0000_s1079" type="#_x0000_t32" style="position:absolute;margin-left:310.5pt;margin-top:248.05pt;width:1in;height:0;flip:x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" strokecolor="#4a7ebb">
            <v:stroke endarrow="open"/>
          </v:shape>
        </w:pict>
      </w:r>
      <w:r>
        <w:rPr>
          <w:noProof/>
          <w:lang w:eastAsia="tr-TR"/>
        </w:rPr>
        <w:pict>
          <v:shape id="Düz Ok Bağlayıcısı 330" o:spid="_x0000_s1080" type="#_x0000_t32" style="position:absolute;margin-left:310.5pt;margin-top:288.55pt;width:1in;height:0;flip:x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" strokecolor="#4a7ebb">
            <v:stroke endarrow="open"/>
          </v:shape>
        </w:pict>
      </w:r>
      <w:r>
        <w:rPr>
          <w:noProof/>
          <w:lang w:eastAsia="tr-TR"/>
        </w:rPr>
        <w:pict>
          <v:shape id="Düz Ok Bağlayıcısı 328" o:spid="_x0000_s1081" type="#_x0000_t32" style="position:absolute;margin-left:311.25pt;margin-top:225.55pt;width:1in;height:0;flip:x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" strokecolor="#4a7ebb">
            <v:stroke endarrow="open"/>
          </v:shape>
        </w:pict>
      </w:r>
      <w:r>
        <w:rPr>
          <w:noProof/>
          <w:lang w:eastAsia="tr-TR"/>
        </w:rPr>
        <w:pict>
          <v:rect id="Dikdörtgen 327" o:spid="_x0000_s1082" style="position:absolute;margin-left:383.25pt;margin-top:275.8pt;width:36pt;height:23.25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" fillcolor="window" strokecolor="#385d8a" strokeweight="2pt">
            <v:textbox>
              <w:txbxContent>
                <w:p w:rsidR="000942A0" w:rsidRPr="00434D03" w:rsidRDefault="000942A0" w:rsidP="0033319C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line id="Düz Bağlayıcı 325" o:spid="_x0000_s1083" style="position:absolute;z-index:251667456;visibility:visible" from="366pt,266.05pt" to="429pt,26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" strokecolor="#4a7ebb"/>
        </w:pict>
      </w:r>
      <w:r>
        <w:rPr>
          <w:noProof/>
          <w:lang w:eastAsia="tr-TR"/>
        </w:rPr>
        <w:pict>
          <v:line id="Düz Bağlayıcı 324" o:spid="_x0000_s1084" style="position:absolute;z-index:251666432;visibility:visible" from="361.5pt,256.05pt" to="378pt,25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" strokecolor="#4a7ebb"/>
        </w:pict>
      </w:r>
      <w:r>
        <w:rPr>
          <w:noProof/>
          <w:lang w:eastAsia="tr-TR"/>
        </w:rPr>
        <w:pict>
          <v:line id="Düz Bağlayıcı 309" o:spid="_x0000_s1085" style="position:absolute;z-index:251651072;visibility:visible" from="82.5pt,271.3pt" to="145.5pt,27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" strokecolor="#4a7ebb"/>
        </w:pict>
      </w:r>
      <w:r>
        <w:rPr>
          <w:noProof/>
          <w:lang w:eastAsia="tr-TR"/>
        </w:rPr>
        <w:pict>
          <v:line id="Düz Bağlayıcı 308" o:spid="_x0000_s1086" style="position:absolute;z-index:251650048;visibility:visible" from="82.5pt,265.8pt" to="99pt,26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" strokecolor="#4a7ebb"/>
        </w:pict>
      </w:r>
      <w:r>
        <w:rPr>
          <w:noProof/>
          <w:lang w:eastAsia="tr-TR"/>
        </w:rPr>
        <w:pict>
          <v:rect id="Dikdörtgen 323" o:spid="_x0000_s1087" style="position:absolute;margin-left:383.25pt;margin-top:238.3pt;width:36pt;height:23.25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" fillcolor="window" strokecolor="#385d8a" strokeweight="2pt">
            <v:textbox>
              <w:txbxContent>
                <w:p w:rsidR="000942A0" w:rsidRPr="00434D03" w:rsidRDefault="000942A0" w:rsidP="0033319C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Düz Ok Bağlayıcısı 322" o:spid="_x0000_s1088" type="#_x0000_t32" style="position:absolute;margin-left:426pt;margin-top:170.05pt;width:54.7pt;height:82.5pt;flip:x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" strokecolor="#4a7ebb">
            <v:stroke endarrow="open"/>
          </v:shape>
        </w:pict>
      </w:r>
      <w:r>
        <w:rPr>
          <w:noProof/>
          <w:lang w:eastAsia="tr-TR"/>
        </w:rPr>
        <w:pict>
          <v:rect id="Dikdörtgen 320" o:spid="_x0000_s1089" style="position:absolute;margin-left:383.25pt;margin-top:206.8pt;width:36pt;height:23.25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" fillcolor="window" strokecolor="#385d8a" strokeweight="2pt">
            <v:textbox>
              <w:txbxContent>
                <w:p w:rsidR="000942A0" w:rsidRPr="00434D03" w:rsidRDefault="000942A0" w:rsidP="0033319C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Düz Ok Bağlayıcısı 321" o:spid="_x0000_s1090" type="#_x0000_t32" style="position:absolute;margin-left:353.2pt;margin-top:169.8pt;width:27pt;height:53.2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" strokecolor="#4a7ebb">
            <v:stroke endarrow="open"/>
          </v:shape>
        </w:pict>
      </w:r>
      <w:r>
        <w:rPr>
          <w:noProof/>
          <w:lang w:eastAsia="tr-TR"/>
        </w:rPr>
        <w:pict>
          <v:rect id="Dikdörtgen 319" o:spid="_x0000_s1091" style="position:absolute;margin-left:462pt;margin-top:146.8pt;width:36pt;height:23.25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" fillcolor="window" strokecolor="#385d8a" strokeweight="2pt">
            <v:textbox>
              <w:txbxContent>
                <w:p w:rsidR="000942A0" w:rsidRPr="00434D03" w:rsidRDefault="000942A0" w:rsidP="0033319C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318" o:spid="_x0000_s1092" style="position:absolute;margin-left:342pt;margin-top:146.8pt;width:36pt;height:23.25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" fillcolor="window" strokecolor="#385d8a" strokeweight="2pt">
            <v:textbox>
              <w:txbxContent>
                <w:p w:rsidR="000942A0" w:rsidRPr="00434D03" w:rsidRDefault="000942A0" w:rsidP="0033319C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oundrect id="Yuvarlatılmış Dikdörtgen 316" o:spid="_x0000_s1093" style="position:absolute;margin-left:287.25pt;margin-top:142.55pt;width:95.25pt;height:36.75pt;z-index: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">
            <v:textbox>
              <w:txbxContent>
                <w:p w:rsidR="000942A0" w:rsidRPr="00434D03" w:rsidRDefault="000942A0" w:rsidP="0033319C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70-2</w:t>
                  </w:r>
                  <w:r w:rsidRPr="00434D03">
                    <w:rPr>
                      <w:rFonts w:ascii="Comic Sans MS" w:hAnsi="Comic Sans MS"/>
                      <w:b/>
                    </w:rPr>
                    <w:t>0=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317" o:spid="_x0000_s1094" style="position:absolute;margin-left:409.5pt;margin-top:141.8pt;width:95.25pt;height:36.75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">
            <v:textbox>
              <w:txbxContent>
                <w:p w:rsidR="000942A0" w:rsidRPr="00434D03" w:rsidRDefault="000942A0" w:rsidP="0033319C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80-6</w:t>
                  </w:r>
                  <w:r w:rsidRPr="00434D03">
                    <w:rPr>
                      <w:rFonts w:ascii="Comic Sans MS" w:hAnsi="Comic Sans MS"/>
                      <w:b/>
                    </w:rPr>
                    <w:t>0=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shape id="_x0000_s1095" type="#_x0000_t202" style="position:absolute;margin-left:-21.75pt;margin-top:242.8pt;width:99.75pt;height:33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">
            <v:textbox>
              <w:txbxContent>
                <w:p w:rsidR="000942A0" w:rsidRPr="00434D03" w:rsidRDefault="000942A0" w:rsidP="0033319C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96" type="#_x0000_t202" style="position:absolute;margin-left:-21.75pt;margin-top:283.3pt;width:99.75pt;height:33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">
            <v:textbox>
              <w:txbxContent>
                <w:p w:rsidR="000942A0" w:rsidRPr="00434D03" w:rsidRDefault="000942A0" w:rsidP="0033319C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97" type="#_x0000_t202" style="position:absolute;margin-left:-21.75pt;margin-top:205.3pt;width:99.75pt;height:33pt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">
            <v:textbox>
              <w:txbxContent>
                <w:p w:rsidR="000942A0" w:rsidRPr="00434D03" w:rsidRDefault="000942A0" w:rsidP="0033319C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Düz Ok Bağlayıcısı 311" o:spid="_x0000_s1098" type="#_x0000_t32" style="position:absolute;margin-left:27pt;margin-top:256.3pt;width:1in;height:0;flip:x;z-index:251653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" strokecolor="#4a7ebb">
            <v:stroke endarrow="open"/>
          </v:shape>
        </w:pict>
      </w:r>
      <w:r>
        <w:rPr>
          <w:noProof/>
          <w:lang w:eastAsia="tr-TR"/>
        </w:rPr>
        <w:pict>
          <v:shape id="Düz Ok Bağlayıcısı 312" o:spid="_x0000_s1099" type="#_x0000_t32" style="position:absolute;margin-left:27pt;margin-top:227.8pt;width:1in;height:0;flip:x;z-index: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" strokecolor="#4a7ebb">
            <v:stroke endarrow="open"/>
          </v:shape>
        </w:pict>
      </w:r>
      <w:r>
        <w:rPr>
          <w:noProof/>
          <w:lang w:eastAsia="tr-TR"/>
        </w:rPr>
        <w:pict>
          <v:shape id="Düz Ok Bağlayıcısı 310" o:spid="_x0000_s1100" type="#_x0000_t32" style="position:absolute;margin-left:28.5pt;margin-top:293.05pt;width:1in;height:0;flip:x;z-index:251652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" strokecolor="#4a7ebb">
            <v:stroke endarrow="open"/>
          </v:shape>
        </w:pict>
      </w:r>
      <w:r>
        <w:rPr>
          <w:noProof/>
          <w:lang w:eastAsia="tr-TR"/>
        </w:rPr>
        <w:pict>
          <v:rect id="Dikdörtgen 302" o:spid="_x0000_s1101" style="position:absolute;margin-left:100.5pt;margin-top:279.55pt;width:36pt;height:23.25pt;z-index:2516449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" fillcolor="window" strokecolor="#385d8a" strokeweight="2pt">
            <v:textbox>
              <w:txbxContent>
                <w:p w:rsidR="000942A0" w:rsidRPr="00434D03" w:rsidRDefault="000942A0" w:rsidP="0033319C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Düz Ok Bağlayıcısı 306" o:spid="_x0000_s1102" type="#_x0000_t32" style="position:absolute;margin-left:141.75pt;margin-top:170.05pt;width:54.7pt;height:82.5pt;flip:x;z-index:251649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" strokecolor="#4a7ebb">
            <v:stroke endarrow="open"/>
          </v:shape>
        </w:pict>
      </w:r>
      <w:r>
        <w:rPr>
          <w:noProof/>
          <w:lang w:eastAsia="tr-TR"/>
        </w:rPr>
        <w:pict>
          <v:rect id="Dikdörtgen 300" o:spid="_x0000_s1103" style="position:absolute;margin-left:101.25pt;margin-top:242.8pt;width:36pt;height:23.25pt;z-index:2516428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" fillcolor="window" strokecolor="#385d8a" strokeweight="2pt">
            <v:textbox>
              <w:txbxContent>
                <w:p w:rsidR="000942A0" w:rsidRPr="00434D03" w:rsidRDefault="000942A0" w:rsidP="0033319C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301" o:spid="_x0000_s1104" style="position:absolute;margin-left:101.25pt;margin-top:210.55pt;width:36pt;height:23.25pt;z-index:2516439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" fillcolor="window" strokecolor="#385d8a" strokeweight="2pt">
            <v:textbox>
              <w:txbxContent>
                <w:p w:rsidR="000942A0" w:rsidRPr="00434D03" w:rsidRDefault="000942A0" w:rsidP="0033319C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Düz Ok Bağlayıcısı 305" o:spid="_x0000_s1105" type="#_x0000_t32" style="position:absolute;margin-left:71.95pt;margin-top:169.8pt;width:27pt;height:53.25pt;z-index:2516480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" strokecolor="#4a7ebb">
            <v:stroke endarrow="open"/>
          </v:shape>
        </w:pict>
      </w:r>
      <w:r>
        <w:rPr>
          <w:noProof/>
          <w:lang w:eastAsia="tr-TR"/>
        </w:rPr>
        <w:pict>
          <v:rect id="Dikdörtgen 303" o:spid="_x0000_s1106" style="position:absolute;margin-left:180pt;margin-top:146.8pt;width:36pt;height:23.25pt;z-index:2516459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" fillcolor="window" strokecolor="#385d8a" strokeweight="2pt">
            <v:textbox>
              <w:txbxContent>
                <w:p w:rsidR="000942A0" w:rsidRPr="00434D03" w:rsidRDefault="000942A0" w:rsidP="0033319C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304" o:spid="_x0000_s1107" style="position:absolute;margin-left:56.25pt;margin-top:146.8pt;width:36pt;height:23.25pt;z-index:2516469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" fillcolor="window" strokecolor="#385d8a" strokeweight="2pt">
            <v:textbox>
              <w:txbxContent>
                <w:p w:rsidR="000942A0" w:rsidRPr="00434D03" w:rsidRDefault="000942A0" w:rsidP="0033319C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oundrect id="Yuvarlatılmış Dikdörtgen 299" o:spid="_x0000_s1108" style="position:absolute;margin-left:127.5pt;margin-top:143.3pt;width:95.25pt;height:36.75pt;z-index:2516418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">
            <v:textbox>
              <w:txbxContent>
                <w:p w:rsidR="000942A0" w:rsidRPr="00434D03" w:rsidRDefault="000942A0" w:rsidP="0033319C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50-2</w:t>
                  </w:r>
                  <w:r w:rsidRPr="00434D03">
                    <w:rPr>
                      <w:rFonts w:ascii="Comic Sans MS" w:hAnsi="Comic Sans MS"/>
                      <w:b/>
                    </w:rPr>
                    <w:t>0=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98" o:spid="_x0000_s1109" style="position:absolute;margin-left:5.25pt;margin-top:143.3pt;width:95.25pt;height:36.75pt;z-index:2516408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">
            <v:textbox>
              <w:txbxContent>
                <w:p w:rsidR="000942A0" w:rsidRPr="00434D03" w:rsidRDefault="000942A0" w:rsidP="0033319C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90-2</w:t>
                  </w:r>
                  <w:r w:rsidRPr="00434D03">
                    <w:rPr>
                      <w:rFonts w:ascii="Comic Sans MS" w:hAnsi="Comic Sans MS"/>
                      <w:b/>
                    </w:rPr>
                    <w:t>0=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shape id="_x0000_s1110" type="#_x0000_t202" style="position:absolute;margin-left:3in;margin-top:68.8pt;width:99.75pt;height:33pt;z-index:2516398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">
            <v:textbox>
              <w:txbxContent>
                <w:p w:rsidR="000942A0" w:rsidRPr="00434D03" w:rsidRDefault="000942A0" w:rsidP="0033319C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11" type="#_x0000_t202" style="position:absolute;margin-left:3in;margin-top:30.55pt;width:99.75pt;height:33pt;z-index:2516387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">
            <v:textbox>
              <w:txbxContent>
                <w:p w:rsidR="000942A0" w:rsidRPr="00434D03" w:rsidRDefault="000942A0" w:rsidP="0033319C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Düz Ok Bağlayıcısı 293" o:spid="_x0000_s1112" type="#_x0000_t32" style="position:absolute;margin-left:301.5pt;margin-top:44.8pt;width:1in;height:0;flip:x;z-index:2516357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" strokecolor="#4a7ebb">
            <v:stroke endarrow="open"/>
          </v:shape>
        </w:pict>
      </w:r>
      <w:r>
        <w:rPr>
          <w:noProof/>
          <w:lang w:eastAsia="tr-TR"/>
        </w:rPr>
        <w:pict>
          <v:shape id="Düz Ok Bağlayıcısı 294" o:spid="_x0000_s1113" type="#_x0000_t32" style="position:absolute;margin-left:301.5pt;margin-top:91.3pt;width:1in;height:0;flip:x;z-index:2516367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" strokecolor="#4a7ebb">
            <v:stroke endarrow="open"/>
          </v:shape>
        </w:pict>
      </w:r>
      <w:r>
        <w:rPr>
          <w:noProof/>
          <w:lang w:eastAsia="tr-TR"/>
        </w:rPr>
        <w:pict>
          <v:rect id="Dikdörtgen 28" o:spid="_x0000_s1114" style="position:absolute;margin-left:373.5pt;margin-top:75.55pt;width:36pt;height:23.25pt;z-index:2516275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" fillcolor="window" strokecolor="#385d8a" strokeweight="2pt">
            <v:textbox>
              <w:txbxContent>
                <w:p w:rsidR="000942A0" w:rsidRPr="00434D03" w:rsidRDefault="000942A0" w:rsidP="00434D0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Düz Ok Bağlayıcısı 292" o:spid="_x0000_s1115" type="#_x0000_t32" style="position:absolute;margin-left:301.5pt;margin-top:12.55pt;width:1in;height:0;flip:x;z-index:2516346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" strokecolor="#4a7ebb">
            <v:stroke endarrow="open"/>
          </v:shape>
        </w:pict>
      </w:r>
      <w:r>
        <w:rPr>
          <w:noProof/>
          <w:lang w:eastAsia="tr-TR"/>
        </w:rPr>
        <w:pict>
          <v:line id="Düz Bağlayıcı 290" o:spid="_x0000_s1116" style="position:absolute;z-index:251632640;visibility:visible" from="345.75pt,55.8pt" to="362.25pt,5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" strokecolor="#4a7ebb"/>
        </w:pict>
      </w:r>
      <w:r>
        <w:rPr>
          <w:noProof/>
          <w:lang w:eastAsia="tr-TR"/>
        </w:rPr>
        <w:pict>
          <v:line id="Düz Bağlayıcı 291" o:spid="_x0000_s1117" style="position:absolute;z-index:251633664;visibility:visible" from="350.25pt,63.3pt" to="417.75pt,6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" strokecolor="#4a7ebb"/>
        </w:pict>
      </w:r>
      <w:r>
        <w:rPr>
          <w:noProof/>
          <w:lang w:eastAsia="tr-TR"/>
        </w:rPr>
        <w:pict>
          <v:rect id="Dikdörtgen 27" o:spid="_x0000_s1118" style="position:absolute;margin-left:373.5pt;margin-top:32.8pt;width:36pt;height:23.25pt;z-index:2516264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" fillcolor="window" strokecolor="#385d8a" strokeweight="2pt">
            <v:textbox>
              <w:txbxContent>
                <w:p w:rsidR="000942A0" w:rsidRPr="00434D03" w:rsidRDefault="000942A0" w:rsidP="00434D0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_x0000_s1119" type="#_x0000_t202" style="position:absolute;margin-left:-21.75pt;margin-top:68.05pt;width:99.75pt;height:32.25pt;z-index:251618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">
            <v:textbox>
              <w:txbxContent>
                <w:p w:rsidR="000942A0" w:rsidRPr="00434D03" w:rsidRDefault="000942A0" w:rsidP="00434D03">
                  <w:pPr>
                    <w:rPr>
                      <w:rFonts w:ascii="Comic Sans MS" w:hAnsi="Comic Sans MS"/>
                      <w:sz w:val="26"/>
                      <w:szCs w:val="26"/>
                    </w:rPr>
                  </w:pPr>
                  <w:r w:rsidRPr="00434D03">
                    <w:rPr>
                      <w:rFonts w:ascii="Comic Sans MS" w:hAnsi="Comic Sans MS"/>
                      <w:sz w:val="26"/>
                      <w:szCs w:val="26"/>
                    </w:rPr>
                    <w:t>Kalan ( fark 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20" type="#_x0000_t202" style="position:absolute;margin-left:-21.75pt;margin-top:26.8pt;width:99.75pt;height:32.25pt;z-index:2516172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">
            <v:textbox>
              <w:txbxContent>
                <w:p w:rsidR="000942A0" w:rsidRPr="00434D03" w:rsidRDefault="000942A0" w:rsidP="00434D03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434D03">
                    <w:rPr>
                      <w:rFonts w:ascii="Comic Sans MS" w:hAnsi="Comic Sans MS"/>
                      <w:sz w:val="28"/>
                      <w:szCs w:val="28"/>
                    </w:rPr>
                    <w:t>çıkan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ect id="Dikdörtgen 23" o:spid="_x0000_s1121" style="position:absolute;margin-left:113.25pt;margin-top:68.8pt;width:36pt;height:23.25pt;z-index:2516224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" fillcolor="window" strokecolor="#385d8a" strokeweight="2pt">
            <v:textbox>
              <w:txbxContent>
                <w:p w:rsidR="000942A0" w:rsidRPr="00434D03" w:rsidRDefault="000942A0" w:rsidP="00434D0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2</w:t>
                  </w:r>
                  <w:bookmarkStart w:id="0" w:name="_GoBack"/>
                  <w:bookmarkEnd w:id="0"/>
                  <w:r w:rsidRPr="00434D03">
                    <w:rPr>
                      <w:rFonts w:ascii="Comic Sans MS" w:hAnsi="Comic Sans MS"/>
                      <w:sz w:val="24"/>
                      <w:szCs w:val="24"/>
                    </w:rPr>
                    <w:t>0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22" o:spid="_x0000_s1122" style="position:absolute;margin-left:113.25pt;margin-top:21.55pt;width:36pt;height:23.25pt;z-index:2516213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" fillcolor="window" strokecolor="#385d8a" strokeweight="2pt">
            <v:textbox>
              <w:txbxContent>
                <w:p w:rsidR="000942A0" w:rsidRPr="00434D03" w:rsidRDefault="000942A0" w:rsidP="00434D03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434D03">
                    <w:rPr>
                      <w:rFonts w:ascii="Comic Sans MS" w:hAnsi="Comic Sans MS"/>
                      <w:sz w:val="24"/>
                      <w:szCs w:val="24"/>
                    </w:rPr>
                    <w:t>20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Düz Ok Bağlayıcısı 17" o:spid="_x0000_s1123" type="#_x0000_t32" style="position:absolute;margin-left:46.5pt;margin-top:79.05pt;width:1in;height:0;flip:x;z-index:2516152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" strokecolor="#4579b8">
            <v:stroke endarrow="open"/>
          </v:shape>
        </w:pict>
      </w:r>
      <w:r>
        <w:rPr>
          <w:noProof/>
          <w:lang w:eastAsia="tr-TR"/>
        </w:rPr>
        <w:pict>
          <v:shape id="Düz Ok Bağlayıcısı 16" o:spid="_x0000_s1124" type="#_x0000_t32" style="position:absolute;margin-left:46.5pt;margin-top:34.8pt;width:1in;height:0;flip:x;z-index:2516142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" strokecolor="#4579b8">
            <v:stroke endarrow="open"/>
          </v:shape>
        </w:pict>
      </w:r>
      <w:r>
        <w:rPr>
          <w:noProof/>
          <w:lang w:eastAsia="tr-TR"/>
        </w:rPr>
        <w:pict>
          <v:shape id="Düz Ok Bağlayıcısı 15" o:spid="_x0000_s1125" type="#_x0000_t32" style="position:absolute;margin-left:46.5pt;margin-top:9.3pt;width:1in;height:1.5pt;flip:x y;z-index:2516131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" strokecolor="#4579b8">
            <v:stroke endarrow="open"/>
          </v:shape>
        </w:pict>
      </w:r>
      <w:r>
        <w:rPr>
          <w:noProof/>
          <w:lang w:eastAsia="tr-TR"/>
        </w:rPr>
        <w:pict>
          <v:line id="Düz Bağlayıcı 13" o:spid="_x0000_s1126" style="position:absolute;z-index:251612160;visibility:visible" from="92.25pt,58.8pt" to="159.75pt,5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" strokecolor="#4579b8"/>
        </w:pict>
      </w:r>
      <w:r>
        <w:rPr>
          <w:noProof/>
          <w:lang w:eastAsia="tr-TR"/>
        </w:rPr>
        <w:pict>
          <v:line id="Düz Bağlayıcı 12" o:spid="_x0000_s1127" style="position:absolute;z-index:251611136;visibility:visible" from="92.25pt,44.55pt" to="108.75pt,4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" strokecolor="#4579b8"/>
        </w:pict>
      </w:r>
      <w:r>
        <w:rPr>
          <w:rFonts w:ascii="Comic Sans MS" w:hAnsi="Comic Sans MS"/>
          <w:sz w:val="28"/>
          <w:szCs w:val="28"/>
        </w:rPr>
        <w:tab/>
      </w:r>
    </w:p>
    <w:sectPr w:rsidR="000942A0" w:rsidRPr="00434D03" w:rsidSect="00434D0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34D03"/>
    <w:rsid w:val="0000185D"/>
    <w:rsid w:val="0004645E"/>
    <w:rsid w:val="0006706A"/>
    <w:rsid w:val="00075B3B"/>
    <w:rsid w:val="000820BC"/>
    <w:rsid w:val="00085F38"/>
    <w:rsid w:val="000942A0"/>
    <w:rsid w:val="000A47D2"/>
    <w:rsid w:val="000D145D"/>
    <w:rsid w:val="000E5AEA"/>
    <w:rsid w:val="000E7CB7"/>
    <w:rsid w:val="001145DE"/>
    <w:rsid w:val="00144CAA"/>
    <w:rsid w:val="00174608"/>
    <w:rsid w:val="00180C95"/>
    <w:rsid w:val="00180FC9"/>
    <w:rsid w:val="001B6414"/>
    <w:rsid w:val="002260F6"/>
    <w:rsid w:val="00236F4D"/>
    <w:rsid w:val="002471D7"/>
    <w:rsid w:val="00256FD7"/>
    <w:rsid w:val="0028615F"/>
    <w:rsid w:val="002A4011"/>
    <w:rsid w:val="002A561B"/>
    <w:rsid w:val="002D1D46"/>
    <w:rsid w:val="002D390E"/>
    <w:rsid w:val="002F2658"/>
    <w:rsid w:val="002F6343"/>
    <w:rsid w:val="00306A48"/>
    <w:rsid w:val="0032649B"/>
    <w:rsid w:val="0033319C"/>
    <w:rsid w:val="00345124"/>
    <w:rsid w:val="0036553B"/>
    <w:rsid w:val="003A1BF8"/>
    <w:rsid w:val="003C593E"/>
    <w:rsid w:val="003C5F87"/>
    <w:rsid w:val="003D24D2"/>
    <w:rsid w:val="003F5978"/>
    <w:rsid w:val="0040112C"/>
    <w:rsid w:val="00412859"/>
    <w:rsid w:val="004158C8"/>
    <w:rsid w:val="0043261E"/>
    <w:rsid w:val="00434D03"/>
    <w:rsid w:val="00437EA0"/>
    <w:rsid w:val="00454263"/>
    <w:rsid w:val="00494046"/>
    <w:rsid w:val="004A0967"/>
    <w:rsid w:val="004B62CE"/>
    <w:rsid w:val="004B689F"/>
    <w:rsid w:val="004C0171"/>
    <w:rsid w:val="005159FD"/>
    <w:rsid w:val="00534E2C"/>
    <w:rsid w:val="00544D71"/>
    <w:rsid w:val="00547C36"/>
    <w:rsid w:val="0055435F"/>
    <w:rsid w:val="005849D2"/>
    <w:rsid w:val="005C201F"/>
    <w:rsid w:val="005F311C"/>
    <w:rsid w:val="005F6340"/>
    <w:rsid w:val="006043A3"/>
    <w:rsid w:val="006218C2"/>
    <w:rsid w:val="0062287A"/>
    <w:rsid w:val="00630998"/>
    <w:rsid w:val="006651B1"/>
    <w:rsid w:val="00674024"/>
    <w:rsid w:val="006863A3"/>
    <w:rsid w:val="006A6A62"/>
    <w:rsid w:val="006C404D"/>
    <w:rsid w:val="006D4445"/>
    <w:rsid w:val="006D60B7"/>
    <w:rsid w:val="00714F33"/>
    <w:rsid w:val="00746535"/>
    <w:rsid w:val="0075731F"/>
    <w:rsid w:val="007940EA"/>
    <w:rsid w:val="007B4980"/>
    <w:rsid w:val="007F252D"/>
    <w:rsid w:val="0080237D"/>
    <w:rsid w:val="0086287B"/>
    <w:rsid w:val="00864965"/>
    <w:rsid w:val="008908D7"/>
    <w:rsid w:val="00893393"/>
    <w:rsid w:val="00893C0A"/>
    <w:rsid w:val="008B695D"/>
    <w:rsid w:val="008C04F6"/>
    <w:rsid w:val="009060DF"/>
    <w:rsid w:val="00930C7E"/>
    <w:rsid w:val="00943813"/>
    <w:rsid w:val="0095692D"/>
    <w:rsid w:val="00983EF6"/>
    <w:rsid w:val="0099456C"/>
    <w:rsid w:val="009967DD"/>
    <w:rsid w:val="009C2F0E"/>
    <w:rsid w:val="009E4A2C"/>
    <w:rsid w:val="00A06AE2"/>
    <w:rsid w:val="00A0795D"/>
    <w:rsid w:val="00A1198F"/>
    <w:rsid w:val="00A47D98"/>
    <w:rsid w:val="00A5314B"/>
    <w:rsid w:val="00A7401E"/>
    <w:rsid w:val="00AB3237"/>
    <w:rsid w:val="00AC54CD"/>
    <w:rsid w:val="00AD775E"/>
    <w:rsid w:val="00AF0FB4"/>
    <w:rsid w:val="00B057E5"/>
    <w:rsid w:val="00B13D28"/>
    <w:rsid w:val="00B47B78"/>
    <w:rsid w:val="00B54767"/>
    <w:rsid w:val="00B812B5"/>
    <w:rsid w:val="00BA0BC6"/>
    <w:rsid w:val="00BA33F1"/>
    <w:rsid w:val="00BA3D6E"/>
    <w:rsid w:val="00BC53CF"/>
    <w:rsid w:val="00BF6DAF"/>
    <w:rsid w:val="00C33EBF"/>
    <w:rsid w:val="00C505F6"/>
    <w:rsid w:val="00C54CE3"/>
    <w:rsid w:val="00C7595D"/>
    <w:rsid w:val="00C91233"/>
    <w:rsid w:val="00CA46B6"/>
    <w:rsid w:val="00CB26A3"/>
    <w:rsid w:val="00CD2E47"/>
    <w:rsid w:val="00CF1D65"/>
    <w:rsid w:val="00D03A31"/>
    <w:rsid w:val="00D03F17"/>
    <w:rsid w:val="00D44C18"/>
    <w:rsid w:val="00D62E95"/>
    <w:rsid w:val="00D63069"/>
    <w:rsid w:val="00D6700A"/>
    <w:rsid w:val="00D80D48"/>
    <w:rsid w:val="00D92F64"/>
    <w:rsid w:val="00DA7F1D"/>
    <w:rsid w:val="00DB025D"/>
    <w:rsid w:val="00DD388C"/>
    <w:rsid w:val="00DF10F2"/>
    <w:rsid w:val="00E01021"/>
    <w:rsid w:val="00E13659"/>
    <w:rsid w:val="00E145D4"/>
    <w:rsid w:val="00E1490A"/>
    <w:rsid w:val="00E17AED"/>
    <w:rsid w:val="00E67A4E"/>
    <w:rsid w:val="00E951EF"/>
    <w:rsid w:val="00EC1162"/>
    <w:rsid w:val="00EC6710"/>
    <w:rsid w:val="00ED2E64"/>
    <w:rsid w:val="00EE76BC"/>
    <w:rsid w:val="00F02251"/>
    <w:rsid w:val="00F02527"/>
    <w:rsid w:val="00F22983"/>
    <w:rsid w:val="00F35037"/>
    <w:rsid w:val="00F40DB1"/>
    <w:rsid w:val="00F50E87"/>
    <w:rsid w:val="00F5167B"/>
    <w:rsid w:val="00F66830"/>
    <w:rsid w:val="00F8193C"/>
    <w:rsid w:val="00F91EB7"/>
    <w:rsid w:val="00F95C87"/>
    <w:rsid w:val="00F96D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1BF8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434D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34D03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F95C87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45</TotalTime>
  <Pages>1</Pages>
  <Words>65</Words>
  <Characters>371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niyalll</dc:creator>
  <cp:keywords>www.sorubak.com</cp:keywords>
  <dc:description>www.sorubak.com</dc:description>
  <cp:lastModifiedBy>edanur</cp:lastModifiedBy>
  <cp:revision>4</cp:revision>
  <cp:lastPrinted>2013-02-24T10:26:00Z</cp:lastPrinted>
  <dcterms:created xsi:type="dcterms:W3CDTF">2013-02-23T22:18:00Z</dcterms:created>
  <dcterms:modified xsi:type="dcterms:W3CDTF">2014-02-15T21:09:00Z</dcterms:modified>
  <cp:category>www.sorubak.com</cp:category>
</cp:coreProperties>
</file>