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4F" w:rsidRPr="005720F9" w:rsidRDefault="0011774F" w:rsidP="009B4A7C">
      <w:pPr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-10.8pt;margin-top:-3.3pt;width:105pt;height:134.25pt;z-index:251658240;visibility:visible">
            <v:imagedata r:id="rId4" o:title="" gain="109227f"/>
          </v:shape>
        </w:pict>
      </w:r>
      <w:r>
        <w:rPr>
          <w:rFonts w:ascii="Hand writing Mutlu" w:hAnsi="Hand writing Mutlu"/>
          <w:sz w:val="36"/>
          <w:szCs w:val="36"/>
        </w:rPr>
        <w:t xml:space="preserve">                     </w:t>
      </w:r>
      <w:r w:rsidRPr="005720F9">
        <w:rPr>
          <w:rFonts w:ascii="Hand writing Mutlu" w:hAnsi="Hand writing Mutlu"/>
          <w:sz w:val="44"/>
          <w:szCs w:val="44"/>
        </w:rPr>
        <w:t>Oku Kayyu Oku..</w:t>
      </w:r>
    </w:p>
    <w:p w:rsidR="0011774F" w:rsidRDefault="0011774F" w:rsidP="009B4A7C">
      <w:pPr>
        <w:rPr>
          <w:rFonts w:ascii="Hand writing Mutlu" w:hAnsi="Hand writing Mutlu"/>
          <w:sz w:val="44"/>
          <w:szCs w:val="44"/>
        </w:rPr>
      </w:pPr>
      <w:r w:rsidRPr="005720F9">
        <w:rPr>
          <w:rFonts w:ascii="Hand writing Mutlu" w:hAnsi="Hand writing Mutlu"/>
          <w:sz w:val="44"/>
          <w:szCs w:val="44"/>
        </w:rPr>
        <w:t xml:space="preserve">               </w:t>
      </w:r>
      <w:hyperlink r:id="rId5" w:history="1">
        <w:r w:rsidRPr="00570684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Hand writing Mutlu" w:hAnsi="Hand writing Mutlu"/>
          <w:sz w:val="44"/>
          <w:szCs w:val="44"/>
        </w:rPr>
        <w:t xml:space="preserve"> </w:t>
      </w:r>
    </w:p>
    <w:p w:rsidR="0011774F" w:rsidRPr="005720F9" w:rsidRDefault="0011774F" w:rsidP="009B4A7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  </w:t>
      </w:r>
      <w:r w:rsidRPr="005720F9">
        <w:rPr>
          <w:rFonts w:ascii="Hand writing Mutlu" w:hAnsi="Hand writing Mutlu"/>
          <w:sz w:val="44"/>
          <w:szCs w:val="44"/>
        </w:rPr>
        <w:t xml:space="preserve">Kayyu tane tane oku.Erken uyu, iyi </w:t>
      </w:r>
      <w:r>
        <w:rPr>
          <w:rFonts w:ascii="Hand writing Mutlu" w:hAnsi="Hand writing Mutlu"/>
          <w:sz w:val="44"/>
          <w:szCs w:val="44"/>
        </w:rPr>
        <w:t xml:space="preserve">uyu. </w:t>
      </w:r>
      <w:r w:rsidRPr="005720F9">
        <w:rPr>
          <w:rFonts w:ascii="Hand writing Mutlu" w:hAnsi="Hand writing Mutlu"/>
          <w:sz w:val="44"/>
          <w:szCs w:val="44"/>
        </w:rPr>
        <w:t>Kayyu iri nar al yıka.Kayyu elini,kolunu yıka.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5720F9">
        <w:rPr>
          <w:rFonts w:ascii="Hand writing Mutlu" w:hAnsi="Hand writing Mutlu"/>
          <w:sz w:val="44"/>
          <w:szCs w:val="44"/>
        </w:rPr>
        <w:t>Kayyu yemek yer, elini yıkar yer.Kakaolu kek ye.Kayyu ile Yalın erken yat ,erken kalk.</w:t>
      </w:r>
    </w:p>
    <w:p w:rsidR="0011774F" w:rsidRDefault="0011774F" w:rsidP="009B4A7C">
      <w:pPr>
        <w:rPr>
          <w:rFonts w:ascii="Hand writing Mutlu" w:hAnsi="Hand writing Mutlu"/>
          <w:sz w:val="44"/>
          <w:szCs w:val="44"/>
        </w:rPr>
      </w:pPr>
      <w:r w:rsidRPr="005720F9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</w:t>
      </w:r>
      <w:r w:rsidRPr="005720F9">
        <w:rPr>
          <w:rFonts w:ascii="Hand writing Mutlu" w:hAnsi="Hand writing Mutlu"/>
          <w:sz w:val="44"/>
          <w:szCs w:val="44"/>
        </w:rPr>
        <w:t xml:space="preserve"> Oya onları yerine koy.Elmayı yıka ,elmayı ye.İrem eline roman al.İrem romanı oku.Meraklı Esra</w:t>
      </w:r>
      <w:r w:rsidRPr="005720F9">
        <w:rPr>
          <w:rFonts w:ascii="Times New Roman" w:hAnsi="Times New Roman"/>
          <w:sz w:val="44"/>
          <w:szCs w:val="44"/>
        </w:rPr>
        <w:t>’</w:t>
      </w:r>
      <w:r w:rsidRPr="005720F9">
        <w:rPr>
          <w:rFonts w:ascii="Hand writing Mutlu" w:hAnsi="Hand writing Mutlu"/>
          <w:sz w:val="44"/>
          <w:szCs w:val="44"/>
        </w:rPr>
        <w:t>ya anlatma romanı. Tamam anlatmam merak etme.Leyla romanı sen al.Melek  yeni yelek al, mutlu ol.Melek ayran tat, mutlu ol.Melek kıyma ile ayran tattın mı?Melek mutlu moralli ol.Ayna ayna</w:t>
      </w:r>
      <w:r>
        <w:rPr>
          <w:rFonts w:ascii="Hand writing Mutlu" w:hAnsi="Hand writing Mutlu"/>
          <w:sz w:val="44"/>
          <w:szCs w:val="44"/>
        </w:rPr>
        <w:t xml:space="preserve"> yeni ayna.Oyna oyna Yaren Melek</w:t>
      </w:r>
      <w:r w:rsidRPr="005720F9">
        <w:rPr>
          <w:rFonts w:ascii="Hand writing Mutlu" w:hAnsi="Hand writing Mutlu"/>
          <w:sz w:val="44"/>
          <w:szCs w:val="44"/>
        </w:rPr>
        <w:t xml:space="preserve"> ile oyna.Yaren yirmi  kilo kıyma tart.Melek</w:t>
      </w:r>
      <w:r w:rsidRPr="005720F9">
        <w:rPr>
          <w:rFonts w:ascii="Times New Roman" w:hAnsi="Times New Roman"/>
          <w:sz w:val="44"/>
          <w:szCs w:val="44"/>
        </w:rPr>
        <w:t>’</w:t>
      </w:r>
      <w:r w:rsidRPr="005720F9">
        <w:rPr>
          <w:rFonts w:ascii="Hand writing Mutlu" w:hAnsi="Hand writing Mutlu"/>
          <w:sz w:val="44"/>
          <w:szCs w:val="44"/>
        </w:rPr>
        <w:t>e kıymalı ekmek ya</w:t>
      </w:r>
      <w:r w:rsidRPr="005720F9">
        <w:rPr>
          <w:rFonts w:ascii="Hand writing Mutlu" w:hAnsi="Hand writing Mutlu"/>
          <w:sz w:val="44"/>
          <w:szCs w:val="44"/>
          <w:u w:val="thick"/>
        </w:rPr>
        <w:t>p</w:t>
      </w:r>
      <w:r w:rsidRPr="005720F9">
        <w:rPr>
          <w:rFonts w:ascii="Hand writing Mutlu" w:hAnsi="Hand writing Mutlu"/>
          <w:sz w:val="44"/>
          <w:szCs w:val="44"/>
        </w:rPr>
        <w:t>.Ayla ayranı sen tat.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5720F9">
        <w:rPr>
          <w:rFonts w:ascii="Hand writing Mutlu" w:hAnsi="Hand writing Mutlu"/>
          <w:sz w:val="44"/>
          <w:szCs w:val="44"/>
        </w:rPr>
        <w:t>Yaren kıymayı yakma.</w:t>
      </w:r>
      <w:r>
        <w:rPr>
          <w:rFonts w:ascii="Hand writing Mutlu" w:hAnsi="Hand writing Mutlu"/>
          <w:sz w:val="44"/>
          <w:szCs w:val="44"/>
        </w:rPr>
        <w:t>Melek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iyi iyi yesin.</w:t>
      </w:r>
    </w:p>
    <w:p w:rsidR="0011774F" w:rsidRPr="005720F9" w:rsidRDefault="0011774F" w:rsidP="009B4A7C">
      <w:pPr>
        <w:rPr>
          <w:rFonts w:ascii="Hand writing Mutlu" w:hAnsi="Hand writing Mutlu"/>
          <w:sz w:val="44"/>
          <w:szCs w:val="44"/>
        </w:rPr>
      </w:pPr>
      <w:r w:rsidRPr="005720F9">
        <w:t xml:space="preserve"> </w:t>
      </w:r>
      <w:r w:rsidRPr="006F7784">
        <w:rPr>
          <w:noProof/>
          <w:lang w:eastAsia="tr-TR"/>
        </w:rPr>
        <w:pict>
          <v:shape id="Resim 1" o:spid="_x0000_i1025" type="#_x0000_t75" style="width:115.5pt;height:131.25pt;visibility:visible">
            <v:imagedata r:id="rId6" o:title=""/>
          </v:shape>
        </w:pict>
      </w:r>
      <w:r>
        <w:t xml:space="preserve">   </w:t>
      </w:r>
      <w:r w:rsidRPr="006F7784">
        <w:rPr>
          <w:noProof/>
          <w:lang w:eastAsia="tr-TR"/>
        </w:rPr>
        <w:pict>
          <v:shape id="_x0000_i1026" type="#_x0000_t75" style="width:115.5pt;height:131.25pt;visibility:visible">
            <v:imagedata r:id="rId6" o:title=""/>
          </v:shape>
        </w:pict>
      </w:r>
      <w:r>
        <w:t xml:space="preserve">    </w:t>
      </w:r>
      <w:r w:rsidRPr="006F7784">
        <w:rPr>
          <w:noProof/>
          <w:lang w:eastAsia="tr-TR"/>
        </w:rPr>
        <w:pict>
          <v:shape id="_x0000_i1027" type="#_x0000_t75" style="width:115.5pt;height:131.25pt;visibility:visible">
            <v:imagedata r:id="rId6" o:title=""/>
          </v:shape>
        </w:pict>
      </w:r>
      <w:r>
        <w:t xml:space="preserve">    </w:t>
      </w:r>
      <w:r w:rsidRPr="006F7784">
        <w:rPr>
          <w:noProof/>
          <w:lang w:eastAsia="tr-TR"/>
        </w:rPr>
        <w:pict>
          <v:shape id="_x0000_i1028" type="#_x0000_t75" style="width:115.5pt;height:131.25pt;visibility:visible">
            <v:imagedata r:id="rId6" o:title=""/>
          </v:shape>
        </w:pict>
      </w:r>
    </w:p>
    <w:sectPr w:rsidR="0011774F" w:rsidRPr="005720F9" w:rsidSect="00257556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AE5"/>
    <w:rsid w:val="000378A1"/>
    <w:rsid w:val="00060A0C"/>
    <w:rsid w:val="000D12E2"/>
    <w:rsid w:val="000F301E"/>
    <w:rsid w:val="0011774F"/>
    <w:rsid w:val="001A6A7F"/>
    <w:rsid w:val="00215196"/>
    <w:rsid w:val="00257556"/>
    <w:rsid w:val="00262955"/>
    <w:rsid w:val="00274282"/>
    <w:rsid w:val="002B16C9"/>
    <w:rsid w:val="002E1703"/>
    <w:rsid w:val="002F7A77"/>
    <w:rsid w:val="00314C88"/>
    <w:rsid w:val="00334079"/>
    <w:rsid w:val="003A47F3"/>
    <w:rsid w:val="00425107"/>
    <w:rsid w:val="0043303F"/>
    <w:rsid w:val="0049389C"/>
    <w:rsid w:val="004D6CA5"/>
    <w:rsid w:val="004F7997"/>
    <w:rsid w:val="00510CD9"/>
    <w:rsid w:val="00570684"/>
    <w:rsid w:val="005720F9"/>
    <w:rsid w:val="0059538A"/>
    <w:rsid w:val="005A6C88"/>
    <w:rsid w:val="0066378E"/>
    <w:rsid w:val="006E0BF6"/>
    <w:rsid w:val="006F7784"/>
    <w:rsid w:val="00733B64"/>
    <w:rsid w:val="00770ACF"/>
    <w:rsid w:val="00955FF3"/>
    <w:rsid w:val="009A35DE"/>
    <w:rsid w:val="009B4A7C"/>
    <w:rsid w:val="009C6C3B"/>
    <w:rsid w:val="00A011A2"/>
    <w:rsid w:val="00A7030F"/>
    <w:rsid w:val="00B270C8"/>
    <w:rsid w:val="00B32DB1"/>
    <w:rsid w:val="00BA5CF3"/>
    <w:rsid w:val="00C33DD4"/>
    <w:rsid w:val="00CC3769"/>
    <w:rsid w:val="00CF1AE5"/>
    <w:rsid w:val="00CF2CB8"/>
    <w:rsid w:val="00D2392C"/>
    <w:rsid w:val="00E75276"/>
    <w:rsid w:val="00E75308"/>
    <w:rsid w:val="00E86EE7"/>
    <w:rsid w:val="00F61360"/>
    <w:rsid w:val="00F93C3D"/>
    <w:rsid w:val="00FA3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37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78A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D12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113</Words>
  <Characters>645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ŞULE</dc:creator>
  <cp:keywords>www.sorubak.com</cp:keywords>
  <dc:description>www.sorubak.com</dc:description>
  <cp:lastModifiedBy>edanur</cp:lastModifiedBy>
  <cp:revision>3</cp:revision>
  <cp:lastPrinted>2013-02-16T17:11:00Z</cp:lastPrinted>
  <dcterms:created xsi:type="dcterms:W3CDTF">2013-02-16T17:23:00Z</dcterms:created>
  <dcterms:modified xsi:type="dcterms:W3CDTF">2014-02-08T22:43:00Z</dcterms:modified>
  <cp:category>www.sorubak.com</cp:category>
</cp:coreProperties>
</file>