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31C" w:rsidRDefault="0069031C" w:rsidP="006E38CB">
      <w:pPr>
        <w:pStyle w:val="NormalWeb"/>
        <w:shd w:val="clear" w:color="auto" w:fill="FFFFFF"/>
        <w:rPr>
          <w:rFonts w:ascii="Comic Sans MS" w:hAnsi="Comic Sans MS"/>
          <w:color w:val="333333"/>
          <w:sz w:val="28"/>
          <w:szCs w:val="28"/>
          <w:shd w:val="clear" w:color="auto" w:fill="FAFAFA"/>
        </w:rPr>
      </w:pPr>
      <w:r w:rsidRPr="006E38CB">
        <w:rPr>
          <w:rFonts w:ascii="Comic Sans MS" w:hAnsi="Comic Sans MS"/>
          <w:color w:val="333333"/>
          <w:sz w:val="28"/>
          <w:szCs w:val="28"/>
          <w:shd w:val="clear" w:color="auto" w:fill="FAFAFA"/>
        </w:rPr>
        <w:t>Yıl 1915</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18'indeyiz Martın.</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Kendine gel biraz!</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Pek tekin değildi Çanakkale'nin suyu,</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Geçilmez bu boğaz...</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Geçilmez bu boğaz...</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Bizi</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Ne topun yıldırır,</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Ne kurşunun.</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Çünkü artık</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Başladı cengimiz.</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 xml:space="preserve">Bir hücum sırasında bölük erimişti. Yüzbaşı telefonla takviye istedi. Gece yarısı siperleri takviye için istediğimiz askerler geldi. Hepsi askere alınmış gencecik insanlardı. </w:t>
      </w:r>
    </w:p>
    <w:p w:rsidR="0069031C"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Ama içlerinde daha çocuk denecek yaşta üç-dört asker vardı ki hemen dikkatimizi çekti.</w:t>
      </w:r>
      <w:r>
        <w:rPr>
          <w:rFonts w:ascii="Comic Sans MS" w:hAnsi="Comic Sans MS"/>
          <w:color w:val="333333"/>
          <w:sz w:val="28"/>
          <w:szCs w:val="17"/>
        </w:rPr>
        <w:t xml:space="preserve"> </w:t>
      </w:r>
      <w:r w:rsidRPr="006E38CB">
        <w:rPr>
          <w:rFonts w:ascii="Comic Sans MS" w:hAnsi="Comic Sans MS"/>
          <w:color w:val="333333"/>
          <w:sz w:val="28"/>
          <w:szCs w:val="17"/>
        </w:rPr>
        <w:t xml:space="preserve">Bölüğü düzene soktum. Yüzbaşı gelenlerle tek tek ilgileniyor, karanlıkta el yordamıyla üstlerini başlarını düzeltiyor, sabah yapılacak olan süngü hücumuna hazırlıyordu. </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Sıra o çocuklara geldiğinde, o cıvıl cıvıl şarkı söyleyerek gelen çocuklar birden çakı gibi oldular.</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Yüzbaşı sordu:</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 Yavrum siz kimsiniz?</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İçlerinden biri:</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 Galatasaray Mektebi Sultanisi talebeleriyiz Vatan için ölmeye geldik!</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Gönlüm akıverdi o çocuklara. Bu savaş için çok küçüktüler. Daha süngü tutmasını bile bilmiyorlardı. Onlarla ilgilendim. "Mermi böyle basılır. Tüfek şöyle tutulur. Süngü böyle takılır. Düşmana şöyle saldırılır!" diye.</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Onları karşıma alıp bir bir gösterdim. Siperlerin arkasında ay ışığında sabaha kadar talim yaptık. Gün ışımadan biraz dinlensinler diye siperlere girdik.</w:t>
      </w:r>
    </w:p>
    <w:p w:rsidR="0069031C"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 xml:space="preserve">Ortalık hafif aydınlanır gibi olunca hep yaptıkları gibi düşman gemileri gelip siperlerimizi bombalamaya başladılar. Yer gök top sesleriyle inliyordu. </w:t>
      </w:r>
    </w:p>
    <w:p w:rsidR="0069031C" w:rsidRDefault="0069031C" w:rsidP="006E38CB">
      <w:pPr>
        <w:pStyle w:val="NormalWeb"/>
        <w:shd w:val="clear" w:color="auto" w:fill="FFFFFF"/>
        <w:rPr>
          <w:rStyle w:val="apple-converted-space"/>
          <w:rFonts w:ascii="Comic Sans MS" w:hAnsi="Comic Sans MS"/>
          <w:color w:val="333333"/>
          <w:sz w:val="28"/>
          <w:szCs w:val="28"/>
          <w:shd w:val="clear" w:color="auto" w:fill="FAFAFA"/>
        </w:rPr>
      </w:pPr>
      <w:r w:rsidRPr="006E38CB">
        <w:rPr>
          <w:rFonts w:ascii="Comic Sans MS" w:hAnsi="Comic Sans MS"/>
          <w:color w:val="333333"/>
          <w:sz w:val="28"/>
          <w:szCs w:val="28"/>
          <w:shd w:val="clear" w:color="auto" w:fill="FAFAFA"/>
        </w:rPr>
        <w:t>Er meydanında bulunmaz dengimiz...</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Sen misin Mustafa Kemal'im ileri diyen?</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İşte fırladık siperden.</w:t>
      </w:r>
      <w:r w:rsidRPr="006E38CB">
        <w:rPr>
          <w:rStyle w:val="apple-converted-space"/>
          <w:rFonts w:ascii="Comic Sans MS" w:hAnsi="Comic Sans MS"/>
          <w:color w:val="333333"/>
          <w:sz w:val="28"/>
          <w:szCs w:val="28"/>
          <w:shd w:val="clear" w:color="auto" w:fill="FAFAFA"/>
        </w:rPr>
        <w:t> </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br/>
        <w:t>Her mermi düştüğünde minare gibi alevler yükseliyor, bir gün önce ölenlerin kol, bacak, el, ayak gibi parçaları havaya kalkan toprakla siperlere düşüyordu. Mermiler üzerimizden ıslık çalarak geçiyordu. Siperler toz duman içinde kalmıştı.</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Bir ara Yüzbaşı "Azman yandık!" diye siperin köşesini işaret etti. O şarkı söyleyerek sipere gelen, sanki çiçek toplarmış gibi neşeli olan o çocuklar siperin bir köşesinde sanki bir yumak gibi birbirine sarılmış tir tir titriyorlardı. Çocuklar harbin gerçeği ile ilk defa karşılaşıyorlardı. Ürkmüşlerdi. Yüzbaşı yandık demekte haklıydı. Muharebede bir ürküntü panik meydana getirebilirdi. Tam onlara doğru yaklaşırken içlerinden biri avaz avaz bir marş söylemeye başladı!</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Annem beni yetiştirdi bu yerlere yolladı</w:t>
      </w:r>
      <w:r w:rsidRPr="006E38CB">
        <w:rPr>
          <w:rStyle w:val="apple-converted-space"/>
          <w:rFonts w:ascii="Comic Sans MS" w:hAnsi="Comic Sans MS"/>
          <w:color w:val="333333"/>
          <w:sz w:val="28"/>
          <w:szCs w:val="17"/>
        </w:rPr>
        <w:t> </w:t>
      </w:r>
      <w:r w:rsidRPr="006E38CB">
        <w:rPr>
          <w:rFonts w:ascii="Comic Sans MS" w:hAnsi="Comic Sans MS"/>
          <w:color w:val="333333"/>
          <w:sz w:val="28"/>
          <w:szCs w:val="17"/>
        </w:rPr>
        <w:br/>
        <w:t>Al sancağı teslim etti Allah a ısmarladı.</w:t>
      </w:r>
      <w:r w:rsidRPr="006E38CB">
        <w:rPr>
          <w:rStyle w:val="apple-converted-space"/>
          <w:rFonts w:ascii="Comic Sans MS" w:hAnsi="Comic Sans MS"/>
          <w:color w:val="333333"/>
          <w:sz w:val="28"/>
          <w:szCs w:val="17"/>
        </w:rPr>
        <w:t> </w:t>
      </w:r>
      <w:r w:rsidRPr="006E38CB">
        <w:rPr>
          <w:rFonts w:ascii="Comic Sans MS" w:hAnsi="Comic Sans MS"/>
          <w:color w:val="333333"/>
          <w:sz w:val="28"/>
          <w:szCs w:val="17"/>
        </w:rPr>
        <w:br/>
        <w:t>Boş oturma çalış dedi hizmet eyle vatana</w:t>
      </w:r>
      <w:r w:rsidRPr="006E38CB">
        <w:rPr>
          <w:rStyle w:val="apple-converted-space"/>
          <w:rFonts w:ascii="Comic Sans MS" w:hAnsi="Comic Sans MS"/>
          <w:color w:val="333333"/>
          <w:sz w:val="28"/>
          <w:szCs w:val="17"/>
        </w:rPr>
        <w:t> </w:t>
      </w:r>
      <w:r w:rsidRPr="006E38CB">
        <w:rPr>
          <w:rFonts w:ascii="Comic Sans MS" w:hAnsi="Comic Sans MS"/>
          <w:color w:val="333333"/>
          <w:sz w:val="28"/>
          <w:szCs w:val="17"/>
        </w:rPr>
        <w:br/>
        <w:t>Sütüm sana helal olmaz saldırmazsan düşmana.</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Baktım hemen biraz sonra ona bir arkadaşı daha katıldı. Biraz sonra biri daha... Marş bitiyor yeniden başlıyorlar. Bitiyor bir daha söylüyorlar. Avaz avaz! Gözleri çakmak çakmak...</w:t>
      </w:r>
    </w:p>
    <w:p w:rsidR="0069031C"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 xml:space="preserve">Hücum anı geldiğinde hepsi süngü takmış, tüfeklerine sımsıkı sarılmış, gözleri yuvalarından fırlamış dişler kenetlenmiş bekliyorlardı. O an geldi. </w:t>
      </w:r>
    </w:p>
    <w:p w:rsidR="0069031C"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Birden Yüzbaşı "Hücum!"diye bağırdı. Bütün bölük, bütün tabur, bütün alay cephenin her yerinden fırladık.</w:t>
      </w:r>
    </w:p>
    <w:p w:rsidR="0069031C" w:rsidRPr="006E38CB" w:rsidRDefault="0069031C" w:rsidP="006E38CB">
      <w:pPr>
        <w:pStyle w:val="NormalWeb"/>
        <w:shd w:val="clear" w:color="auto" w:fill="FFFFFF"/>
        <w:rPr>
          <w:rFonts w:ascii="Comic Sans MS" w:hAnsi="Comic Sans MS"/>
          <w:color w:val="333333"/>
          <w:sz w:val="28"/>
          <w:szCs w:val="17"/>
        </w:rPr>
      </w:pPr>
      <w:r w:rsidRPr="006E38CB">
        <w:rPr>
          <w:rFonts w:ascii="Comic Sans MS" w:hAnsi="Comic Sans MS"/>
          <w:color w:val="333333"/>
          <w:sz w:val="28"/>
          <w:szCs w:val="17"/>
        </w:rPr>
        <w:t>İşte tam o anda, tam o anda, o çocuklar kurulmuş gibi siperlerden fırlayıverdiler. İşte o an. Tam o an bir makineli yavruları biçiverdi. Hepsi sipere geri düştüler. Kucağıma dökülüverdiler. Onların o gül gibi yüzleri gözümün ön</w:t>
      </w:r>
      <w:r>
        <w:rPr>
          <w:rFonts w:ascii="Comic Sans MS" w:hAnsi="Comic Sans MS"/>
          <w:color w:val="333333"/>
          <w:sz w:val="28"/>
          <w:szCs w:val="17"/>
        </w:rPr>
        <w:t>ünden gitmiyor. Hiç gitmiyor!</w:t>
      </w:r>
    </w:p>
    <w:p w:rsidR="0069031C" w:rsidRPr="006E38CB" w:rsidRDefault="0069031C" w:rsidP="00670E6A">
      <w:pPr>
        <w:pStyle w:val="NormalWeb"/>
        <w:shd w:val="clear" w:color="auto" w:fill="FFFFFF"/>
        <w:rPr>
          <w:rFonts w:ascii="Comic Sans MS" w:hAnsi="Comic Sans MS"/>
          <w:color w:val="333333"/>
          <w:sz w:val="28"/>
          <w:szCs w:val="28"/>
        </w:rPr>
      </w:pPr>
      <w:r w:rsidRPr="006E38CB">
        <w:rPr>
          <w:rFonts w:ascii="Comic Sans MS" w:hAnsi="Comic Sans MS"/>
          <w:color w:val="333333"/>
          <w:sz w:val="28"/>
          <w:szCs w:val="28"/>
          <w:shd w:val="clear" w:color="auto" w:fill="FAFAFA"/>
        </w:rPr>
        <w:t>Sırtına yüklenmiş kahraman</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Seyit 276 kiloluk mermiyi,</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Koşuyor bataryasına ateşler içinden.</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Bu mermi denizlere gömecek Elizabet'i Buvet'i...</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Yanıyor bugün Anafartalar yanıyor,</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Denizler yanıyor,</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Dağlar yanıyor.</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Zafer bizimdir artık</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Düşman zırhlıları batıyor...</w:t>
      </w:r>
      <w:r w:rsidRPr="006E38CB">
        <w:rPr>
          <w:rStyle w:val="apple-converted-space"/>
          <w:rFonts w:ascii="Comic Sans MS" w:hAnsi="Comic Sans MS"/>
          <w:color w:val="333333"/>
          <w:sz w:val="28"/>
          <w:szCs w:val="28"/>
          <w:shd w:val="clear" w:color="auto" w:fill="FAFAFA"/>
        </w:rPr>
        <w:t> </w:t>
      </w:r>
      <w:r w:rsidRPr="006E38CB">
        <w:rPr>
          <w:rFonts w:ascii="Comic Sans MS" w:hAnsi="Comic Sans MS"/>
          <w:color w:val="333333"/>
          <w:sz w:val="28"/>
          <w:szCs w:val="28"/>
        </w:rPr>
        <w:br/>
      </w:r>
      <w:r w:rsidRPr="006E38CB">
        <w:rPr>
          <w:rFonts w:ascii="Comic Sans MS" w:hAnsi="Comic Sans MS"/>
          <w:color w:val="333333"/>
          <w:sz w:val="28"/>
          <w:szCs w:val="28"/>
          <w:shd w:val="clear" w:color="auto" w:fill="FAFAFA"/>
        </w:rPr>
        <w:t>Türk'üm,</w:t>
      </w:r>
    </w:p>
    <w:p w:rsidR="0069031C" w:rsidRPr="00670E6A" w:rsidRDefault="0069031C" w:rsidP="00670E6A">
      <w:pPr>
        <w:rPr>
          <w:rFonts w:ascii="Comic Sans MS" w:hAnsi="Comic Sans MS"/>
          <w:sz w:val="28"/>
          <w:szCs w:val="28"/>
        </w:rPr>
      </w:pPr>
      <w:r w:rsidRPr="00670E6A">
        <w:rPr>
          <w:rFonts w:ascii="Comic Sans MS" w:hAnsi="Comic Sans MS"/>
          <w:color w:val="333333"/>
          <w:sz w:val="28"/>
          <w:szCs w:val="28"/>
          <w:shd w:val="clear" w:color="auto" w:fill="FAFAFA"/>
        </w:rPr>
        <w:t>Muzaffer olarak doğmuşuz bir kere.</w:t>
      </w:r>
      <w:r w:rsidRPr="00670E6A">
        <w:rPr>
          <w:rStyle w:val="apple-converted-space"/>
          <w:rFonts w:ascii="Comic Sans MS" w:hAnsi="Comic Sans MS"/>
          <w:color w:val="333333"/>
          <w:sz w:val="28"/>
          <w:szCs w:val="28"/>
          <w:shd w:val="clear" w:color="auto" w:fill="FAFAFA"/>
        </w:rPr>
        <w:t> </w:t>
      </w:r>
      <w:r w:rsidRPr="00670E6A">
        <w:rPr>
          <w:rFonts w:ascii="Comic Sans MS" w:hAnsi="Comic Sans MS"/>
          <w:color w:val="333333"/>
          <w:sz w:val="28"/>
          <w:szCs w:val="28"/>
        </w:rPr>
        <w:br/>
      </w:r>
      <w:r w:rsidRPr="00670E6A">
        <w:rPr>
          <w:rFonts w:ascii="Comic Sans MS" w:hAnsi="Comic Sans MS"/>
          <w:color w:val="333333"/>
          <w:sz w:val="28"/>
          <w:szCs w:val="28"/>
          <w:shd w:val="clear" w:color="auto" w:fill="FAFAFA"/>
        </w:rPr>
        <w:t>Bir karış toprak uğruna Kimimiz şehit oluruz.</w:t>
      </w:r>
      <w:r w:rsidRPr="00670E6A">
        <w:rPr>
          <w:rFonts w:ascii="Comic Sans MS" w:hAnsi="Comic Sans MS"/>
          <w:color w:val="333333"/>
          <w:sz w:val="28"/>
          <w:szCs w:val="28"/>
        </w:rPr>
        <w:br/>
      </w:r>
      <w:r w:rsidRPr="00670E6A">
        <w:rPr>
          <w:rFonts w:ascii="Comic Sans MS" w:hAnsi="Comic Sans MS"/>
          <w:color w:val="333333"/>
          <w:sz w:val="28"/>
          <w:szCs w:val="28"/>
          <w:shd w:val="clear" w:color="auto" w:fill="FAFAFA"/>
        </w:rPr>
        <w:t>Kimimiz gazi.</w:t>
      </w:r>
      <w:r w:rsidRPr="00670E6A">
        <w:rPr>
          <w:rStyle w:val="apple-converted-space"/>
          <w:rFonts w:ascii="Comic Sans MS" w:hAnsi="Comic Sans MS"/>
          <w:color w:val="333333"/>
          <w:sz w:val="28"/>
          <w:szCs w:val="28"/>
          <w:shd w:val="clear" w:color="auto" w:fill="FAFAFA"/>
        </w:rPr>
        <w:t> </w:t>
      </w:r>
      <w:r w:rsidRPr="00670E6A">
        <w:rPr>
          <w:rFonts w:ascii="Comic Sans MS" w:hAnsi="Comic Sans MS"/>
          <w:color w:val="333333"/>
          <w:sz w:val="28"/>
          <w:szCs w:val="28"/>
        </w:rPr>
        <w:br/>
      </w:r>
      <w:r w:rsidRPr="00670E6A">
        <w:rPr>
          <w:rFonts w:ascii="Comic Sans MS" w:hAnsi="Comic Sans MS"/>
          <w:color w:val="333333"/>
          <w:sz w:val="28"/>
          <w:szCs w:val="28"/>
          <w:shd w:val="clear" w:color="auto" w:fill="FAFAFA"/>
        </w:rPr>
        <w:t>Hiç değişmez bu yazı.</w:t>
      </w:r>
      <w:r w:rsidRPr="00670E6A">
        <w:rPr>
          <w:rStyle w:val="apple-converted-space"/>
          <w:rFonts w:ascii="Comic Sans MS" w:hAnsi="Comic Sans MS"/>
          <w:color w:val="333333"/>
          <w:sz w:val="28"/>
          <w:szCs w:val="28"/>
          <w:shd w:val="clear" w:color="auto" w:fill="FAFAFA"/>
        </w:rPr>
        <w:t> </w:t>
      </w:r>
      <w:r w:rsidRPr="00670E6A">
        <w:rPr>
          <w:rFonts w:ascii="Comic Sans MS" w:hAnsi="Comic Sans MS"/>
          <w:color w:val="333333"/>
          <w:sz w:val="28"/>
          <w:szCs w:val="28"/>
        </w:rPr>
        <w:br/>
      </w:r>
      <w:r w:rsidRPr="00670E6A">
        <w:rPr>
          <w:rFonts w:ascii="Comic Sans MS" w:hAnsi="Comic Sans MS"/>
          <w:color w:val="333333"/>
          <w:sz w:val="28"/>
          <w:szCs w:val="28"/>
          <w:shd w:val="clear" w:color="auto" w:fill="FAFAFA"/>
        </w:rPr>
        <w:t>Dünyada her yer geçilir belki</w:t>
      </w:r>
      <w:r w:rsidRPr="00670E6A">
        <w:rPr>
          <w:rStyle w:val="apple-converted-space"/>
          <w:rFonts w:ascii="Comic Sans MS" w:hAnsi="Comic Sans MS"/>
          <w:color w:val="333333"/>
          <w:sz w:val="28"/>
          <w:szCs w:val="28"/>
          <w:shd w:val="clear" w:color="auto" w:fill="FAFAFA"/>
        </w:rPr>
        <w:t> </w:t>
      </w:r>
      <w:r w:rsidRPr="00670E6A">
        <w:rPr>
          <w:rFonts w:ascii="Comic Sans MS" w:hAnsi="Comic Sans MS"/>
          <w:color w:val="333333"/>
          <w:sz w:val="28"/>
          <w:szCs w:val="28"/>
        </w:rPr>
        <w:br/>
      </w:r>
      <w:r w:rsidRPr="00670E6A">
        <w:rPr>
          <w:rFonts w:ascii="Comic Sans MS" w:hAnsi="Comic Sans MS"/>
          <w:color w:val="333333"/>
          <w:sz w:val="28"/>
          <w:szCs w:val="28"/>
          <w:shd w:val="clear" w:color="auto" w:fill="FAFAFA"/>
        </w:rPr>
        <w:t>Lâkin geçilmez Çanakkale Boğazı..</w:t>
      </w:r>
    </w:p>
    <w:p w:rsidR="0069031C" w:rsidRPr="006E38CB" w:rsidRDefault="0069031C">
      <w:pPr>
        <w:rPr>
          <w:rFonts w:ascii="Comic Sans MS" w:hAnsi="Comic Sans MS"/>
          <w:sz w:val="40"/>
        </w:rPr>
      </w:pPr>
      <w:hyperlink r:id="rId4" w:history="1">
        <w:r w:rsidRPr="00985A73">
          <w:rPr>
            <w:rStyle w:val="Hyperlink"/>
            <w:rFonts w:ascii="Comic Sans MS" w:hAnsi="Comic Sans MS"/>
            <w:sz w:val="40"/>
          </w:rPr>
          <w:t>www.sorubak.com</w:t>
        </w:r>
      </w:hyperlink>
      <w:r>
        <w:rPr>
          <w:rFonts w:ascii="Comic Sans MS" w:hAnsi="Comic Sans MS"/>
          <w:sz w:val="40"/>
        </w:rPr>
        <w:t xml:space="preserve"> </w:t>
      </w:r>
    </w:p>
    <w:sectPr w:rsidR="0069031C" w:rsidRPr="006E38CB" w:rsidSect="007148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38CB"/>
    <w:rsid w:val="000D02C9"/>
    <w:rsid w:val="001626C1"/>
    <w:rsid w:val="00670E6A"/>
    <w:rsid w:val="0069031C"/>
    <w:rsid w:val="006E38CB"/>
    <w:rsid w:val="007115B7"/>
    <w:rsid w:val="007148E9"/>
    <w:rsid w:val="00985A73"/>
    <w:rsid w:val="009D7553"/>
    <w:rsid w:val="00BD213C"/>
    <w:rsid w:val="00BE4502"/>
    <w:rsid w:val="00DD6D81"/>
    <w:rsid w:val="00FA7E1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8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E38CB"/>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DefaultParagraphFont"/>
    <w:uiPriority w:val="99"/>
    <w:rsid w:val="006E38CB"/>
    <w:rPr>
      <w:rFonts w:cs="Times New Roman"/>
    </w:rPr>
  </w:style>
  <w:style w:type="paragraph" w:styleId="BalloonText">
    <w:name w:val="Balloon Text"/>
    <w:basedOn w:val="Normal"/>
    <w:link w:val="BalloonTextChar"/>
    <w:uiPriority w:val="99"/>
    <w:semiHidden/>
    <w:rsid w:val="00670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0E6A"/>
    <w:rPr>
      <w:rFonts w:ascii="Tahoma" w:hAnsi="Tahoma" w:cs="Tahoma"/>
      <w:sz w:val="16"/>
      <w:szCs w:val="16"/>
    </w:rPr>
  </w:style>
  <w:style w:type="character" w:styleId="Hyperlink">
    <w:name w:val="Hyperlink"/>
    <w:basedOn w:val="DefaultParagraphFont"/>
    <w:uiPriority w:val="99"/>
    <w:rsid w:val="009D755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83255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534</Words>
  <Characters>3046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Alev</dc:creator>
  <cp:keywords>www.sorubak.com</cp:keywords>
  <dc:description>www.sorubak.com</dc:description>
  <cp:lastModifiedBy>edanur</cp:lastModifiedBy>
  <cp:revision>2</cp:revision>
  <cp:lastPrinted>2013-03-10T18:25:00Z</cp:lastPrinted>
  <dcterms:created xsi:type="dcterms:W3CDTF">2013-03-10T18:13:00Z</dcterms:created>
  <dcterms:modified xsi:type="dcterms:W3CDTF">2014-02-12T19:28:00Z</dcterms:modified>
  <cp:category>www.sorubak.com</cp:category>
</cp:coreProperties>
</file>