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08" w:rsidRDefault="00BE1708" w:rsidP="00B14F84">
      <w:pPr>
        <w:tabs>
          <w:tab w:val="left" w:pos="3420"/>
          <w:tab w:val="center" w:pos="5315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colo86" style="position:absolute;margin-left:271.3pt;margin-top:-20.05pt;width:215.55pt;height:122.25pt;z-index:251664384;visibility:visible">
            <v:imagedata r:id="rId4" o:title=""/>
          </v:shape>
        </w:pict>
      </w:r>
      <w:r>
        <w:rPr>
          <w:noProof/>
          <w:lang w:eastAsia="tr-TR"/>
        </w:rPr>
        <w:pict>
          <v:rect id="_x0000_s1027" style="position:absolute;margin-left:6.9pt;margin-top:-11.5pt;width:178.2pt;height:103.35pt;z-index:251663360">
            <v:fill r:id="rId5" o:title="" type="frame"/>
          </v:rect>
        </w:pict>
      </w:r>
      <w:r>
        <w:tab/>
      </w:r>
      <w:r>
        <w:tab/>
      </w:r>
    </w:p>
    <w:p w:rsidR="00BE1708" w:rsidRDefault="00BE1708" w:rsidP="00646932">
      <w:pPr>
        <w:tabs>
          <w:tab w:val="left" w:pos="8790"/>
        </w:tabs>
      </w:pPr>
      <w:r>
        <w:tab/>
      </w:r>
    </w:p>
    <w:p w:rsidR="00BE1708" w:rsidRDefault="00BE1708" w:rsidP="00B14F84">
      <w:pPr>
        <w:tabs>
          <w:tab w:val="left" w:pos="3420"/>
          <w:tab w:val="center" w:pos="5315"/>
        </w:tabs>
      </w:pPr>
    </w:p>
    <w:p w:rsidR="00BE1708" w:rsidRPr="00AC7759" w:rsidRDefault="00BE1708" w:rsidP="00646932">
      <w:pPr>
        <w:tabs>
          <w:tab w:val="left" w:pos="3420"/>
          <w:tab w:val="center" w:pos="5315"/>
        </w:tabs>
        <w:rPr>
          <w:rFonts w:ascii="Hand Garden" w:hAnsi="Hand Garden"/>
          <w:color w:val="BFBFBF"/>
          <w:sz w:val="144"/>
          <w:szCs w:val="144"/>
        </w:rPr>
      </w:pPr>
      <w:r>
        <w:rPr>
          <w:rFonts w:ascii="Hand Garden" w:hAnsi="Hand Garden"/>
          <w:sz w:val="144"/>
          <w:szCs w:val="144"/>
        </w:rPr>
        <w:t>u</w:t>
      </w:r>
      <w:r>
        <w:rPr>
          <w:rFonts w:ascii="Hand Garden" w:hAnsi="Hand Garden"/>
          <w:outline/>
          <w:sz w:val="144"/>
          <w:szCs w:val="144"/>
        </w:rPr>
        <w:t>uuu</w:t>
      </w:r>
      <w:r>
        <w:rPr>
          <w:rFonts w:ascii="Hand Garden" w:hAnsi="Hand Garden"/>
          <w:color w:val="BFBFBF"/>
          <w:sz w:val="144"/>
          <w:szCs w:val="144"/>
        </w:rPr>
        <w:t>uuu</w:t>
      </w:r>
    </w:p>
    <w:p w:rsidR="00BE1708" w:rsidRDefault="00BE1708" w:rsidP="00646932">
      <w:pPr>
        <w:tabs>
          <w:tab w:val="left" w:pos="3420"/>
          <w:tab w:val="center" w:pos="5315"/>
        </w:tabs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028" style="position:absolute;margin-left:-9pt;margin-top:12.05pt;width:540pt;height:36pt;z-index:251642880" coordorigin="567,14787" coordsize="10800,720">
            <v:group id="_x0000_s1029" style="position:absolute;left:567;top:14787;width:10800;height:720" coordorigin="567,14787" coordsize="10800,720">
              <v:rect id="_x0000_s103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3" style="position:absolute;left:567;top:14787;width:10800;height:720" coordorigin="567,14787" coordsize="10800,720">
              <v:shape id="_x0000_s1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 xml:space="preserve">u </w:t>
      </w:r>
      <w:r>
        <w:rPr>
          <w:rFonts w:ascii="Nurhan Uz" w:hAnsi="Nurhan Uz"/>
          <w:sz w:val="68"/>
          <w:szCs w:val="68"/>
        </w:rPr>
        <w:t>u u u u u u u u u u u uu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BE1708" w:rsidRPr="00646932" w:rsidRDefault="00BE1708" w:rsidP="00646932">
      <w:pPr>
        <w:tabs>
          <w:tab w:val="left" w:pos="3420"/>
          <w:tab w:val="center" w:pos="5315"/>
        </w:tabs>
        <w:rPr>
          <w:rFonts w:ascii="Hand Garden" w:hAnsi="Hand Garden"/>
          <w:outline/>
          <w:sz w:val="144"/>
          <w:szCs w:val="144"/>
        </w:rPr>
      </w:pPr>
      <w:r>
        <w:rPr>
          <w:noProof/>
          <w:lang w:eastAsia="tr-TR"/>
        </w:rPr>
        <w:pict>
          <v:group id="_x0000_s1074" style="position:absolute;margin-left:-9pt;margin-top:12.05pt;width:540pt;height:36pt;z-index:251643904" coordorigin="567,14787" coordsize="10800,720">
            <v:group id="_x0000_s1075" style="position:absolute;left:567;top:14787;width:10800;height:720" coordorigin="567,14787" coordsize="10800,720">
              <v:rect id="_x0000_s107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9" style="position:absolute;left:567;top:14787;width:10800;height:720" coordorigin="567,14787" coordsize="10800,720">
              <v:shape id="_x0000_s1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uu uu uu uu uu uu u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BE1708" w:rsidRPr="00956BBE" w:rsidRDefault="00BE170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20" style="position:absolute;margin-left:-9pt;margin-top:12.05pt;width:540pt;height:36pt;z-index:251644928" coordorigin="567,14787" coordsize="10800,720">
            <v:group id="_x0000_s1121" style="position:absolute;left:567;top:14787;width:10800;height:720" coordorigin="567,14787" coordsize="10800,720">
              <v:rect id="_x0000_s112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5" style="position:absolute;left:567;top:14787;width:10800;height:720" coordorigin="567,14787" coordsize="10800,720">
              <v:shape id="_x0000_s1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uuu uuu uuu uuu uuuu</w:t>
      </w:r>
    </w:p>
    <w:p w:rsidR="00BE1708" w:rsidRPr="00956BBE" w:rsidRDefault="00BE170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166" style="position:absolute;margin-left:-9pt;margin-top:12.05pt;width:540pt;height:36pt;z-index:251645952" coordorigin="567,14787" coordsize="10800,720">
            <v:group id="_x0000_s1167" style="position:absolute;left:567;top:14787;width:10800;height:720" coordorigin="567,14787" coordsize="10800,720">
              <v:rect id="_x0000_s116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1" style="position:absolute;left:567;top:14787;width:10800;height:720" coordorigin="567,14787" coordsize="10800,720">
              <v:shape id="_x0000_s1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 u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BE1708" w:rsidRPr="00956BBE" w:rsidRDefault="00BE170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12" style="position:absolute;margin-left:-9pt;margin-top:11.85pt;width:540pt;height:36pt;z-index:251641856" coordorigin="567,14787" coordsize="10800,720">
            <v:group id="_x0000_s1213" style="position:absolute;left:567;top:14787;width:10800;height:720" coordorigin="567,14787" coordsize="10800,720">
              <v:rect id="_x0000_s121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7" style="position:absolute;left:567;top:14787;width:10800;height:720" coordorigin="567,14787" coordsize="10800,720">
              <v:shape id="_x0000_s1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uuu u uu u uuu u uu uuu</w:t>
      </w:r>
    </w:p>
    <w:p w:rsidR="00BE1708" w:rsidRDefault="00BE1708" w:rsidP="00646932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258" style="position:absolute;margin-left:-11.1pt;margin-top:12.65pt;width:540pt;height:36pt;z-index:251646976" coordorigin="567,14787" coordsize="10800,720">
            <v:group id="_x0000_s1259" style="position:absolute;left:567;top:14787;width:10800;height:720" coordorigin="567,14787" coordsize="10800,720">
              <v:rect id="_x0000_s126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3" style="position:absolute;left:567;top:14787;width:10800;height:720" coordorigin="567,14787" coordsize="10800,720">
              <v:shape id="_x0000_s1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uu</w:t>
      </w:r>
    </w:p>
    <w:p w:rsidR="00BE1708" w:rsidRDefault="00BE1708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304" style="position:absolute;margin-left:-11.1pt;margin-top:13.25pt;width:540pt;height:36pt;z-index:251648000" coordorigin="567,14787" coordsize="10800,720">
            <v:group id="_x0000_s1305" style="position:absolute;left:567;top:14787;width:10800;height:720" coordorigin="567,14787" coordsize="10800,720">
              <v:rect id="_x0000_s130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9" style="position:absolute;left:567;top:14787;width:10800;height:720" coordorigin="567,14787" coordsize="10800,720">
              <v:shape id="_x0000_s1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u</w:t>
      </w:r>
      <w:r>
        <w:rPr>
          <w:rFonts w:ascii="Nurhan Uz" w:hAnsi="Nurhan Uz"/>
          <w:sz w:val="68"/>
          <w:szCs w:val="68"/>
        </w:rPr>
        <w:t xml:space="preserve"> u u</w:t>
      </w:r>
    </w:p>
    <w:p w:rsidR="00BE1708" w:rsidRPr="008924D2" w:rsidRDefault="00BE1708" w:rsidP="00DF0E26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Resim 1162" o:spid="_x0000_s1350" type="#_x0000_t75" style="position:absolute;margin-left:172.3pt;margin-top:49.2pt;width:2in;height:108pt;z-index:251667456;visibility:visible">
            <v:imagedata r:id="rId6" o:title="" croptop="21539f" cropbottom="16752f" cropleft="41648f" cropright="4384f"/>
          </v:shape>
        </w:pict>
      </w:r>
      <w:r>
        <w:rPr>
          <w:noProof/>
          <w:lang w:eastAsia="tr-TR"/>
        </w:rPr>
        <w:pict>
          <v:shape id="Resim 1" o:spid="_x0000_s1351" type="#_x0000_t75" style="position:absolute;margin-left:-7.7pt;margin-top:64.95pt;width:104.25pt;height:75pt;z-index:251666432;visibility:visible">
            <v:imagedata r:id="rId7" o:title=""/>
          </v:shape>
        </w:pict>
      </w:r>
      <w:r>
        <w:rPr>
          <w:noProof/>
          <w:lang w:eastAsia="tr-TR"/>
        </w:rPr>
        <w:pict>
          <v:shape id="Resim 1161" o:spid="_x0000_s1352" type="#_x0000_t75" alt="Hoppity_300" style="position:absolute;margin-left:394.3pt;margin-top:64.95pt;width:128.25pt;height:92.25pt;z-index:251665408;visibility:visible">
            <v:imagedata r:id="rId8" o:title=""/>
          </v:shape>
        </w:pict>
      </w:r>
      <w:r>
        <w:rPr>
          <w:noProof/>
          <w:lang w:eastAsia="tr-TR"/>
        </w:rPr>
        <w:pict>
          <v:group id="_x0000_s1353" style="position:absolute;margin-left:-15.2pt;margin-top:13.4pt;width:540pt;height:36pt;z-index:251649024" coordorigin="567,14787" coordsize="10800,720">
            <v:group id="_x0000_s1354" style="position:absolute;left:567;top:14787;width:10800;height:720" coordorigin="567,14787" coordsize="10800,720">
              <v:rect id="_x0000_s135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8" style="position:absolute;left:567;top:14787;width:10800;height:720" coordorigin="567,14787" coordsize="10800,720">
              <v:shape id="_x0000_s135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 xml:space="preserve">u </w:t>
      </w:r>
      <w:r>
        <w:rPr>
          <w:rFonts w:ascii="Nurhan Uz" w:hAnsi="Nurhan Uz"/>
          <w:sz w:val="68"/>
          <w:szCs w:val="68"/>
        </w:rPr>
        <w:t>u</w:t>
      </w:r>
    </w:p>
    <w:p w:rsidR="00BE1708" w:rsidRPr="00DF0E26" w:rsidRDefault="00BE1708" w:rsidP="00DF0E26">
      <w:pPr>
        <w:pStyle w:val="NoSpacing"/>
        <w:rPr>
          <w:rFonts w:ascii="Nurhan Uz" w:hAnsi="Nurhan Uz"/>
          <w:sz w:val="200"/>
          <w:szCs w:val="200"/>
        </w:rPr>
      </w:pPr>
      <w:r>
        <w:rPr>
          <w:noProof/>
          <w:lang w:eastAsia="tr-TR"/>
        </w:rPr>
        <w:pict>
          <v:shape id="_x0000_s1399" type="#_x0000_t75" alt="BWBW0026" style="position:absolute;margin-left:413.05pt;margin-top:64.7pt;width:100.5pt;height:54.75pt;z-index:251669504;visibility:visible">
            <v:imagedata r:id="rId9" o:title="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0" type="#_x0000_t202" style="position:absolute;margin-left:416.8pt;margin-top:2.45pt;width:96.2pt;height:65.25pt;z-index:251662336" filled="f" stroked="f">
            <v:textbox style="mso-next-textbox:#_x0000_s1400">
              <w:txbxContent>
                <w:p w:rsidR="00BE1708" w:rsidRPr="00E07F78" w:rsidRDefault="00BE1708" w:rsidP="00E07F78">
                  <w:pPr>
                    <w:rPr>
                      <w:color w:val="D99594"/>
                      <w:sz w:val="96"/>
                      <w:szCs w:val="96"/>
                    </w:rPr>
                  </w:pPr>
                  <w:r>
                    <w:rPr>
                      <w:color w:val="D99594"/>
                      <w:sz w:val="96"/>
                      <w:szCs w:val="96"/>
                    </w:rPr>
                    <w:t>U u</w:t>
                  </w:r>
                </w:p>
              </w:txbxContent>
            </v:textbox>
            <w10:wrap type="topAndBottom"/>
          </v:shape>
        </w:pict>
      </w:r>
      <w:r>
        <w:rPr>
          <w:noProof/>
          <w:lang w:eastAsia="tr-TR"/>
        </w:rPr>
        <w:pict>
          <v:shape id="Resim 40" o:spid="_x0000_s1401" type="#_x0000_t75" alt="ANd9GcSv83QQWxv1DRaf80fOySUrtr9UScjgyNDCtogPnqbbpMgTmhUVvKW0ETrv" style="position:absolute;margin-left:127.3pt;margin-top:.2pt;width:76.5pt;height:91.5pt;z-index:251661312;visibility:visible">
            <v:imagedata r:id="rId10" o:title=""/>
          </v:shape>
        </w:pict>
      </w:r>
      <w:r>
        <w:rPr>
          <w:noProof/>
          <w:lang w:eastAsia="tr-TR"/>
        </w:rPr>
        <w:pict>
          <v:shape id="Resim 19" o:spid="_x0000_s1402" type="#_x0000_t75" alt="ANd9GcSU4nkxfp2KyTjnmVDrLYC8PV2J2wkvLpSXwEpZxuczFRUINu3L" style="position:absolute;margin-left:276.55pt;margin-top:-2.05pt;width:78.75pt;height:107.25pt;z-index:251660288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403" type="#_x0000_t202" style="position:absolute;margin-left:17.9pt;margin-top:-4.3pt;width:96.2pt;height:65.25pt;z-index:251659264" filled="f" stroked="f">
            <v:textbox style="mso-next-textbox:#_x0000_s1403">
              <w:txbxContent>
                <w:p w:rsidR="00BE1708" w:rsidRPr="001605BD" w:rsidRDefault="00BE1708" w:rsidP="00DF0E26">
                  <w:pP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</w:pPr>
                  <w: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  <w:t>U u</w:t>
                  </w:r>
                </w:p>
              </w:txbxContent>
            </v:textbox>
            <w10:wrap type="topAndBottom"/>
          </v:shape>
        </w:pict>
      </w:r>
      <w:r>
        <w:rPr>
          <w:rFonts w:ascii="Hand Garden" w:hAnsi="Hand Garden"/>
          <w:outline/>
          <w:sz w:val="200"/>
          <w:szCs w:val="200"/>
        </w:rPr>
        <w:t>UuUu</w:t>
      </w:r>
      <w:r>
        <w:rPr>
          <w:rFonts w:ascii="Hand Garden" w:hAnsi="Hand Garden"/>
          <w:color w:val="BFBFBF"/>
          <w:sz w:val="200"/>
          <w:szCs w:val="200"/>
        </w:rPr>
        <w:t>u</w:t>
      </w:r>
      <w:r w:rsidRPr="00DF0E26">
        <w:rPr>
          <w:rFonts w:ascii="Hand Garden" w:hAnsi="Hand Garden"/>
          <w:outline/>
          <w:sz w:val="200"/>
          <w:szCs w:val="200"/>
        </w:rPr>
        <w:tab/>
      </w:r>
    </w:p>
    <w:p w:rsidR="00BE1708" w:rsidRPr="00DF0E26" w:rsidRDefault="00BE1708" w:rsidP="00DF0E26">
      <w:pPr>
        <w:rPr>
          <w:sz w:val="300"/>
          <w:szCs w:val="300"/>
        </w:rPr>
      </w:pPr>
      <w:r>
        <w:rPr>
          <w:noProof/>
          <w:lang w:eastAsia="tr-TR"/>
        </w:rPr>
        <w:pict>
          <v:group id="_x0000_s1404" style="position:absolute;margin-left:-9pt;margin-top:12.05pt;width:540pt;height:36pt;z-index:251651072" coordorigin="567,14787" coordsize="10800,720">
            <v:group id="_x0000_s1405" style="position:absolute;left:567;top:14787;width:10800;height:720" coordorigin="567,14787" coordsize="10800,720">
              <v:rect id="_x0000_s140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0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9" style="position:absolute;left:567;top:14787;width:10800;height:720" coordorigin="567,14787" coordsize="10800,720">
              <v:shape id="_x0000_s141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U</w:t>
      </w:r>
      <w:r>
        <w:rPr>
          <w:rFonts w:ascii="Nurhan Uz" w:hAnsi="Nurhan Uz"/>
          <w:sz w:val="68"/>
          <w:szCs w:val="68"/>
        </w:rPr>
        <w:t xml:space="preserve"> U U U U U U U U U U U  </w:t>
      </w:r>
      <w:r w:rsidRPr="00956BBE">
        <w:rPr>
          <w:rFonts w:ascii="Nurhan Uz" w:hAnsi="Nurhan Uz"/>
          <w:sz w:val="68"/>
          <w:szCs w:val="68"/>
        </w:rPr>
        <w:t xml:space="preserve">      </w:t>
      </w:r>
    </w:p>
    <w:p w:rsidR="00BE1708" w:rsidRPr="00956BBE" w:rsidRDefault="00BE170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50" style="position:absolute;margin-left:-9pt;margin-top:12.05pt;width:540pt;height:36pt;z-index:251652096" coordorigin="567,14787" coordsize="10800,720">
            <v:group id="_x0000_s1451" style="position:absolute;left:567;top:14787;width:10800;height:720" coordorigin="567,14787" coordsize="10800,720">
              <v:rect id="_x0000_s145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5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5" style="position:absolute;left:567;top:14787;width:10800;height:720" coordorigin="567,14787" coordsize="10800,720">
              <v:shape id="_x0000_s145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</w:t>
      </w:r>
      <w:r w:rsidRPr="00956BBE">
        <w:rPr>
          <w:rFonts w:ascii="Nurhan Uz" w:hAnsi="Nurhan Uz"/>
          <w:sz w:val="68"/>
          <w:szCs w:val="68"/>
        </w:rPr>
        <w:t xml:space="preserve">  </w:t>
      </w:r>
    </w:p>
    <w:p w:rsidR="00BE1708" w:rsidRPr="00956BBE" w:rsidRDefault="00BE170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496" style="position:absolute;margin-left:-9pt;margin-top:12.05pt;width:540pt;height:36pt;z-index:251653120" coordorigin="567,14787" coordsize="10800,720">
            <v:group id="_x0000_s1497" style="position:absolute;left:567;top:14787;width:10800;height:720" coordorigin="567,14787" coordsize="10800,720">
              <v:rect id="_x0000_s149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9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0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01" style="position:absolute;left:567;top:14787;width:10800;height:720" coordorigin="567,14787" coordsize="10800,720">
              <v:shape id="_x0000_s150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</w:t>
      </w:r>
    </w:p>
    <w:p w:rsidR="00BE1708" w:rsidRPr="00956BBE" w:rsidRDefault="00BE170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42" style="position:absolute;margin-left:-9pt;margin-top:12.05pt;width:540pt;height:36pt;z-index:251654144" coordorigin="567,14787" coordsize="10800,720">
            <v:group id="_x0000_s1543" style="position:absolute;left:567;top:14787;width:10800;height:720" coordorigin="567,14787" coordsize="10800,720">
              <v:rect id="_x0000_s154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4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4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47" style="position:absolute;left:567;top:14787;width:10800;height:720" coordorigin="567,14787" coordsize="10800,720">
              <v:shape id="_x0000_s154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</w:t>
      </w:r>
      <w:r w:rsidRPr="00956BBE">
        <w:rPr>
          <w:rFonts w:ascii="Nurhan Uz" w:hAnsi="Nurhan Uz"/>
          <w:sz w:val="68"/>
          <w:szCs w:val="68"/>
        </w:rPr>
        <w:t xml:space="preserve"> </w:t>
      </w:r>
    </w:p>
    <w:p w:rsidR="00BE1708" w:rsidRDefault="00BE170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588" style="position:absolute;margin-left:-9pt;margin-top:11.85pt;width:540pt;height:36pt;z-index:251650048" coordorigin="567,14787" coordsize="10800,720">
            <v:group id="_x0000_s1589" style="position:absolute;left:567;top:14787;width:10800;height:720" coordorigin="567,14787" coordsize="10800,720">
              <v:rect id="_x0000_s159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9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9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93" style="position:absolute;left:567;top:14787;width:10800;height:720" coordorigin="567,14787" coordsize="10800,720">
              <v:shape id="_x0000_s159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>U U U U U U U U U U U U U</w:t>
      </w:r>
    </w:p>
    <w:p w:rsidR="00BE1708" w:rsidRDefault="00BE1708" w:rsidP="0054711D">
      <w:pPr>
        <w:pStyle w:val="NoSpacing"/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U U U U U U U U U U U U U</w:t>
      </w:r>
      <w:r>
        <w:rPr>
          <w:noProof/>
          <w:lang w:eastAsia="tr-TR"/>
        </w:rPr>
        <w:pict>
          <v:group id="_x0000_s1634" style="position:absolute;margin-left:-11.1pt;margin-top:12.65pt;width:540pt;height:36pt;z-index:251655168;mso-position-horizontal-relative:text;mso-position-vertical-relative:text" coordorigin="567,14787" coordsize="10800,720">
            <v:group id="_x0000_s1635" style="position:absolute;left:567;top:14787;width:10800;height:720" coordorigin="567,14787" coordsize="10800,720">
              <v:rect id="_x0000_s163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3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3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39" style="position:absolute;left:567;top:14787;width:10800;height:720" coordorigin="567,14787" coordsize="10800,720">
              <v:shape id="_x0000_s164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BE1708" w:rsidRDefault="00BE1708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group id="_x0000_s1680" style="position:absolute;margin-left:-11.1pt;margin-top:13.25pt;width:540pt;height:36pt;z-index:251656192" coordorigin="567,14787" coordsize="10800,720">
            <v:group id="_x0000_s1681" style="position:absolute;left:567;top:14787;width:10800;height:720" coordorigin="567,14787" coordsize="10800,720">
              <v:rect id="_x0000_s168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8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8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85" style="position:absolute;left:567;top:14787;width:10800;height:720" coordorigin="567,14787" coordsize="10800,720">
              <v:shape id="_x0000_s168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Garden" w:hAnsi="Hand Garden"/>
          <w:sz w:val="68"/>
          <w:szCs w:val="68"/>
        </w:rPr>
        <w:t>U</w:t>
      </w:r>
      <w:r>
        <w:rPr>
          <w:rFonts w:ascii="Nurhan Uz" w:hAnsi="Nurhan Uz"/>
          <w:sz w:val="68"/>
          <w:szCs w:val="68"/>
        </w:rPr>
        <w:t xml:space="preserve"> U</w:t>
      </w:r>
    </w:p>
    <w:p w:rsidR="00BE1708" w:rsidRDefault="00BE1708" w:rsidP="00AC7759">
      <w:pPr>
        <w:pStyle w:val="NoSpacing"/>
        <w:rPr>
          <w:rFonts w:ascii="Nurhan Uz" w:hAnsi="Nurhan Uz"/>
          <w:sz w:val="68"/>
          <w:szCs w:val="68"/>
        </w:rPr>
      </w:pPr>
      <w:r>
        <w:rPr>
          <w:rFonts w:ascii="Hand Garden" w:hAnsi="Hand Garden"/>
          <w:sz w:val="68"/>
          <w:szCs w:val="68"/>
        </w:rPr>
        <w:t>U</w:t>
      </w:r>
      <w:r>
        <w:rPr>
          <w:rFonts w:ascii="Nurhan Uz" w:hAnsi="Nurhan Uz"/>
          <w:sz w:val="68"/>
          <w:szCs w:val="68"/>
        </w:rPr>
        <w:t xml:space="preserve"> U</w:t>
      </w:r>
      <w:r>
        <w:rPr>
          <w:noProof/>
          <w:lang w:eastAsia="tr-TR"/>
        </w:rPr>
        <w:pict>
          <v:group id="_x0000_s1726" style="position:absolute;margin-left:-11.1pt;margin-top:13.4pt;width:540pt;height:36pt;z-index:251657216;mso-position-horizontal-relative:text;mso-position-vertical-relative:text" coordorigin="567,14787" coordsize="10800,720">
            <v:group id="_x0000_s1727" style="position:absolute;left:567;top:14787;width:10800;height:720" coordorigin="567,14787" coordsize="10800,720">
              <v:rect id="_x0000_s17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31" style="position:absolute;left:567;top:14787;width:10800;height:720" coordorigin="567,14787" coordsize="10800,720">
              <v:shape id="_x0000_s17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BE1708" w:rsidRDefault="00BE1708" w:rsidP="00830710">
      <w:pPr>
        <w:pStyle w:val="AralkYok"/>
        <w:rPr>
          <w:rFonts w:ascii="Times New Roman" w:hAnsi="Times New Roman"/>
          <w:sz w:val="24"/>
        </w:rPr>
      </w:pPr>
      <w:hyperlink r:id="rId12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BE1708" w:rsidRPr="00646932" w:rsidRDefault="00BE1708" w:rsidP="00BC21AA">
      <w:pPr>
        <w:pStyle w:val="NoSpacing"/>
        <w:tabs>
          <w:tab w:val="left" w:pos="4860"/>
          <w:tab w:val="left" w:pos="7035"/>
        </w:tabs>
        <w:rPr>
          <w:rFonts w:ascii="Nurhan Uz" w:hAnsi="Nurhan Uz"/>
          <w:sz w:val="68"/>
          <w:szCs w:val="68"/>
        </w:rPr>
      </w:pPr>
      <w:r>
        <w:rPr>
          <w:noProof/>
          <w:lang w:eastAsia="tr-TR"/>
        </w:rPr>
        <w:pict>
          <v:shape id="_x0000_s1772" type="#_x0000_t75" alt="dolphin_clipart_5" style="position:absolute;margin-left:313.3pt;margin-top:14.8pt;width:118.5pt;height:69.75pt;z-index:251673600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773" type="#_x0000_t75" alt="2ie" style="position:absolute;margin-left:457.3pt;margin-top:12.55pt;width:81.75pt;height:84.75pt;z-index:251672576;visibility:visible">
            <v:imagedata r:id="rId14" o:title=""/>
          </v:shape>
        </w:pict>
      </w:r>
      <w:r>
        <w:rPr>
          <w:noProof/>
          <w:lang w:eastAsia="tr-TR"/>
        </w:rPr>
        <w:pict>
          <v:shape id="Resim 1167" o:spid="_x0000_s1774" type="#_x0000_t75" alt="2ie" style="position:absolute;margin-left:352.5pt;margin-top:281.35pt;width:68.25pt;height:69.2pt;z-index:251671552;visibility:visible">
            <v:imagedata r:id="rId14" o:title=""/>
          </v:shape>
        </w:pict>
      </w:r>
      <w:r>
        <w:rPr>
          <w:noProof/>
          <w:lang w:eastAsia="tr-TR"/>
        </w:rPr>
        <w:pict>
          <v:shape id="Resim 2" o:spid="_x0000_s1775" type="#_x0000_t75" style="position:absolute;margin-left:212.8pt;margin-top:21.55pt;width:81pt;height:84.75pt;z-index:251670528;visibility:visible">
            <v:imagedata r:id="rId15" o:title=""/>
          </v:shape>
        </w:pict>
      </w:r>
      <w:r>
        <w:rPr>
          <w:noProof/>
          <w:lang w:eastAsia="tr-TR"/>
        </w:rPr>
        <w:pict>
          <v:shape id="Resim 47" o:spid="_x0000_s1776" type="#_x0000_t75" alt="ANd9GcRUQHRnVyNbMputsoXlAeXeEtSO2J9F6Q8pN95x9W51iYx4UrtsYQ" style="position:absolute;margin-left:102.55pt;margin-top:7.3pt;width:84pt;height:99pt;z-index:251658240;visibility:visible">
            <v:imagedata r:id="rId16" o:title=""/>
          </v:shape>
        </w:pict>
      </w:r>
      <w:r>
        <w:rPr>
          <w:noProof/>
          <w:lang w:eastAsia="tr-TR"/>
        </w:rPr>
        <w:pict>
          <v:shape id="Resim 6" o:spid="_x0000_s1777" type="#_x0000_t75" alt="adsız" style="position:absolute;margin-left:-3.95pt;margin-top:17.1pt;width:69.75pt;height:80.25pt;z-index:251668480;visibility:visible">
            <v:imagedata r:id="rId17" o:title=""/>
          </v:shape>
        </w:pict>
      </w:r>
      <w:r>
        <w:rPr>
          <w:rFonts w:ascii="Nurhan Uz" w:hAnsi="Nurhan Uz"/>
          <w:sz w:val="68"/>
          <w:szCs w:val="68"/>
        </w:rPr>
        <w:tab/>
      </w:r>
      <w:r>
        <w:rPr>
          <w:rFonts w:ascii="Nurhan Uz" w:hAnsi="Nurhan Uz"/>
          <w:sz w:val="68"/>
          <w:szCs w:val="68"/>
        </w:rPr>
        <w:tab/>
      </w:r>
    </w:p>
    <w:sectPr w:rsidR="00BE1708" w:rsidRPr="00646932" w:rsidSect="00B14F84"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F84"/>
    <w:rsid w:val="001605BD"/>
    <w:rsid w:val="001B1819"/>
    <w:rsid w:val="00207990"/>
    <w:rsid w:val="002859EB"/>
    <w:rsid w:val="002C4975"/>
    <w:rsid w:val="00300C1A"/>
    <w:rsid w:val="00314E04"/>
    <w:rsid w:val="00342BF6"/>
    <w:rsid w:val="003B036F"/>
    <w:rsid w:val="003C3C93"/>
    <w:rsid w:val="00436A07"/>
    <w:rsid w:val="00452F6C"/>
    <w:rsid w:val="0054711D"/>
    <w:rsid w:val="005860D2"/>
    <w:rsid w:val="00646932"/>
    <w:rsid w:val="00647405"/>
    <w:rsid w:val="006B29F2"/>
    <w:rsid w:val="00830710"/>
    <w:rsid w:val="00866D25"/>
    <w:rsid w:val="00872931"/>
    <w:rsid w:val="008924D2"/>
    <w:rsid w:val="00956BBE"/>
    <w:rsid w:val="009F42D2"/>
    <w:rsid w:val="00A86CBC"/>
    <w:rsid w:val="00AC7759"/>
    <w:rsid w:val="00B14F84"/>
    <w:rsid w:val="00BC21AA"/>
    <w:rsid w:val="00BE1708"/>
    <w:rsid w:val="00CA36B6"/>
    <w:rsid w:val="00DF0E26"/>
    <w:rsid w:val="00E0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B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4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F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46932"/>
    <w:rPr>
      <w:lang w:eastAsia="en-US"/>
    </w:rPr>
  </w:style>
  <w:style w:type="character" w:styleId="Hyperlink">
    <w:name w:val="Hyperlink"/>
    <w:basedOn w:val="DefaultParagraphFont"/>
    <w:uiPriority w:val="99"/>
    <w:rsid w:val="00830710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830710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67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69</Words>
  <Characters>396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2012-12-17T17:10:00Z</dcterms:created>
  <dcterms:modified xsi:type="dcterms:W3CDTF">2013-12-22T18:53:00Z</dcterms:modified>
  <cp:category>www.sorubak.com</cp:category>
</cp:coreProperties>
</file>