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5E" w:rsidRDefault="00DC155E">
      <w:hyperlink r:id="rId7" w:history="1">
        <w:r>
          <w:rPr>
            <w:rStyle w:val="Hyperlink"/>
            <w:rFonts w:ascii="Arial" w:hAnsi="Arial" w:cs="Arial"/>
          </w:rPr>
          <w:t>www.sorubak.com</w:t>
        </w:r>
      </w:hyperlink>
    </w:p>
    <w:p w:rsidR="00DC155E" w:rsidRPr="00721DEB" w:rsidRDefault="00DC155E" w:rsidP="00721DEB"/>
    <w:p w:rsidR="00DC155E" w:rsidRPr="00721DEB" w:rsidRDefault="00DC155E" w:rsidP="00721DEB"/>
    <w:p w:rsidR="00DC155E" w:rsidRPr="00984FFA" w:rsidRDefault="00DC155E" w:rsidP="00984FFA">
      <w:pPr>
        <w:pStyle w:val="ListParagraph"/>
        <w:numPr>
          <w:ilvl w:val="0"/>
          <w:numId w:val="1"/>
        </w:numPr>
        <w:ind w:left="-142" w:hanging="284"/>
        <w:rPr>
          <w:rFonts w:ascii="Hand writing Mutlu" w:hAnsi="Hand writing Mutlu"/>
          <w:sz w:val="28"/>
          <w:szCs w:val="28"/>
        </w:rPr>
      </w:pPr>
      <w:r w:rsidRPr="00984FFA">
        <w:rPr>
          <w:rFonts w:ascii="Hand writing Mutlu" w:hAnsi="Hand writing Mutlu"/>
          <w:sz w:val="28"/>
          <w:szCs w:val="28"/>
        </w:rPr>
        <w:t>Sözcüklerle cümle oluşturup yazalım.</w:t>
      </w:r>
    </w:p>
    <w:p w:rsidR="00DC155E" w:rsidRPr="00984FFA" w:rsidRDefault="00DC155E" w:rsidP="00984FFA">
      <w:pPr>
        <w:pStyle w:val="ListParagraph"/>
        <w:ind w:left="-142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roundrect id="_x0000_s1026" style="position:absolute;left:0;text-align:left;margin-left:66.4pt;margin-top:2.45pt;width:1in;height:46.5pt;z-index:251643392" arcsize="10923f">
            <v:textbox>
              <w:txbxContent>
                <w:p w:rsidR="00DC155E" w:rsidRDefault="00DC155E" w:rsidP="00984FFA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tane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left:0;text-align:left;margin-left:351.4pt;margin-top:.95pt;width:86.25pt;height:46.5pt;z-index:251642368" arcsize="10923f">
            <v:textbox>
              <w:txbxContent>
                <w:p w:rsidR="00DC155E" w:rsidRDefault="00DC155E" w:rsidP="00984FFA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 w:rsidRPr="00984FFA">
                    <w:rPr>
                      <w:rFonts w:ascii="Hand writing Mutlu" w:hAnsi="Hand writing Mutlu"/>
                      <w:sz w:val="40"/>
                      <w:szCs w:val="40"/>
                    </w:rPr>
                    <w:t>inene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left:0;text-align:left;margin-left:310.15pt;margin-top:.2pt;width:35.25pt;height:46.5pt;z-index:251645440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left:0;text-align:left;margin-left:215.65pt;margin-top:2.45pt;width:86.25pt;height:46.5pt;z-index:251646464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left:0;text-align:left;margin-left:147.45pt;margin-top:2.45pt;width:61.45pt;height:46.5pt;z-index:251644416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left:0;text-align:left;margin-left:-13.1pt;margin-top:2.45pt;width:63.75pt;height:46.5pt;z-index:251647488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tart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40"/>
          <w:szCs w:val="40"/>
        </w:rPr>
        <w:t xml:space="preserve">   </w:t>
      </w:r>
    </w:p>
    <w:p w:rsidR="00DC155E" w:rsidRPr="00721DEB" w:rsidRDefault="00DC155E" w:rsidP="00984FFA">
      <w:pPr>
        <w:pStyle w:val="ListParagraph"/>
        <w:ind w:left="-142"/>
      </w:pPr>
      <w:r>
        <w:rPr>
          <w:noProof/>
          <w:lang w:eastAsia="tr-TR"/>
        </w:rPr>
        <w:pict>
          <v:shape id="Resim 1" o:spid="_x0000_s1032" type="#_x0000_t75" style="position:absolute;left:0;text-align:left;margin-left:-11.6pt;margin-top:21.3pt;width:453.75pt;height:47.25pt;z-index:251638272;visibility:visible">
            <v:imagedata r:id="rId8" o:title=""/>
          </v:shape>
        </w:pict>
      </w:r>
    </w:p>
    <w:p w:rsidR="00DC155E" w:rsidRPr="00721DEB" w:rsidRDefault="00DC155E" w:rsidP="00721DEB"/>
    <w:p w:rsidR="00DC155E" w:rsidRPr="00721DEB" w:rsidRDefault="00DC155E" w:rsidP="00721DEB">
      <w:r>
        <w:rPr>
          <w:noProof/>
          <w:lang w:eastAsia="tr-TR"/>
        </w:rPr>
        <w:pict>
          <v:roundrect id="_x0000_s1033" style="position:absolute;margin-left:340.15pt;margin-top:21.4pt;width:86.25pt;height:46.5pt;z-index:251650560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annene</w:t>
                  </w:r>
                </w:p>
              </w:txbxContent>
            </v:textbox>
          </v:roundrect>
        </w:pict>
      </w:r>
    </w:p>
    <w:p w:rsidR="00DC155E" w:rsidRPr="00721DEB" w:rsidRDefault="00DC155E" w:rsidP="00721DEB">
      <w:r>
        <w:rPr>
          <w:noProof/>
          <w:lang w:eastAsia="tr-TR"/>
        </w:rPr>
        <w:pict>
          <v:roundrect id="_x0000_s1034" style="position:absolute;margin-left:13.9pt;margin-top:.45pt;width:86.25pt;height:46.5pt;z-index:251648512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anten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147.45pt;margin-top:.45pt;width:86.25pt;height:46.5pt;z-index:251649536" arcsize="10923f">
            <v:textbox>
              <w:txbxContent>
                <w:p w:rsidR="00DC155E" w:rsidRDefault="00DC155E" w:rsidP="00221A88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Nalan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256.45pt;margin-top:.45pt;width:64.55pt;height:46.5pt;z-index:251651584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ara</w:t>
                  </w:r>
                </w:p>
              </w:txbxContent>
            </v:textbox>
          </v:roundrect>
        </w:pict>
      </w:r>
    </w:p>
    <w:p w:rsidR="00DC155E" w:rsidRPr="00721DEB" w:rsidRDefault="00DC155E" w:rsidP="00721DEB">
      <w:pPr>
        <w:jc w:val="center"/>
      </w:pPr>
    </w:p>
    <w:p w:rsidR="00DC155E" w:rsidRPr="00721DEB" w:rsidRDefault="00DC155E" w:rsidP="00721DEB">
      <w:r>
        <w:rPr>
          <w:noProof/>
          <w:lang w:eastAsia="tr-TR"/>
        </w:rPr>
        <w:pict>
          <v:shape id="_x0000_s1037" type="#_x0000_t75" style="position:absolute;margin-left:-11.6pt;margin-top:-.15pt;width:453.75pt;height:47.25pt;z-index:251639296;visibility:visible">
            <v:imagedata r:id="rId8" o:title=""/>
          </v:shape>
        </w:pict>
      </w:r>
    </w:p>
    <w:p w:rsidR="00DC155E" w:rsidRPr="00721DEB" w:rsidRDefault="00DC155E" w:rsidP="00721DEB"/>
    <w:p w:rsidR="00DC155E" w:rsidRPr="00721DEB" w:rsidRDefault="00DC155E" w:rsidP="00721DEB">
      <w:r>
        <w:rPr>
          <w:noProof/>
          <w:lang w:eastAsia="tr-TR"/>
        </w:rPr>
        <w:pict>
          <v:roundrect id="_x0000_s1038" style="position:absolute;margin-left:139.9pt;margin-top:.8pt;width:86.25pt;height:46.5pt;z-index:251653632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Onur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256.45pt;margin-top:.8pt;width:40.95pt;height:46.5pt;z-index:251654656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27.4pt;margin-top:.8pt;width:102.75pt;height:46.5pt;z-index:251655680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unutma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-4.85pt;margin-top:.8pt;width:105pt;height:46.5pt;z-index:251652608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tutumlu</w:t>
                  </w:r>
                </w:p>
              </w:txbxContent>
            </v:textbox>
          </v:roundrect>
        </w:pict>
      </w:r>
    </w:p>
    <w:p w:rsidR="00DC155E" w:rsidRPr="00721DEB" w:rsidRDefault="00DC155E" w:rsidP="00721DEB"/>
    <w:p w:rsidR="00DC155E" w:rsidRDefault="00DC155E" w:rsidP="00721DEB">
      <w:r>
        <w:rPr>
          <w:noProof/>
          <w:lang w:eastAsia="tr-TR"/>
        </w:rPr>
        <w:pict>
          <v:shape id="_x0000_s1042" type="#_x0000_t75" style="position:absolute;margin-left:-10.1pt;margin-top:6.05pt;width:453.75pt;height:47.25pt;z-index:251640320;visibility:visible">
            <v:imagedata r:id="rId8" o:title=""/>
          </v:shape>
        </w:pict>
      </w:r>
    </w:p>
    <w:p w:rsidR="00DC155E" w:rsidRDefault="00DC155E" w:rsidP="00721DEB">
      <w:pPr>
        <w:tabs>
          <w:tab w:val="left" w:pos="2835"/>
        </w:tabs>
      </w:pPr>
      <w:r>
        <w:tab/>
      </w:r>
    </w:p>
    <w:p w:rsidR="00DC155E" w:rsidRPr="00721DEB" w:rsidRDefault="00DC155E" w:rsidP="00721DEB">
      <w:r>
        <w:rPr>
          <w:noProof/>
          <w:lang w:eastAsia="tr-TR"/>
        </w:rPr>
        <w:pict>
          <v:roundrect id="_x0000_s1043" style="position:absolute;margin-left:107.6pt;margin-top:7.7pt;width:86.25pt;height:46.5pt;z-index:251657728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otur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215.65pt;margin-top:7.7pt;width:86.25pt;height:46.5pt;z-index:251658752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tutma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322.9pt;margin-top:7.7pt;width:103.5pt;height:46.5pt;z-index:251659776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Nurten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-8.6pt;margin-top:7.7pt;width:86.25pt;height:46.5pt;z-index:251656704" arcsize="10923f">
            <v:textbox>
              <w:txbxContent>
                <w:p w:rsidR="00DC155E" w:rsidRDefault="00DC155E" w:rsidP="00924B50">
                  <w:pPr>
                    <w:jc w:val="both"/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mumu</w:t>
                  </w:r>
                </w:p>
              </w:txbxContent>
            </v:textbox>
          </v:roundrect>
        </w:pict>
      </w:r>
    </w:p>
    <w:p w:rsidR="00DC155E" w:rsidRPr="00721DEB" w:rsidRDefault="00DC155E" w:rsidP="00721DEB"/>
    <w:p w:rsidR="00DC155E" w:rsidRPr="00721DEB" w:rsidRDefault="00DC155E" w:rsidP="00721DEB">
      <w:r>
        <w:rPr>
          <w:noProof/>
          <w:lang w:eastAsia="tr-TR"/>
        </w:rPr>
        <w:pict>
          <v:shape id="_x0000_s1047" type="#_x0000_t75" style="position:absolute;margin-left:-8.6pt;margin-top:6.3pt;width:453.75pt;height:47.25pt;z-index:251641344;visibility:visible">
            <v:imagedata r:id="rId8" o:title=""/>
          </v:shape>
        </w:pict>
      </w:r>
    </w:p>
    <w:p w:rsidR="00DC155E" w:rsidRPr="00721DEB" w:rsidRDefault="00DC155E" w:rsidP="00721DEB"/>
    <w:p w:rsidR="00DC155E" w:rsidRDefault="00DC155E" w:rsidP="00721DEB"/>
    <w:p w:rsidR="00DC155E" w:rsidRPr="00F75D34" w:rsidRDefault="00DC155E" w:rsidP="00F75D34">
      <w:pPr>
        <w:pStyle w:val="ListParagraph"/>
        <w:numPr>
          <w:ilvl w:val="0"/>
          <w:numId w:val="1"/>
        </w:num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5" o:spid="_x0000_s1048" type="#_x0000_t75" style="position:absolute;left:0;text-align:left;margin-left:274.9pt;margin-top:15.45pt;width:154.5pt;height:192pt;z-index:251661824;visibility:visible">
            <v:imagedata r:id="rId9" o:title=""/>
          </v:shape>
        </w:pict>
      </w:r>
      <w:r>
        <w:rPr>
          <w:noProof/>
          <w:lang w:eastAsia="tr-TR"/>
        </w:rPr>
        <w:pict>
          <v:rect id="_x0000_s1049" style="position:absolute;left:0;text-align:left;margin-left:-8.6pt;margin-top:28.95pt;width:279.75pt;height:167.25pt;z-index:251660800" stroked="f">
            <v:textbox>
              <w:txbxContent>
                <w:p w:rsidR="00DC155E" w:rsidRPr="00F75D34" w:rsidRDefault="00DC155E" w:rsidP="00F75D34">
                  <w:pPr>
                    <w:pStyle w:val="NoSpacing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F75D3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 Un Ele</w:t>
                  </w:r>
                </w:p>
                <w:p w:rsidR="00DC155E" w:rsidRPr="00F75D34" w:rsidRDefault="00DC155E" w:rsidP="00F75D34">
                  <w:pPr>
                    <w:pStyle w:val="NoSpacing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F75D34">
                    <w:rPr>
                      <w:rFonts w:ascii="Hand writing Mutlu" w:hAnsi="Hand writing Mutlu"/>
                      <w:sz w:val="32"/>
                      <w:szCs w:val="32"/>
                    </w:rPr>
                    <w:t>Nurten un ara.</w:t>
                  </w:r>
                </w:p>
                <w:p w:rsidR="00DC155E" w:rsidRPr="00F75D34" w:rsidRDefault="00DC155E" w:rsidP="00F75D34">
                  <w:pPr>
                    <w:pStyle w:val="NoSpacing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F75D34">
                    <w:rPr>
                      <w:rFonts w:ascii="Hand writing Mutlu" w:hAnsi="Hand writing Mutlu"/>
                      <w:sz w:val="32"/>
                      <w:szCs w:val="32"/>
                    </w:rPr>
                    <w:t>Nurten, o un. Unu al.</w:t>
                  </w:r>
                </w:p>
                <w:p w:rsidR="00DC155E" w:rsidRPr="00F75D34" w:rsidRDefault="00DC155E" w:rsidP="00F75D34">
                  <w:pPr>
                    <w:pStyle w:val="NoSpacing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Unu al. Ama o unu ele</w:t>
                  </w:r>
                  <w:r w:rsidRPr="00F75D34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</w:p>
                <w:p w:rsidR="00DC155E" w:rsidRPr="00F75D34" w:rsidRDefault="00DC155E" w:rsidP="00F75D34">
                  <w:pPr>
                    <w:pStyle w:val="NoSpacing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Ele Nurten ele. Unu ele</w:t>
                  </w:r>
                  <w:r w:rsidRPr="00F75D34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</w:p>
                <w:p w:rsidR="00DC155E" w:rsidRPr="00F75D34" w:rsidRDefault="00DC155E" w:rsidP="00F75D34">
                  <w:pPr>
                    <w:pStyle w:val="NoSpacing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Ele anne ele. O unu ele.</w:t>
                  </w:r>
                </w:p>
              </w:txbxContent>
            </v:textbox>
          </v:rect>
        </w:pict>
      </w:r>
      <w:r w:rsidRPr="00F75D34">
        <w:rPr>
          <w:rFonts w:ascii="Hand writing Mutlu" w:hAnsi="Hand writing Mutlu"/>
        </w:rPr>
        <w:t>Aşağıdaki metni çok okuduktan sonra bir kere de defterine yaz.</w:t>
      </w:r>
    </w:p>
    <w:p w:rsidR="00DC155E" w:rsidRPr="00721DEB" w:rsidRDefault="00DC155E" w:rsidP="00721DEB"/>
    <w:p w:rsidR="00DC155E" w:rsidRPr="00721DEB" w:rsidRDefault="00DC155E" w:rsidP="00721DEB"/>
    <w:p w:rsidR="00DC155E" w:rsidRPr="00721DEB" w:rsidRDefault="00DC155E" w:rsidP="00721DEB"/>
    <w:p w:rsidR="00DC155E" w:rsidRPr="00721DEB" w:rsidRDefault="00DC155E" w:rsidP="00721DEB"/>
    <w:p w:rsidR="00DC155E" w:rsidRPr="00721DEB" w:rsidRDefault="00DC155E" w:rsidP="00721DEB"/>
    <w:p w:rsidR="00DC155E" w:rsidRDefault="00DC155E" w:rsidP="0083424E">
      <w:pPr>
        <w:pStyle w:val="ListParagraph"/>
        <w:numPr>
          <w:ilvl w:val="0"/>
          <w:numId w:val="1"/>
        </w:numPr>
        <w:ind w:left="-426" w:hanging="141"/>
      </w:pPr>
      <w:r w:rsidRPr="0083424E">
        <w:rPr>
          <w:rFonts w:ascii="Hand writing Mutlu" w:hAnsi="Hand writing Mutlu"/>
          <w:sz w:val="28"/>
          <w:szCs w:val="28"/>
        </w:rPr>
        <w:t>Verilen sözcüklerle cümleleri tamamlayalım</w:t>
      </w:r>
      <w:r>
        <w:t>.</w:t>
      </w:r>
    </w:p>
    <w:p w:rsidR="00DC155E" w:rsidRDefault="00DC155E" w:rsidP="0003131C">
      <w:pPr>
        <w:pStyle w:val="ListParagraph"/>
        <w:ind w:left="-426"/>
      </w:pPr>
      <w:r>
        <w:rPr>
          <w:noProof/>
          <w:lang w:eastAsia="tr-TR"/>
        </w:rPr>
        <w:pict>
          <v:roundrect id="_x0000_s1050" style="position:absolute;left:0;text-align:left;margin-left:333.4pt;margin-top:6pt;width:111pt;height:39pt;z-index:251665920" arcsize="10923f">
            <v:textbox>
              <w:txbxContent>
                <w:p w:rsidR="00DC155E" w:rsidRPr="0003131C" w:rsidRDefault="00DC155E" w:rsidP="0003131C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Mete</w:t>
                  </w:r>
                </w:p>
              </w:txbxContent>
            </v:textbox>
          </v:roundrect>
        </w:pict>
      </w:r>
    </w:p>
    <w:p w:rsidR="00DC155E" w:rsidRDefault="00DC155E" w:rsidP="0083424E">
      <w:pPr>
        <w:pStyle w:val="ListParagraph"/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6" o:spid="_x0000_s1051" type="#_x0000_t75" style="position:absolute;left:0;text-align:left;margin-left:-25.1pt;margin-top:4.1pt;width:287.25pt;height:35.25pt;z-index:-251653632;visibility:visible">
            <v:imagedata r:id="rId10" o:title=""/>
          </v:shape>
        </w:pict>
      </w:r>
      <w:r>
        <w:rPr>
          <w:noProof/>
          <w:lang w:eastAsia="tr-TR"/>
        </w:rPr>
        <w:pict>
          <v:roundrect id="_x0000_s1052" style="position:absolute;left:0;text-align:left;margin-left:337.15pt;margin-top:33.75pt;width:111pt;height:45pt;z-index:251663872" arcsize="10923f">
            <v:textbox>
              <w:txbxContent>
                <w:p w:rsidR="00DC155E" w:rsidRPr="0003131C" w:rsidRDefault="00DC155E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03131C">
                    <w:rPr>
                      <w:rFonts w:ascii="Hand writing Mutlu" w:hAnsi="Hand writing Mutlu"/>
                      <w:sz w:val="48"/>
                      <w:szCs w:val="48"/>
                    </w:rPr>
                    <w:t>tamir</w:t>
                  </w:r>
                </w:p>
              </w:txbxContent>
            </v:textbox>
          </v:roundrect>
        </w:pict>
      </w:r>
      <w:r w:rsidRPr="0083424E">
        <w:rPr>
          <w:rFonts w:ascii="Hand writing Mutlu" w:hAnsi="Hand writing Mutlu"/>
          <w:sz w:val="48"/>
          <w:szCs w:val="48"/>
        </w:rPr>
        <w:t>Emre, motoru      et.</w:t>
      </w:r>
    </w:p>
    <w:p w:rsidR="00DC155E" w:rsidRDefault="00DC155E" w:rsidP="0083424E">
      <w:pPr>
        <w:pStyle w:val="ListParagraph"/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53" type="#_x0000_t75" style="position:absolute;left:0;text-align:left;margin-left:-25.1pt;margin-top:4.95pt;width:287.25pt;height:35.25pt;z-index:-251648512;visibility:visible">
            <v:imagedata r:id="rId10" o:title=""/>
          </v:shape>
        </w:pict>
      </w:r>
      <w:r>
        <w:rPr>
          <w:rFonts w:ascii="Hand writing Mutlu" w:hAnsi="Hand writing Mutlu"/>
          <w:sz w:val="48"/>
          <w:szCs w:val="48"/>
        </w:rPr>
        <w:t>Emine,       meme alma.</w:t>
      </w:r>
    </w:p>
    <w:p w:rsidR="00DC155E" w:rsidRDefault="00DC155E" w:rsidP="0003131C">
      <w:pPr>
        <w:pStyle w:val="ListParagraph"/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054" style="position:absolute;left:0;text-align:left;margin-left:337.15pt;margin-top:.85pt;width:111pt;height:45pt;z-index:251666944" arcsize="10923f">
            <v:textbox>
              <w:txbxContent>
                <w:p w:rsidR="00DC155E" w:rsidRPr="0003131C" w:rsidRDefault="00DC155E" w:rsidP="0003131C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mimar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5" type="#_x0000_t75" style="position:absolute;left:0;text-align:left;margin-left:-25.1pt;margin-top:3.85pt;width:287.25pt;height:35.25pt;z-index:-251647488;visibility:visible">
            <v:imagedata r:id="rId10" o:title=""/>
          </v:shape>
        </w:pict>
      </w:r>
      <w:r>
        <w:t xml:space="preserve">                                   </w:t>
      </w:r>
      <w:r>
        <w:rPr>
          <w:rFonts w:ascii="Hand writing Mutlu" w:hAnsi="Hand writing Mutlu"/>
          <w:sz w:val="48"/>
          <w:szCs w:val="48"/>
        </w:rPr>
        <w:t>o</w:t>
      </w:r>
      <w:r w:rsidRPr="0003131C">
        <w:rPr>
          <w:rFonts w:ascii="Hand writing Mutlu" w:hAnsi="Hand writing Mutlu"/>
          <w:sz w:val="48"/>
          <w:szCs w:val="48"/>
        </w:rPr>
        <w:t>rmana atlama.</w:t>
      </w:r>
    </w:p>
    <w:p w:rsidR="00DC155E" w:rsidRDefault="00DC155E" w:rsidP="0003131C">
      <w:pPr>
        <w:pStyle w:val="ListParagraph"/>
        <w:ind w:lef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56" type="#_x0000_t75" style="position:absolute;left:0;text-align:left;margin-left:-24.35pt;margin-top:3.8pt;width:287.25pt;height:35.25pt;z-index:-251646464;visibility:visible">
            <v:imagedata r:id="rId10" o:title=""/>
          </v:shape>
        </w:pict>
      </w:r>
      <w:r>
        <w:rPr>
          <w:noProof/>
          <w:lang w:eastAsia="tr-TR"/>
        </w:rPr>
        <w:pict>
          <v:roundrect id="_x0000_s1057" style="position:absolute;left:0;text-align:left;margin-left:333.4pt;margin-top:8.75pt;width:111pt;height:45pt;z-index:251664896" arcsize="10923f">
            <v:textbox>
              <w:txbxContent>
                <w:p w:rsidR="00DC155E" w:rsidRPr="0003131C" w:rsidRDefault="00DC155E" w:rsidP="0003131C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mama</w:t>
                  </w:r>
                </w:p>
              </w:txbxContent>
            </v:textbox>
          </v:roundrect>
        </w:pict>
      </w:r>
      <w:r>
        <w:t xml:space="preserve">    </w:t>
      </w:r>
      <w:r>
        <w:rPr>
          <w:rFonts w:ascii="Hand writing Mutlu" w:hAnsi="Hand writing Mutlu"/>
          <w:sz w:val="48"/>
          <w:szCs w:val="48"/>
        </w:rPr>
        <w:t>Eren,         olma.</w:t>
      </w:r>
    </w:p>
    <w:p w:rsidR="00DC155E" w:rsidRDefault="00DC155E" w:rsidP="0003131C">
      <w:pPr>
        <w:pStyle w:val="ListParagraph"/>
        <w:ind w:left="-426"/>
        <w:rPr>
          <w:rFonts w:ascii="Hand writing Mutlu" w:hAnsi="Hand writing Mutlu"/>
          <w:sz w:val="48"/>
          <w:szCs w:val="48"/>
        </w:rPr>
      </w:pPr>
    </w:p>
    <w:p w:rsidR="00DC155E" w:rsidRDefault="00DC155E" w:rsidP="0003131C">
      <w:pPr>
        <w:pStyle w:val="ListParagraph"/>
        <w:numPr>
          <w:ilvl w:val="0"/>
          <w:numId w:val="3"/>
        </w:numPr>
        <w:ind w:left="-567" w:firstLine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Sözcükleri okuyalım, cümle yazalım.</w:t>
      </w:r>
    </w:p>
    <w:p w:rsidR="00DC155E" w:rsidRDefault="00DC155E" w:rsidP="001E2C7E">
      <w:pPr>
        <w:pStyle w:val="ListParagraph"/>
        <w:ind w:left="-567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rect id="_x0000_s1058" style="position:absolute;left:0;text-align:left;margin-left:-30.35pt;margin-top:2.05pt;width:523.5pt;height:132pt;z-index:251671040">
            <v:textbox style="mso-next-textbox:#_x0000_s1058">
              <w:txbxContent>
                <w:p w:rsidR="00DC155E" w:rsidRDefault="00DC155E" w:rsidP="001E2C7E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Ural-Umut-Onur-Nuri-Nurten-Tuna-Nur-Numan-Murat-Mutlu-armut-marul-mum-tut-un-unu-unut-onu-onun-unutma-numara-unlu-onlu-otu-tutam-tutum-tutumlu-otur-olur-ulan-tur-tutma-memur</w:t>
                  </w:r>
                </w:p>
                <w:p w:rsidR="00DC155E" w:rsidRPr="00E32FBA" w:rsidRDefault="00DC155E" w:rsidP="001E2C7E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DC155E" w:rsidRPr="001E2C7E" w:rsidRDefault="00DC155E" w:rsidP="001E2C7E"/>
    <w:p w:rsidR="00DC155E" w:rsidRPr="001E2C7E" w:rsidRDefault="00DC155E" w:rsidP="001E2C7E"/>
    <w:p w:rsidR="00DC155E" w:rsidRPr="001E2C7E" w:rsidRDefault="00DC155E" w:rsidP="001E2C7E"/>
    <w:p w:rsidR="00DC155E" w:rsidRPr="001E2C7E" w:rsidRDefault="00DC155E" w:rsidP="001E2C7E"/>
    <w:p w:rsidR="00DC155E" w:rsidRPr="001E2C7E" w:rsidRDefault="00DC155E" w:rsidP="001E2C7E">
      <w:r>
        <w:rPr>
          <w:noProof/>
          <w:lang w:eastAsia="tr-TR"/>
        </w:rPr>
        <w:pict>
          <v:shape id="Resim 10" o:spid="_x0000_s1059" type="#_x0000_t75" style="position:absolute;margin-left:-34.1pt;margin-top:19.65pt;width:525pt;height:45pt;z-index:251672064;visibility:visible">
            <v:imagedata r:id="rId11" o:title=""/>
          </v:shape>
        </w:pict>
      </w:r>
    </w:p>
    <w:p w:rsidR="00DC155E" w:rsidRDefault="00DC155E" w:rsidP="001E2C7E"/>
    <w:p w:rsidR="00DC155E" w:rsidRDefault="00DC155E" w:rsidP="001E2C7E">
      <w:pPr>
        <w:tabs>
          <w:tab w:val="left" w:pos="1140"/>
        </w:tabs>
      </w:pPr>
      <w:r>
        <w:rPr>
          <w:noProof/>
          <w:lang w:eastAsia="tr-TR"/>
        </w:rPr>
        <w:pict>
          <v:shape id="_x0000_s1060" type="#_x0000_t75" style="position:absolute;margin-left:-34.1pt;margin-top:22pt;width:525pt;height:45pt;z-index:251673088;visibility:visible">
            <v:imagedata r:id="rId11" o:title=""/>
          </v:shape>
        </w:pict>
      </w:r>
      <w:r>
        <w:tab/>
      </w:r>
    </w:p>
    <w:p w:rsidR="00DC155E" w:rsidRPr="001E2C7E" w:rsidRDefault="00DC155E" w:rsidP="001E2C7E">
      <w:pPr>
        <w:tabs>
          <w:tab w:val="left" w:pos="1545"/>
        </w:tabs>
      </w:pPr>
      <w:r>
        <w:rPr>
          <w:noProof/>
          <w:lang w:eastAsia="tr-TR"/>
        </w:rPr>
        <w:pict>
          <v:shape id="_x0000_s1061" type="#_x0000_t75" style="position:absolute;margin-left:-30.35pt;margin-top:203.55pt;width:525pt;height:45pt;z-index:251677184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062" type="#_x0000_t75" style="position:absolute;margin-left:-31.85pt;margin-top:151.8pt;width:525pt;height:45pt;z-index:251676160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063" type="#_x0000_t75" style="position:absolute;margin-left:-31.85pt;margin-top:101.55pt;width:525pt;height:45pt;z-index:251675136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064" type="#_x0000_t75" style="position:absolute;margin-left:-31.85pt;margin-top:49.05pt;width:525pt;height:45pt;z-index:251674112;visibility:visible">
            <v:imagedata r:id="rId11" o:title=""/>
          </v:shape>
        </w:pict>
      </w:r>
      <w:r>
        <w:tab/>
      </w:r>
    </w:p>
    <w:sectPr w:rsidR="00DC155E" w:rsidRPr="001E2C7E" w:rsidSect="00576229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55E" w:rsidRDefault="00DC155E" w:rsidP="00CC67BF">
      <w:pPr>
        <w:spacing w:after="0" w:line="240" w:lineRule="auto"/>
      </w:pPr>
      <w:r>
        <w:separator/>
      </w:r>
    </w:p>
  </w:endnote>
  <w:endnote w:type="continuationSeparator" w:id="0">
    <w:p w:rsidR="00DC155E" w:rsidRDefault="00DC155E" w:rsidP="00CC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55E" w:rsidRDefault="00DC155E" w:rsidP="00CC67BF">
      <w:pPr>
        <w:spacing w:after="0" w:line="240" w:lineRule="auto"/>
      </w:pPr>
      <w:r>
        <w:separator/>
      </w:r>
    </w:p>
  </w:footnote>
  <w:footnote w:type="continuationSeparator" w:id="0">
    <w:p w:rsidR="00DC155E" w:rsidRDefault="00DC155E" w:rsidP="00CC6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5E" w:rsidRDefault="00DC155E">
    <w:pPr>
      <w:pStyle w:val="Header"/>
    </w:pPr>
    <w:r>
      <w:t>Hilmi DOĞAN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75F09AC"/>
    <w:multiLevelType w:val="hybridMultilevel"/>
    <w:tmpl w:val="B9EADDA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1A2176"/>
    <w:multiLevelType w:val="hybridMultilevel"/>
    <w:tmpl w:val="A59A6DDA"/>
    <w:lvl w:ilvl="0" w:tplc="B246B3C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5DD0B65"/>
    <w:multiLevelType w:val="hybridMultilevel"/>
    <w:tmpl w:val="BAE44C8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DEB"/>
    <w:rsid w:val="0003131C"/>
    <w:rsid w:val="00084000"/>
    <w:rsid w:val="000C131D"/>
    <w:rsid w:val="00126EDD"/>
    <w:rsid w:val="00153A63"/>
    <w:rsid w:val="001E2C7E"/>
    <w:rsid w:val="00221A88"/>
    <w:rsid w:val="00314CF7"/>
    <w:rsid w:val="003C3C7C"/>
    <w:rsid w:val="0049160E"/>
    <w:rsid w:val="005741E6"/>
    <w:rsid w:val="00576229"/>
    <w:rsid w:val="00647EFF"/>
    <w:rsid w:val="00721DEB"/>
    <w:rsid w:val="008028AC"/>
    <w:rsid w:val="0083424E"/>
    <w:rsid w:val="008D6742"/>
    <w:rsid w:val="008F7C02"/>
    <w:rsid w:val="00924B50"/>
    <w:rsid w:val="00984FFA"/>
    <w:rsid w:val="009D4F96"/>
    <w:rsid w:val="00AF2A69"/>
    <w:rsid w:val="00C64649"/>
    <w:rsid w:val="00CC67BF"/>
    <w:rsid w:val="00D028AA"/>
    <w:rsid w:val="00DC155E"/>
    <w:rsid w:val="00E32FBA"/>
    <w:rsid w:val="00E567C0"/>
    <w:rsid w:val="00E74273"/>
    <w:rsid w:val="00F75D34"/>
    <w:rsid w:val="00FE1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21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1DE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21DEB"/>
    <w:rPr>
      <w:lang w:eastAsia="en-US"/>
    </w:rPr>
  </w:style>
  <w:style w:type="paragraph" w:styleId="ListParagraph">
    <w:name w:val="List Paragraph"/>
    <w:basedOn w:val="Normal"/>
    <w:uiPriority w:val="99"/>
    <w:qFormat/>
    <w:rsid w:val="00984F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6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67B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C6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67BF"/>
    <w:rPr>
      <w:rFonts w:cs="Times New Roman"/>
    </w:rPr>
  </w:style>
  <w:style w:type="character" w:styleId="Hyperlink">
    <w:name w:val="Hyperlink"/>
    <w:basedOn w:val="DefaultParagraphFont"/>
    <w:uiPriority w:val="99"/>
    <w:rsid w:val="00E567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65</Words>
  <Characters>371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2012-12-09T13:52:00Z</dcterms:created>
  <dcterms:modified xsi:type="dcterms:W3CDTF">2013-12-09T18:32:00Z</dcterms:modified>
  <cp:category>www.sorubak.com</cp:category>
</cp:coreProperties>
</file>