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617" w:rsidRPr="00D426EB" w:rsidRDefault="00242617" w:rsidP="001F4F9F">
      <w:pPr>
        <w:tabs>
          <w:tab w:val="left" w:pos="2535"/>
          <w:tab w:val="center" w:pos="4536"/>
        </w:tabs>
        <w:rPr>
          <w:rFonts w:ascii="Hand writing Mutlu" w:hAnsi="Hand writing Mutlu"/>
        </w:rPr>
      </w:pPr>
    </w:p>
    <w:p w:rsidR="00242617" w:rsidRDefault="00242617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style="position:absolute;margin-left:603.4pt;margin-top:5.9pt;width:145.5pt;height:194.25pt;z-index:251658752;visibility:visible">
            <v:imagedata r:id="rId4" o:title=""/>
          </v:shape>
        </w:pict>
      </w:r>
      <w:r>
        <w:rPr>
          <w:noProof/>
          <w:lang w:eastAsia="tr-TR"/>
        </w:rPr>
        <w:pict>
          <v:shape id="Resim 6" o:spid="_x0000_s1027" type="#_x0000_t75" style="position:absolute;margin-left:162.4pt;margin-top:11.9pt;width:145.5pt;height:194.25pt;z-index:251659776;visibility:visible">
            <v:imagedata r:id="rId4" o:title=""/>
          </v:shape>
        </w:pict>
      </w:r>
      <w:r>
        <w:t xml:space="preserve"> </w:t>
      </w:r>
    </w:p>
    <w:p w:rsidR="00242617" w:rsidRDefault="00242617">
      <w:r>
        <w:rPr>
          <w:rFonts w:ascii="Hand Garden" w:hAnsi="Hand Garden"/>
          <w:sz w:val="144"/>
          <w:szCs w:val="144"/>
        </w:rPr>
        <w:t xml:space="preserve">  </w:t>
      </w:r>
      <w:r w:rsidRPr="007B426E">
        <w:rPr>
          <w:rFonts w:ascii="Hand Garden" w:hAnsi="Hand Garden"/>
          <w:sz w:val="152"/>
          <w:szCs w:val="152"/>
        </w:rPr>
        <w:t>u</w:t>
      </w:r>
      <w:r w:rsidRPr="00B641AA">
        <w:rPr>
          <w:rFonts w:ascii="Hand Garden" w:hAnsi="Hand Garden"/>
          <w:sz w:val="144"/>
          <w:szCs w:val="144"/>
        </w:rPr>
        <w:t xml:space="preserve"> </w:t>
      </w:r>
      <w:r>
        <w:rPr>
          <w:rFonts w:ascii="Hand Garden" w:hAnsi="Hand Garden"/>
          <w:sz w:val="144"/>
          <w:szCs w:val="144"/>
        </w:rPr>
        <w:t xml:space="preserve">         </w:t>
      </w:r>
      <w:r w:rsidRPr="007B426E">
        <w:rPr>
          <w:rFonts w:ascii="Hand Garden" w:hAnsi="Hand Garden"/>
          <w:sz w:val="152"/>
          <w:szCs w:val="152"/>
        </w:rPr>
        <w:t>u</w:t>
      </w:r>
    </w:p>
    <w:p w:rsidR="00242617" w:rsidRPr="00AE16C1" w:rsidRDefault="00242617" w:rsidP="00AE16C1">
      <w:r>
        <w:rPr>
          <w:noProof/>
          <w:lang w:eastAsia="tr-TR"/>
        </w:rPr>
        <w:pict>
          <v:shape id="Resim 2" o:spid="_x0000_s1028" type="#_x0000_t75" style="position:absolute;margin-left:48.4pt;margin-top:7.3pt;width:131.25pt;height:126pt;z-index:251656704;visibility:visible">
            <v:imagedata r:id="rId5" o:title=""/>
          </v:shape>
        </w:pict>
      </w:r>
      <w:r>
        <w:rPr>
          <w:noProof/>
          <w:lang w:eastAsia="tr-TR"/>
        </w:rPr>
        <w:pict>
          <v:shape id="Resim 3" o:spid="_x0000_s1029" type="#_x0000_t75" style="position:absolute;margin-left:481.9pt;margin-top:19.7pt;width:131.25pt;height:126pt;z-index:251657728;visibility:visible">
            <v:imagedata r:id="rId5" o:title=""/>
          </v:shape>
        </w:pict>
      </w:r>
    </w:p>
    <w:p w:rsidR="00242617" w:rsidRPr="00AE16C1" w:rsidRDefault="00242617" w:rsidP="00AE16C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613.15pt;margin-top:17.35pt;width:79.5pt;height:111.1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" stroked="f">
            <v:textbox style="mso-fit-shape-to-text:t">
              <w:txbxContent>
                <w:p w:rsidR="00242617" w:rsidRPr="007B426E" w:rsidRDefault="00242617" w:rsidP="007B426E">
                  <w:pPr>
                    <w:rPr>
                      <w:rFonts w:ascii="Hand writing Mutlu" w:hAnsi="Hand writing Mutlu"/>
                      <w:sz w:val="70"/>
                      <w:szCs w:val="70"/>
                    </w:rPr>
                  </w:pPr>
                  <w:r w:rsidRPr="007B426E">
                    <w:rPr>
                      <w:rFonts w:ascii="Hand writing Mutlu" w:hAnsi="Hand writing Mutlu"/>
                      <w:sz w:val="70"/>
                      <w:szCs w:val="70"/>
                    </w:rPr>
                    <w:t>un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73.65pt;margin-top:12.1pt;width:79.5pt;height:111.1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" stroked="f">
            <v:textbox style="mso-fit-shape-to-text:t">
              <w:txbxContent>
                <w:p w:rsidR="00242617" w:rsidRPr="007B426E" w:rsidRDefault="00242617">
                  <w:pPr>
                    <w:rPr>
                      <w:rFonts w:ascii="Hand writing Mutlu" w:hAnsi="Hand writing Mutlu"/>
                      <w:sz w:val="70"/>
                      <w:szCs w:val="70"/>
                    </w:rPr>
                  </w:pPr>
                  <w:r w:rsidRPr="007B426E">
                    <w:rPr>
                      <w:rFonts w:ascii="Hand writing Mutlu" w:hAnsi="Hand writing Mutlu"/>
                      <w:sz w:val="70"/>
                      <w:szCs w:val="70"/>
                    </w:rPr>
                    <w:t>un</w:t>
                  </w:r>
                </w:p>
              </w:txbxContent>
            </v:textbox>
          </v:shape>
        </w:pict>
      </w:r>
    </w:p>
    <w:p w:rsidR="00242617" w:rsidRPr="00AE16C1" w:rsidRDefault="00242617" w:rsidP="00AE16C1"/>
    <w:p w:rsidR="00242617" w:rsidRPr="00AE16C1" w:rsidRDefault="00242617" w:rsidP="00AE16C1"/>
    <w:p w:rsidR="00242617" w:rsidRPr="00AE16C1" w:rsidRDefault="00242617" w:rsidP="00AE16C1">
      <w:bookmarkStart w:id="0" w:name="_GoBack"/>
      <w:r>
        <w:rPr>
          <w:noProof/>
          <w:lang w:eastAsia="tr-TR"/>
        </w:rPr>
        <w:pict>
          <v:shape id="Resim 11" o:spid="_x0000_s1032" type="#_x0000_t75" alt="https://encrypted-tbn3.gstatic.com/images?q=tbn:ANd9GcT9z65yx5WVs3YTnCoestuRiJGIo7ka9p7pZ--P30Q5MfKCMjpc" href="http://www.google.com.tr/imgres?biw=1280&amp;bih=717&amp;tbs=itp:lineart&amp;tbm=isch&amp;tbnid=FH_7S-PqJeMoPM:&amp;imgrefurl=http://www.guzelhobiler.com/oyun/cocuk-boyama-resimleri/cocuklarin-boyamasi-icin-ucak-resimleri/&amp;docid=0bbs2Az1qCaYvM&amp;imgurl=http://www.guzelhobiler.com/wp-content/uploads/2009/01/airplane5.gif&amp;w=957&amp;h=718&amp;ei=8_GLUpjvA8fbswaisIHYDA&amp;zoom=1&amp;ved=1t:3588,r:15,s:0,i:130&amp;iact=rc&amp;page=2&amp;tbnh=185&amp;tbnw=247&amp;start=11&amp;ndsp=25&amp;tx=124&amp;ty=1" style="position:absolute;margin-left:436.9pt;margin-top:55.15pt;width:194.25pt;height:145.5pt;z-index:251655680;visibility:visible" o:button="t">
            <v:fill o:detectmouseclick="t"/>
            <v:imagedata r:id="rId6" o:title=""/>
          </v:shape>
        </w:pict>
      </w:r>
      <w:bookmarkEnd w:id="0"/>
      <w:r>
        <w:rPr>
          <w:noProof/>
          <w:lang w:eastAsia="tr-TR"/>
        </w:rPr>
        <w:pict>
          <v:shape id="Resim 10" o:spid="_x0000_s1033" type="#_x0000_t75" alt="https://encrypted-tbn3.gstatic.com/images?q=tbn:ANd9GcT9z65yx5WVs3YTnCoestuRiJGIo7ka9p7pZ--P30Q5MfKCMjpc" href="http://www.google.com.tr/imgres?biw=1280&amp;bih=717&amp;tbs=itp:lineart&amp;tbm=isch&amp;tbnid=FH_7S-PqJeMoPM:&amp;imgrefurl=http://www.guzelhobiler.com/oyun/cocuk-boyama-resimleri/cocuklarin-boyamasi-icin-ucak-resimleri/&amp;docid=0bbs2Az1qCaYvM&amp;imgurl=http://www.guzelhobiler.com/wp-content/uploads/2009/01/airplane5.gif&amp;w=957&amp;h=718&amp;ei=8_GLUpjvA8fbswaisIHYDA&amp;zoom=1&amp;ved=1t:3588,r:15,s:0,i:130&amp;iact=rc&amp;page=2&amp;tbnh=185&amp;tbnw=247&amp;start=11&amp;ndsp=25&amp;tx=124&amp;ty=1" style="position:absolute;margin-left:41.65pt;margin-top:31.15pt;width:194.25pt;height:145.5pt;z-index:251654656;visibility:visible" o:button="t">
            <v:fill o:detectmouseclick="t"/>
            <v:imagedata r:id="rId6" o:title=""/>
          </v:shape>
        </w:pict>
      </w:r>
      <w:r>
        <w:rPr>
          <w:noProof/>
          <w:lang w:eastAsia="tr-TR"/>
        </w:rPr>
        <w:pict>
          <v:shape id="Resim 1" o:spid="_x0000_s1034" type="#_x0000_t75" style="position:absolute;margin-left:-164.95pt;margin-top:46.15pt;width:141.75pt;height:154.5pt;z-index:251653632;visibility:visible">
            <v:imagedata r:id="rId7" o:title=""/>
          </v:shape>
        </w:pict>
      </w:r>
      <w:r>
        <w:rPr>
          <w:rFonts w:ascii="Hand Garden" w:hAnsi="Hand Garden"/>
          <w:sz w:val="144"/>
          <w:szCs w:val="144"/>
        </w:rPr>
        <w:t xml:space="preserve">       </w:t>
      </w:r>
      <w:r w:rsidRPr="007B426E">
        <w:rPr>
          <w:rFonts w:ascii="Hand Garden" w:hAnsi="Hand Garden"/>
          <w:sz w:val="180"/>
          <w:szCs w:val="180"/>
        </w:rPr>
        <w:t>U</w:t>
      </w:r>
      <w:r>
        <w:rPr>
          <w:rFonts w:ascii="Hand Garden" w:hAnsi="Hand Garden"/>
          <w:sz w:val="144"/>
          <w:szCs w:val="144"/>
        </w:rPr>
        <w:t xml:space="preserve">        </w:t>
      </w:r>
      <w:r>
        <w:rPr>
          <w:noProof/>
          <w:lang w:eastAsia="tr-TR"/>
        </w:rPr>
        <w:t xml:space="preserve"> </w:t>
      </w:r>
      <w:r w:rsidRPr="007B426E">
        <w:rPr>
          <w:rFonts w:ascii="Hand Garden" w:hAnsi="Hand Garden"/>
          <w:sz w:val="180"/>
          <w:szCs w:val="180"/>
        </w:rPr>
        <w:t>U</w:t>
      </w:r>
    </w:p>
    <w:p w:rsidR="00242617" w:rsidRPr="00AE16C1" w:rsidRDefault="00242617" w:rsidP="00AE16C1"/>
    <w:p w:rsidR="00242617" w:rsidRPr="00AE16C1" w:rsidRDefault="00242617" w:rsidP="00AE16C1">
      <w:r>
        <w:t xml:space="preserve">                    </w:t>
      </w:r>
      <w:hyperlink r:id="rId8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242617" w:rsidRPr="00AE16C1" w:rsidRDefault="00242617" w:rsidP="00AE16C1"/>
    <w:sectPr w:rsidR="00242617" w:rsidRPr="00AE16C1" w:rsidSect="00B641AA">
      <w:pgSz w:w="16838" w:h="11906" w:orient="landscape"/>
      <w:pgMar w:top="397" w:right="397" w:bottom="397" w:left="397" w:header="709" w:footer="709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16C1"/>
    <w:rsid w:val="00046527"/>
    <w:rsid w:val="00112AAE"/>
    <w:rsid w:val="001F4F9F"/>
    <w:rsid w:val="00242617"/>
    <w:rsid w:val="00262F63"/>
    <w:rsid w:val="002E4F78"/>
    <w:rsid w:val="00355590"/>
    <w:rsid w:val="003D3D12"/>
    <w:rsid w:val="00532F6C"/>
    <w:rsid w:val="00713A28"/>
    <w:rsid w:val="00717263"/>
    <w:rsid w:val="007B3896"/>
    <w:rsid w:val="007B426E"/>
    <w:rsid w:val="008A692A"/>
    <w:rsid w:val="00A20BB8"/>
    <w:rsid w:val="00AE16C1"/>
    <w:rsid w:val="00B641AA"/>
    <w:rsid w:val="00B71773"/>
    <w:rsid w:val="00D426EB"/>
    <w:rsid w:val="00E22B53"/>
    <w:rsid w:val="00E61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E1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16C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F4F9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15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</Pages>
  <Words>19</Words>
  <Characters>110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www.sorubak.com;apos</dc:creator>
  <cp:keywords>www.sorubak.com</cp:keywords>
  <dc:description>www.sorubak.com</dc:description>
  <cp:lastModifiedBy>edanur</cp:lastModifiedBy>
  <cp:revision>www.sorubak.com</cp:revision>
  <dcterms:created xsi:type="dcterms:W3CDTF">2013-11-13T19:19:00Z</dcterms:created>
  <dcterms:modified xsi:type="dcterms:W3CDTF">2013-12-09T18:21:00Z</dcterms:modified>
  <cp:category>www.sorubak.com</cp:category>
  <cp:version>www.sorubak.com</cp:version>
</cp:coreProperties>
</file>