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7A0" w:rsidRPr="001E5E39" w:rsidRDefault="009207A0" w:rsidP="001E5E39">
      <w:pPr>
        <w:pStyle w:val="Heading1"/>
        <w:ind w:firstLine="720"/>
        <w:jc w:val="left"/>
        <w:rPr>
          <w:rFonts w:ascii="Hand writing Mutlu" w:hAnsi="Hand writing Mutlu"/>
          <w:iCs/>
          <w:outline/>
          <w:color w:val="800080"/>
          <w:sz w:val="72"/>
          <w:szCs w:val="72"/>
        </w:rPr>
      </w:pPr>
      <w:r>
        <w:rPr>
          <w:noProof/>
        </w:rPr>
        <w:pict>
          <v:rect id="Dikdörtgen 65" o:spid="_x0000_s1026" style="position:absolute;left:0;text-align:left;margin-left:-27.75pt;margin-top:54.25pt;width:67.75pt;height:90pt;z-index:-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" stroked="f">
            <v:textbox>
              <w:txbxContent>
                <w:p w:rsidR="009207A0" w:rsidRPr="00EB5606" w:rsidRDefault="009207A0" w:rsidP="00762E5E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 w:rsidRPr="00EB5606">
                    <w:rPr>
                      <w:rFonts w:ascii="Hand writing Mutlu" w:hAnsi="Hand writing Mutlu"/>
                      <w:sz w:val="60"/>
                      <w:szCs w:val="60"/>
                    </w:rPr>
                    <w:t>u</w:t>
                  </w:r>
                </w:p>
                <w:p w:rsidR="009207A0" w:rsidRPr="00EB5606" w:rsidRDefault="009207A0" w:rsidP="00762E5E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EB5606">
                    <w:rPr>
                      <w:rFonts w:ascii="Hand writing Mutlu" w:hAnsi="Hand writing Mutlu"/>
                      <w:sz w:val="60"/>
                      <w:szCs w:val="60"/>
                    </w:rPr>
                    <w:t>nu</w:t>
                  </w:r>
                </w:p>
              </w:txbxContent>
            </v:textbox>
          </v:rect>
        </w:pict>
      </w:r>
      <w:r>
        <w:tab/>
      </w:r>
      <w:r w:rsidRPr="001E5E39">
        <w:rPr>
          <w:rFonts w:ascii="Hand writing Mutlu" w:hAnsi="Hand writing Mutlu"/>
          <w:color w:val="auto"/>
          <w:sz w:val="72"/>
          <w:szCs w:val="72"/>
        </w:rPr>
        <w:t>U sesi çalışması</w:t>
      </w:r>
      <w:bookmarkStart w:id="0" w:name="_GoBack"/>
      <w:bookmarkEnd w:id="0"/>
    </w:p>
    <w:p w:rsidR="009207A0" w:rsidRPr="00340CA5" w:rsidRDefault="009207A0" w:rsidP="001E5E39">
      <w:r>
        <w:rPr>
          <w:noProof/>
        </w:rPr>
        <w:pict>
          <v:rect id="Dikdörtgen 64" o:spid="_x0000_s1027" style="position:absolute;margin-left:209.4pt;margin-top:7.85pt;width:78.6pt;height:54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</w:t>
                  </w:r>
                  <w:r w:rsidRPr="001E5E39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nu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63" o:spid="_x0000_s1028" style="position:absolute;margin-left:81pt;margin-top:9.55pt;width:90pt;height:54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unu</w:t>
                  </w:r>
                </w:p>
              </w:txbxContent>
            </v:textbox>
          </v:rect>
        </w:pict>
      </w:r>
    </w:p>
    <w:p w:rsidR="009207A0" w:rsidRPr="001E5E39" w:rsidRDefault="009207A0" w:rsidP="001E5E39">
      <w:pPr>
        <w:pStyle w:val="Heading1"/>
        <w:tabs>
          <w:tab w:val="left" w:pos="7080"/>
        </w:tabs>
        <w:jc w:val="left"/>
        <w:rPr>
          <w:rFonts w:ascii="Hand writing Mutlu" w:hAnsi="Hand writing Mutlu"/>
          <w:i/>
          <w:iCs/>
          <w:outline/>
          <w:sz w:val="82"/>
          <w:szCs w:val="82"/>
        </w:rPr>
      </w:pPr>
      <w:r>
        <w:rPr>
          <w:noProof/>
        </w:rPr>
        <w:pict>
          <v:line id="Düz Bağlayıcı 62" o:spid="_x0000_s1029" style="position:absolute;z-index:251651584;visibility:visible" from="158.95pt,22.75pt" to="203.9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" strokeweight="4pt">
            <v:stroke endarrow="block"/>
          </v:line>
        </w:pict>
      </w:r>
      <w:r>
        <w:rPr>
          <w:noProof/>
        </w:rPr>
        <w:pict>
          <v:line id="Düz Bağlayıcı 61" o:spid="_x0000_s1030" style="position:absolute;flip:y;z-index:251645440;visibility:visible" from="41.6pt,21.85pt" to="77.6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"/>
        </w:pict>
      </w:r>
      <w:r>
        <w:rPr>
          <w:noProof/>
        </w:rPr>
        <w:pict>
          <v:line id="Düz Bağlayıcı 60" o:spid="_x0000_s1031" style="position:absolute;z-index:251644416;visibility:visible" from="41.6pt,3.85pt" to="77.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"/>
        </w:pict>
      </w:r>
      <w:r>
        <w:rPr>
          <w:noProof/>
        </w:rPr>
        <w:pict>
          <v:group id="Grup 53" o:spid="_x0000_s1032" style="position:absolute;margin-left:3in;margin-top:4.7pt;width:306pt;height:36pt;z-index:251653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">
            <v:line id="Line 16" o:spid="_x0000_s10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7" o:spid="_x0000_s10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8" o:spid="_x0000_s10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19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20" o:spid="_x0000_s10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1" o:spid="_x0000_s10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</v:group>
        </w:pict>
      </w:r>
    </w:p>
    <w:p w:rsidR="009207A0" w:rsidRPr="001E5E39" w:rsidRDefault="009207A0" w:rsidP="001E5E39">
      <w:pPr>
        <w:pStyle w:val="Heading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noProof/>
        </w:rPr>
        <w:pict>
          <v:rect id="Dikdörtgen 52" o:spid="_x0000_s1039" style="position:absolute;margin-left:83.05pt;margin-top:39.4pt;width:110.95pt;height:5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mut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51" o:spid="_x0000_s1040" style="position:absolute;z-index:251664896;visibility:visible" from="162pt,73.45pt" to="207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" strokeweight="4pt">
            <v:stroke endarrow="block"/>
          </v:line>
        </w:pict>
      </w:r>
      <w:r>
        <w:rPr>
          <w:noProof/>
        </w:rPr>
        <w:pict>
          <v:rect id="Dikdörtgen 50" o:spid="_x0000_s1041" style="position:absolute;margin-left:-5.6pt;margin-top:21.15pt;width:52.35pt;height:90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" stroked="f">
            <v:textbox>
              <w:txbxContent>
                <w:p w:rsidR="009207A0" w:rsidRPr="00762E5E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762E5E"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</w:p>
                <w:p w:rsidR="009207A0" w:rsidRPr="00762E5E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9" o:spid="_x0000_s1042" style="position:absolute;margin-left:212.05pt;margin-top:46.45pt;width:96.15pt;height:54pt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</w:t>
                  </w:r>
                  <w:r w:rsidRPr="001E5E39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mut</w:t>
                  </w:r>
                </w:p>
              </w:txbxContent>
            </v:textbox>
          </v:rect>
        </w:pict>
      </w:r>
      <w:r>
        <w:rPr>
          <w:noProof/>
        </w:rPr>
        <w:pict>
          <v:group id="Grup 42" o:spid="_x0000_s1043" style="position:absolute;margin-left:216.15pt;margin-top:58.85pt;width:306pt;height:36pt;z-index:251663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">
            <v:line id="Line 44" o:spid="_x0000_s10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45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46" o:spid="_x0000_s10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7" o:spid="_x0000_s10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8" o:spid="_x0000_s10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9" o:spid="_x0000_s10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</v:group>
        </w:pict>
      </w:r>
      <w:r>
        <w:rPr>
          <w:noProof/>
        </w:rPr>
        <w:pict>
          <v:line id="Düz Bağlayıcı 41" o:spid="_x0000_s1050" style="position:absolute;flip:y;z-index:251662848;visibility:visible" from="45.15pt,69.55pt" to="81.1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"/>
        </w:pict>
      </w:r>
      <w:r>
        <w:rPr>
          <w:noProof/>
        </w:rPr>
        <w:pict>
          <v:line id="Düz Bağlayıcı 40" o:spid="_x0000_s1051" style="position:absolute;z-index:251661824;visibility:visible" from="45.15pt,51.55pt" to="81.1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"/>
        </w:pict>
      </w:r>
    </w:p>
    <w:p w:rsidR="009207A0" w:rsidRPr="001E5E39" w:rsidRDefault="009207A0" w:rsidP="001E5E39">
      <w:pPr>
        <w:pStyle w:val="Heading1"/>
        <w:tabs>
          <w:tab w:val="left" w:pos="1020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1E5E39">
        <w:rPr>
          <w:rFonts w:ascii="Hand writing Mutlu" w:hAnsi="Hand writing Mutlu"/>
          <w:i/>
          <w:iCs/>
          <w:outline/>
          <w:color w:val="auto"/>
          <w:sz w:val="82"/>
          <w:szCs w:val="82"/>
        </w:rPr>
        <w:tab/>
      </w:r>
    </w:p>
    <w:p w:rsidR="009207A0" w:rsidRPr="001D21A7" w:rsidRDefault="009207A0" w:rsidP="001E5E39">
      <w:r>
        <w:rPr>
          <w:noProof/>
        </w:rPr>
        <w:pict>
          <v:rect id="Dikdörtgen 39" o:spid="_x0000_s1052" style="position:absolute;margin-left:-18pt;margin-top:1.15pt;width:68.75pt;height:90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" stroked="f">
            <v:textbox>
              <w:txbxContent>
                <w:p w:rsidR="009207A0" w:rsidRPr="00762E5E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n</w:t>
                  </w:r>
                </w:p>
                <w:p w:rsidR="009207A0" w:rsidRPr="00762E5E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ut</w:t>
                  </w:r>
                </w:p>
              </w:txbxContent>
            </v:textbox>
          </v:rect>
        </w:pict>
      </w:r>
    </w:p>
    <w:p w:rsidR="009207A0" w:rsidRDefault="009207A0" w:rsidP="001E5E39">
      <w:pPr>
        <w:tabs>
          <w:tab w:val="left" w:pos="1200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rect id="Dikdörtgen 38" o:spid="_x0000_s1053" style="position:absolute;margin-left:78.5pt;margin-top:9.6pt;width:81.95pt;height:54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nut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7" o:spid="_x0000_s1054" style="position:absolute;margin-left:211.05pt;margin-top:11.35pt;width:129.95pt;height:54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EB5606">
                    <w:rPr>
                      <w:rFonts w:ascii="Hand writing Mutlu" w:hAnsi="Hand writing Mutlu"/>
                      <w:sz w:val="60"/>
                      <w:szCs w:val="60"/>
                    </w:rPr>
                    <w:t>u</w:t>
                  </w:r>
                  <w:r w:rsidRPr="001E5E39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nut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36" o:spid="_x0000_s1055" style="position:absolute;flip:y;z-index:251650560;visibility:visible" from="45pt,35.75pt" to="81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"/>
        </w:pict>
      </w:r>
      <w:r>
        <w:rPr>
          <w:noProof/>
        </w:rPr>
        <w:pict>
          <v:line id="Düz Bağlayıcı 35" o:spid="_x0000_s1056" style="position:absolute;z-index:251649536;visibility:visible" from="45pt,17.75pt" to="81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"/>
        </w:pict>
      </w:r>
      <w:r>
        <w:rPr>
          <w:noProof/>
        </w:rPr>
        <w:pict>
          <v:line id="Düz Bağlayıcı 34" o:spid="_x0000_s1057" style="position:absolute;z-index:251656704;visibility:visible" from="153.95pt,41.65pt" to="198.9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" strokeweight="4pt">
            <v:stroke endarrow="block"/>
          </v:line>
        </w:pict>
      </w:r>
      <w:r>
        <w:rPr>
          <w:noProof/>
        </w:rPr>
        <w:pict>
          <v:group id="Grup 27" o:spid="_x0000_s1058" style="position:absolute;margin-left:3in;margin-top:23.75pt;width:306pt;height:36pt;z-index:251655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">
            <v:line id="Line 30" o:spid="_x0000_s10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31" o:spid="_x0000_s10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32" o:spid="_x0000_s10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33" o:spid="_x0000_s10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3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35" o:spid="_x0000_s10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</v:group>
        </w:pict>
      </w:r>
    </w:p>
    <w:p w:rsidR="009207A0" w:rsidRPr="001E5E39" w:rsidRDefault="009207A0" w:rsidP="001E5E39">
      <w:pPr>
        <w:pStyle w:val="Heading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</w:p>
    <w:p w:rsidR="009207A0" w:rsidRDefault="009207A0" w:rsidP="001E5E39"/>
    <w:p w:rsidR="009207A0" w:rsidRDefault="009207A0" w:rsidP="001E5E39"/>
    <w:p w:rsidR="009207A0" w:rsidRDefault="009207A0" w:rsidP="001E5E39">
      <w:pPr>
        <w:tabs>
          <w:tab w:val="left" w:pos="6660"/>
        </w:tabs>
      </w:pPr>
      <w:r>
        <w:rPr>
          <w:noProof/>
        </w:rPr>
        <w:pict>
          <v:rect id="Dikdörtgen 26" o:spid="_x0000_s1065" style="position:absolute;margin-left:210.4pt;margin-top:1.1pt;width:59.6pt;height:54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" stroked="f">
            <v:textbox>
              <w:txbxContent>
                <w:p w:rsidR="009207A0" w:rsidRPr="00EB5606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EB5606">
                    <w:rPr>
                      <w:rFonts w:ascii="Hand writing Mutlu" w:hAnsi="Hand writing Mutlu"/>
                      <w:sz w:val="60"/>
                      <w:szCs w:val="60"/>
                    </w:rPr>
                    <w:t>tut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" o:spid="_x0000_s1066" style="position:absolute;margin-left:87pt;margin-top:.6pt;width:75pt;height:54pt;z-index:-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tu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24" o:spid="_x0000_s1067" style="position:absolute;z-index:251667968;visibility:visible" from="45pt,11.1pt" to="81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"/>
        </w:pict>
      </w:r>
      <w:r>
        <w:tab/>
      </w:r>
    </w:p>
    <w:p w:rsidR="009207A0" w:rsidRDefault="009207A0" w:rsidP="001E5E39">
      <w:pPr>
        <w:tabs>
          <w:tab w:val="left" w:pos="6660"/>
        </w:tabs>
      </w:pPr>
    </w:p>
    <w:p w:rsidR="009207A0" w:rsidRDefault="009207A0" w:rsidP="001E5E39">
      <w:pPr>
        <w:tabs>
          <w:tab w:val="left" w:pos="6660"/>
        </w:tabs>
      </w:pPr>
      <w:r>
        <w:rPr>
          <w:noProof/>
        </w:rPr>
        <w:pict>
          <v:group id="Grup 17" o:spid="_x0000_s1068" style="position:absolute;margin-left:3in;margin-top:-14.95pt;width:306pt;height:36pt;z-index:251673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">
            <v:line id="Line 59" o:spid="_x0000_s10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0" o:spid="_x0000_s10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61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62" o:spid="_x0000_s1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63" o:spid="_x0000_s10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64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</v:group>
        </w:pict>
      </w:r>
      <w:r>
        <w:rPr>
          <w:noProof/>
        </w:rPr>
        <w:pict>
          <v:rect id="Dikdörtgen 16" o:spid="_x0000_s1075" style="position:absolute;margin-left:-4.75pt;margin-top:-44.5pt;width:52.35pt;height:90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" stroked="f">
            <v:textbox>
              <w:txbxContent>
                <w:p w:rsidR="009207A0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t</w:t>
                  </w:r>
                </w:p>
                <w:p w:rsidR="009207A0" w:rsidRPr="00EB5606" w:rsidRDefault="009207A0" w:rsidP="001E5E39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 w:rsidRPr="00EB5606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u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15" o:spid="_x0000_s1076" style="position:absolute;flip:y;z-index:251668992;visibility:visible" from="45pt,2.2pt" to="8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"/>
        </w:pict>
      </w:r>
      <w:r>
        <w:rPr>
          <w:noProof/>
        </w:rPr>
        <w:pict>
          <v:line id="Düz Bağlayıcı 14" o:spid="_x0000_s1077" style="position:absolute;z-index:251671040;visibility:visible" from="162pt,2.2pt" to="20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" strokeweight="4pt">
            <v:stroke endarrow="block"/>
          </v:line>
        </w:pict>
      </w:r>
    </w:p>
    <w:p w:rsidR="009207A0" w:rsidRDefault="009207A0" w:rsidP="001E5E39">
      <w:pPr>
        <w:tabs>
          <w:tab w:val="left" w:pos="6660"/>
        </w:tabs>
      </w:pPr>
    </w:p>
    <w:p w:rsidR="009207A0" w:rsidRDefault="009207A0" w:rsidP="001E5E39">
      <w:pPr>
        <w:tabs>
          <w:tab w:val="left" w:pos="6660"/>
        </w:tabs>
      </w:pPr>
    </w:p>
    <w:p w:rsidR="009207A0" w:rsidRDefault="009207A0" w:rsidP="001E5E39">
      <w:pPr>
        <w:tabs>
          <w:tab w:val="left" w:pos="6660"/>
        </w:tabs>
      </w:pPr>
    </w:p>
    <w:p w:rsidR="009207A0" w:rsidRDefault="009207A0" w:rsidP="001E5E39">
      <w:pPr>
        <w:tabs>
          <w:tab w:val="left" w:pos="6660"/>
        </w:tabs>
      </w:pPr>
    </w:p>
    <w:p w:rsidR="009207A0" w:rsidRDefault="009207A0" w:rsidP="001E5E39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>
        <w:rPr>
          <w:noProof/>
        </w:rPr>
        <w:pict>
          <v:rect id="Dikdörtgen 13" o:spid="_x0000_s1078" style="position:absolute;left:0;text-align:left;margin-left:212pt;margin-top:15.5pt;width:139pt;height:54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1E5E39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Mu</w:t>
                  </w:r>
                  <w:r w:rsidRPr="00762E5E">
                    <w:rPr>
                      <w:rFonts w:ascii="Hand writing Mutlu" w:hAnsi="Hand writing Mutlu"/>
                      <w:sz w:val="60"/>
                      <w:szCs w:val="60"/>
                    </w:rPr>
                    <w:t>rat</w:t>
                  </w:r>
                </w:p>
              </w:txbxContent>
            </v:textbox>
          </v:rect>
        </w:pict>
      </w:r>
    </w:p>
    <w:p w:rsidR="009207A0" w:rsidRDefault="009207A0" w:rsidP="001E5E39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>
        <w:rPr>
          <w:noProof/>
        </w:rPr>
        <w:pict>
          <v:group id="Grup 6" o:spid="_x0000_s1079" style="position:absolute;left:0;text-align:left;margin-left:3in;margin-top:-9.8pt;width:306pt;height:36pt;z-index:251654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">
            <v:line id="Line 23" o:spid="_x0000_s10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24" o:spid="_x0000_s10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25" o:spid="_x0000_s108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26" o:spid="_x0000_s10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27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28" o:spid="_x0000_s10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  <w:r>
        <w:rPr>
          <w:noProof/>
        </w:rPr>
        <w:pict>
          <v:rect id="Dikdörtgen 5" o:spid="_x0000_s1086" style="position:absolute;left:0;text-align:left;margin-left:90pt;margin-top:-19.85pt;width:63pt;height:54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" stroked="f">
            <v:textbox>
              <w:txbxContent>
                <w:p w:rsidR="009207A0" w:rsidRPr="00227ED8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B85605"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4" o:spid="_x0000_s1087" style="position:absolute;left:0;text-align:left;z-index:251641344;visibility:visible" from="45.1pt,-8.95pt" to="81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"/>
        </w:pict>
      </w:r>
      <w:r>
        <w:rPr>
          <w:noProof/>
        </w:rPr>
        <w:pict>
          <v:rect id="Dikdörtgen 3" o:spid="_x0000_s1088" style="position:absolute;left:0;text-align:left;margin-left:4.35pt;margin-top:-28.75pt;width:36pt;height:90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" stroked="f">
            <v:textbox>
              <w:txbxContent>
                <w:p w:rsidR="009207A0" w:rsidRPr="00EB5606" w:rsidRDefault="009207A0" w:rsidP="001E5E3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EB5606"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</w:p>
                <w:p w:rsidR="009207A0" w:rsidRPr="00762E5E" w:rsidRDefault="009207A0" w:rsidP="001E5E39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 w:rsidRPr="00762E5E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u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2" o:spid="_x0000_s1089" style="position:absolute;left:0;text-align:left;z-index:251658752;visibility:visible" from="152.15pt,9.05pt" to="197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" strokeweight="4pt">
            <v:stroke endarrow="block"/>
          </v:line>
        </w:pict>
      </w:r>
      <w:r>
        <w:rPr>
          <w:noProof/>
        </w:rPr>
        <w:pict>
          <v:line id="Düz Bağlayıcı 1" o:spid="_x0000_s1090" style="position:absolute;left:0;text-align:left;flip:y;z-index:251642368;visibility:visible" from="45.1pt,9.05pt" to="81.1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"/>
        </w:pict>
      </w:r>
    </w:p>
    <w:p w:rsidR="009207A0" w:rsidRDefault="009207A0" w:rsidP="001E5E39"/>
    <w:p w:rsidR="009207A0" w:rsidRDefault="009207A0" w:rsidP="001E5E39"/>
    <w:p w:rsidR="009207A0" w:rsidRDefault="009207A0" w:rsidP="001E5E39"/>
    <w:p w:rsidR="009207A0" w:rsidRDefault="009207A0" w:rsidP="001E5E39">
      <w:pPr>
        <w:rPr>
          <w:rFonts w:ascii="Hand writing Mutlu" w:hAnsi="Hand writing Mutlu"/>
          <w:sz w:val="52"/>
          <w:szCs w:val="52"/>
        </w:rPr>
      </w:pPr>
      <w:r w:rsidRPr="00340CA5">
        <w:rPr>
          <w:rFonts w:ascii="Hand writing Mutlu" w:hAnsi="Hand writing Mutlu"/>
          <w:sz w:val="52"/>
          <w:szCs w:val="52"/>
        </w:rPr>
        <w:t>Murat</w:t>
      </w:r>
      <w:r>
        <w:rPr>
          <w:rFonts w:ascii="Hand writing Mutlu" w:hAnsi="Hand writing Mutlu"/>
          <w:sz w:val="52"/>
          <w:szCs w:val="52"/>
        </w:rPr>
        <w:t xml:space="preserve"> unu ele.</w:t>
      </w:r>
    </w:p>
    <w:p w:rsidR="009207A0" w:rsidRPr="00340CA5" w:rsidRDefault="009207A0" w:rsidP="001E5E39">
      <w:pPr>
        <w:rPr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Erol mumu tut.</w:t>
      </w:r>
    </w:p>
    <w:p w:rsidR="009207A0" w:rsidRDefault="009207A0" w:rsidP="001E5E39">
      <w:r>
        <w:rPr>
          <w:rFonts w:ascii="Hand writing Mutlu" w:hAnsi="Hand writing Mutlu"/>
          <w:sz w:val="52"/>
          <w:szCs w:val="52"/>
        </w:rPr>
        <w:t>Umut armut al.</w:t>
      </w:r>
    </w:p>
    <w:p w:rsidR="009207A0" w:rsidRDefault="009207A0" w:rsidP="00A44B20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207A0" w:rsidRDefault="009207A0"/>
    <w:sectPr w:rsidR="009207A0" w:rsidSect="001E5E3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E39"/>
    <w:rsid w:val="001D21A7"/>
    <w:rsid w:val="001E5E39"/>
    <w:rsid w:val="00227ED8"/>
    <w:rsid w:val="00254AD6"/>
    <w:rsid w:val="00340CA5"/>
    <w:rsid w:val="005D7A07"/>
    <w:rsid w:val="00750D69"/>
    <w:rsid w:val="00762E5E"/>
    <w:rsid w:val="009207A0"/>
    <w:rsid w:val="00A44B20"/>
    <w:rsid w:val="00B85605"/>
    <w:rsid w:val="00D4495B"/>
    <w:rsid w:val="00EB5606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E3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5E39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5E39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A44B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4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26</Words>
  <Characters>153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2012-12-19T22:22:00Z</dcterms:created>
  <dcterms:modified xsi:type="dcterms:W3CDTF">2013-12-09T18:18:00Z</dcterms:modified>
  <cp:category>www.sorubak.com</cp:category>
</cp:coreProperties>
</file>