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53A" w:rsidRDefault="0056753A" w:rsidP="0085269B">
      <w:r>
        <w:rPr>
          <w:noProof/>
        </w:rPr>
        <w:pict>
          <v:roundrect id="Yuvarlatılmış Dikdörtgen 350" o:spid="_x0000_s1029" style="position:absolute;margin-left:-44.6pt;margin-top:-29.65pt;width:516pt;height:30pt;z-index:2517227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" fillcolor="#fbcaa2" strokecolor="#f68c36">
            <v:fill color2="#fdefe3" rotate="t" angle="180" colors="0 #ffbe86;22938f #ffd0aa;1 #ffebdb" focus="100%" type="gradient"/>
            <v:shadow on="t" color="black" opacity="24903f" origin=",.5" offset="0,.55556mm"/>
            <v:path arrowok="t"/>
            <v:textbox>
              <w:txbxContent>
                <w:p w:rsidR="0056753A" w:rsidRPr="00A74F24" w:rsidRDefault="0056753A" w:rsidP="00A07B5D">
                  <w:pPr>
                    <w:jc w:val="center"/>
                    <w:rPr>
                      <w:rFonts w:ascii="Hand writing Mutlu" w:hAnsi="Hand writing Mutlu"/>
                      <w:b/>
                    </w:rPr>
                  </w:pPr>
                  <w:r w:rsidRPr="00A74F24">
                    <w:rPr>
                      <w:rFonts w:ascii="Hand writing Mutlu" w:hAnsi="Hand writing Mutlu"/>
                      <w:b/>
                    </w:rPr>
                    <w:t xml:space="preserve">1. SINIF </w:t>
                  </w:r>
                  <w:r w:rsidRPr="00A74F24">
                    <w:rPr>
                      <w:b/>
                    </w:rPr>
                    <w:t>–</w:t>
                  </w:r>
                  <w:r w:rsidRPr="00A74F24">
                    <w:rPr>
                      <w:rFonts w:ascii="Hand writing Mutlu" w:hAnsi="Hand writing Mutlu"/>
                      <w:b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b/>
                    </w:rPr>
                    <w:t>Ü</w:t>
                  </w:r>
                  <w:r w:rsidRPr="00A74F24">
                    <w:rPr>
                      <w:rFonts w:ascii="Hand writing Mutlu" w:hAnsi="Hand writing Mutlu"/>
                      <w:b/>
                    </w:rPr>
                    <w:t xml:space="preserve"> SESİ KELİME ve CÜMLE ETKİNLİĞİ</w:t>
                  </w:r>
                </w:p>
              </w:txbxContent>
            </v:textbox>
          </v:roundrect>
        </w:pict>
      </w:r>
    </w:p>
    <w:p w:rsidR="0056753A" w:rsidRDefault="0056753A" w:rsidP="0085269B">
      <w:r>
        <w:rPr>
          <w:noProof/>
        </w:rPr>
        <w:pict>
          <v:rect id="Dikdörtgen 139" o:spid="_x0000_s1030" style="position:absolute;margin-left:416.65pt;margin-top:-4.1pt;width:63pt;height:30.75pt;z-index:2516142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40" o:spid="_x0000_s1031" type="#_x0000_t13" style="position:absolute;margin-left:400.15pt;margin-top:3.4pt;width:16.5pt;height:16.5pt;z-index:2516111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+2EcA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265" o:spid="_x0000_s1032" style="position:absolute;margin-left:336.35pt;margin-top:-16.85pt;width:63.75pt;height:59.25pt;z-index:2516203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56753A" w:rsidRPr="00CA56D0" w:rsidRDefault="0056753A" w:rsidP="00E942B0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tün</w:t>
                  </w:r>
                </w:p>
              </w:txbxContent>
            </v:textbox>
          </v:oval>
        </w:pict>
      </w:r>
      <w:r>
        <w:rPr>
          <w:noProof/>
        </w:rPr>
        <w:pict>
          <v:shape id="Sağ Ok 142" o:spid="_x0000_s1033" type="#_x0000_t13" style="position:absolute;margin-left:319.9pt;margin-top:3.4pt;width:16.5pt;height:16.5pt;z-index:2516101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43" o:spid="_x0000_s1034" style="position:absolute;margin-left:312.4pt;margin-top:7.15pt;width:7.5pt;height:134.25pt;z-index:2516060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147" o:spid="_x0000_s1035" style="position:absolute;margin-left:65.6pt;margin-top:-16.85pt;width:63.75pt;height:59.25pt;z-index:2515957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56753A" w:rsidRPr="00BE72B4" w:rsidRDefault="0056753A" w:rsidP="00BE72B4">
                  <w:pPr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rek</w:t>
                  </w:r>
                </w:p>
              </w:txbxContent>
            </v:textbox>
          </v:oval>
        </w:pict>
      </w:r>
      <w:r>
        <w:rPr>
          <w:noProof/>
        </w:rPr>
        <w:pict>
          <v:shape id="Sağ Ok 145" o:spid="_x0000_s1036" type="#_x0000_t13" style="position:absolute;margin-left:129.35pt;margin-top:3.4pt;width:14.25pt;height:16.5pt;z-index:2515998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44" o:spid="_x0000_s1037" style="position:absolute;margin-left:143.65pt;margin-top:-4.1pt;width:63pt;height:30.75pt;z-index:251600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48" o:spid="_x0000_s1038" style="position:absolute;margin-left:41.65pt;margin-top:7.15pt;width:7.5pt;height:134.25pt;z-index:251593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46" o:spid="_x0000_s1039" type="#_x0000_t13" style="position:absolute;margin-left:49.15pt;margin-top:3.4pt;width:16.5pt;height:16.5pt;z-index:251596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56753A" w:rsidRDefault="0056753A" w:rsidP="0085269B">
      <w:r>
        <w:rPr>
          <w:noProof/>
        </w:rPr>
        <w:pict>
          <v:oval id="Oval 266" o:spid="_x0000_s1040" style="position:absolute;margin-left:336.35pt;margin-top:16.95pt;width:63.75pt;height:59.25pt;z-index:2516213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56753A" w:rsidRPr="00CA56D0" w:rsidRDefault="0056753A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 w:rsidRPr="006E673F">
                    <w:rPr>
                      <w:rFonts w:ascii="Hand writing Mutlu" w:hAnsi="Hand writing Mutlu"/>
                      <w:sz w:val="28"/>
                    </w:rPr>
                    <w:t>yü</w:t>
                  </w:r>
                  <w:r>
                    <w:rPr>
                      <w:rFonts w:ascii="Hand writing Mutlu" w:hAnsi="Hand writing Mutlu"/>
                      <w:sz w:val="32"/>
                    </w:rPr>
                    <w:t>k</w:t>
                  </w:r>
                </w:p>
              </w:txbxContent>
            </v:textbox>
          </v:oval>
        </w:pict>
      </w:r>
      <w:r>
        <w:rPr>
          <w:noProof/>
        </w:rPr>
        <w:pict>
          <v:oval id="Oval 263" o:spid="_x0000_s1041" style="position:absolute;margin-left:226.15pt;margin-top:16.95pt;width:68.25pt;height:63.75pt;z-index:2516193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56753A" w:rsidRPr="001854F3" w:rsidRDefault="0056753A" w:rsidP="0085269B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bü</w:t>
                  </w:r>
                </w:p>
              </w:txbxContent>
            </v:textbox>
          </v:oval>
        </w:pict>
      </w:r>
      <w:r>
        <w:rPr>
          <w:noProof/>
        </w:rPr>
        <w:pict>
          <v:oval id="Oval 154" o:spid="_x0000_s1042" style="position:absolute;margin-left:-44.6pt;margin-top:16.95pt;width:68.25pt;height:63.75pt;z-index:251592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56753A" w:rsidRPr="00D9290F" w:rsidRDefault="0056753A" w:rsidP="00BE72B4">
                  <w:pPr>
                    <w:rPr>
                      <w:rFonts w:ascii="Hand writing Mutlu" w:hAnsi="Hand writing Mutlu"/>
                      <w:b/>
                      <w:sz w:val="36"/>
                    </w:rPr>
                  </w:pPr>
                  <w:r>
                    <w:rPr>
                      <w:rFonts w:ascii="Hand writing Mutlu" w:hAnsi="Hand writing Mutlu"/>
                      <w:b/>
                      <w:sz w:val="36"/>
                    </w:rPr>
                    <w:t>kü</w:t>
                  </w:r>
                </w:p>
              </w:txbxContent>
            </v:textbox>
          </v:oval>
        </w:pict>
      </w:r>
      <w:r>
        <w:rPr>
          <w:noProof/>
        </w:rPr>
        <w:pict>
          <v:oval id="Oval 261" o:spid="_x0000_s1043" style="position:absolute;margin-left:65.6pt;margin-top:18.45pt;width:63.75pt;height:59.25pt;z-index:2516172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56753A" w:rsidRPr="00CA56D0" w:rsidRDefault="0056753A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mes</w:t>
                  </w:r>
                </w:p>
              </w:txbxContent>
            </v:textbox>
          </v:oval>
        </w:pict>
      </w:r>
    </w:p>
    <w:p w:rsidR="0056753A" w:rsidRDefault="0056753A" w:rsidP="0085269B">
      <w:r>
        <w:rPr>
          <w:noProof/>
        </w:rPr>
        <w:pict>
          <v:rect id="Dikdörtgen 149" o:spid="_x0000_s1044" style="position:absolute;margin-left:416.65pt;margin-top:2.75pt;width:63pt;height:30.75pt;z-index:2516152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55" o:spid="_x0000_s1045" type="#_x0000_t13" style="position:absolute;margin-left:400.15pt;margin-top:14pt;width:16.5pt;height:16.5pt;z-index:2516121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PLVcg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156" o:spid="_x0000_s1046" type="#_x0000_t13" style="position:absolute;margin-left:319.9pt;margin-top:16.25pt;width:16.5pt;height:16.5pt;z-index:2516090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MS/cQ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57" o:spid="_x0000_s1047" style="position:absolute;margin-left:294.4pt;margin-top:20pt;width:18pt;height:8.25pt;z-index:2516070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52" o:spid="_x0000_s1048" style="position:absolute;margin-left:143.65pt;margin-top:6.5pt;width:63pt;height:30.75pt;z-index:251601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58" o:spid="_x0000_s1049" type="#_x0000_t13" style="position:absolute;margin-left:127.15pt;margin-top:14pt;width:16.5pt;height:16.5pt;z-index:2516039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pk2cQ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60" o:spid="_x0000_s1050" style="position:absolute;margin-left:23.65pt;margin-top:20pt;width:18pt;height:8.25pt;z-index:251594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59" o:spid="_x0000_s1051" type="#_x0000_t13" style="position:absolute;margin-left:49.15pt;margin-top:17pt;width:16.5pt;height:16.5pt;z-index:2515978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FumcQ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56753A" w:rsidRDefault="0056753A" w:rsidP="0085269B"/>
    <w:p w:rsidR="0056753A" w:rsidRDefault="0056753A" w:rsidP="0085269B">
      <w:r>
        <w:rPr>
          <w:noProof/>
        </w:rPr>
        <w:pict>
          <v:rect id="Dikdörtgen 164" o:spid="_x0000_s1052" style="position:absolute;margin-left:416.65pt;margin-top:17.15pt;width:63pt;height:30.75pt;z-index:2516162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65" o:spid="_x0000_s1053" type="#_x0000_t13" style="position:absolute;margin-left:400.15pt;margin-top:23.15pt;width:16.5pt;height:16.5pt;z-index:2516131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U0/cg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267" o:spid="_x0000_s1054" style="position:absolute;margin-left:336.35pt;margin-top:-.1pt;width:63.75pt;height:59.25pt;z-index:2516224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56753A" w:rsidRPr="006E673F" w:rsidRDefault="0056753A" w:rsidP="0085269B">
                  <w:pPr>
                    <w:jc w:val="center"/>
                    <w:rPr>
                      <w:rFonts w:ascii="Hand writing Mutlu" w:hAnsi="Hand writing Mutlu"/>
                      <w:b/>
                      <w:sz w:val="28"/>
                    </w:rPr>
                  </w:pPr>
                  <w:r>
                    <w:rPr>
                      <w:rFonts w:ascii="Hand writing Mutlu" w:hAnsi="Hand writing Mutlu"/>
                      <w:b/>
                      <w:sz w:val="28"/>
                    </w:rPr>
                    <w:t>kük</w:t>
                  </w:r>
                </w:p>
              </w:txbxContent>
            </v:textbox>
          </v:oval>
        </w:pict>
      </w:r>
      <w:r>
        <w:rPr>
          <w:noProof/>
        </w:rPr>
        <w:pict>
          <v:rect id="Dikdörtgen 162" o:spid="_x0000_s1055" style="position:absolute;margin-left:143.65pt;margin-top:17.15pt;width:63pt;height:30.75pt;z-index:2516029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262" o:spid="_x0000_s1056" style="position:absolute;margin-left:65.6pt;margin-top:1.4pt;width:63.75pt;height:59.25pt;z-index:2516183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56753A" w:rsidRPr="00BE72B4" w:rsidRDefault="0056753A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tük</w:t>
                  </w:r>
                </w:p>
              </w:txbxContent>
            </v:textbox>
          </v:oval>
        </w:pict>
      </w:r>
    </w:p>
    <w:p w:rsidR="0056753A" w:rsidRDefault="0056753A" w:rsidP="0085269B">
      <w:r>
        <w:rPr>
          <w:noProof/>
        </w:rPr>
        <w:pict>
          <v:shape id="Sağ Ok 166" o:spid="_x0000_s1057" type="#_x0000_t13" style="position:absolute;margin-left:319.9pt;margin-top:.7pt;width:16.5pt;height:16.5pt;z-index:2516080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XtVcQ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167" o:spid="_x0000_s1058" type="#_x0000_t13" style="position:absolute;margin-left:127.15pt;margin-top:1.45pt;width:16.5pt;height:16.5pt;z-index:2516049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7nFcg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168" o:spid="_x0000_s1059" type="#_x0000_t13" style="position:absolute;margin-left:49.15pt;margin-top:1.45pt;width:16.5pt;height:16.5pt;z-index:2515988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ybccQ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56753A" w:rsidRDefault="0056753A" w:rsidP="0085269B"/>
    <w:p w:rsidR="0056753A" w:rsidRDefault="0056753A" w:rsidP="0085269B"/>
    <w:p w:rsidR="0056753A" w:rsidRDefault="0056753A" w:rsidP="0085269B"/>
    <w:p w:rsidR="0056753A" w:rsidRDefault="0056753A" w:rsidP="0085269B">
      <w:r>
        <w:rPr>
          <w:noProof/>
        </w:rPr>
        <w:pict>
          <v:rect id="Dikdörtgen 268" o:spid="_x0000_s1060" style="position:absolute;margin-left:416.65pt;margin-top:-4.1pt;width:63pt;height:30.75pt;z-index:2516449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69" o:spid="_x0000_s1061" type="#_x0000_t13" style="position:absolute;margin-left:400.15pt;margin-top:3.4pt;width:16.5pt;height:16.5pt;z-index:2516418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r8ycg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270" o:spid="_x0000_s1062" style="position:absolute;margin-left:336.35pt;margin-top:-16.85pt;width:63.75pt;height:59.25pt;z-index:2516510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56753A" w:rsidRPr="00CA56D0" w:rsidRDefault="0056753A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lay</w:t>
                  </w:r>
                </w:p>
              </w:txbxContent>
            </v:textbox>
          </v:oval>
        </w:pict>
      </w:r>
      <w:r>
        <w:rPr>
          <w:noProof/>
        </w:rPr>
        <w:pict>
          <v:shape id="Sağ Ok 271" o:spid="_x0000_s1063" type="#_x0000_t13" style="position:absolute;margin-left:319.9pt;margin-top:3.4pt;width:16.5pt;height:16.5pt;z-index:2516408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272" o:spid="_x0000_s1064" style="position:absolute;margin-left:312.4pt;margin-top:7.15pt;width:7.5pt;height:134.25pt;z-index:2516367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273" o:spid="_x0000_s1065" style="position:absolute;margin-left:65.6pt;margin-top:-16.85pt;width:63.75pt;height:59.25pt;z-index:2516264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56753A" w:rsidRPr="00CA56D0" w:rsidRDefault="0056753A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re</w:t>
                  </w:r>
                </w:p>
              </w:txbxContent>
            </v:textbox>
          </v:oval>
        </w:pict>
      </w:r>
      <w:r>
        <w:rPr>
          <w:noProof/>
        </w:rPr>
        <w:pict>
          <v:shape id="Sağ Ok 274" o:spid="_x0000_s1066" type="#_x0000_t13" style="position:absolute;margin-left:129.35pt;margin-top:3.4pt;width:14.25pt;height:16.5pt;z-index:2516305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275" o:spid="_x0000_s1067" style="position:absolute;margin-left:143.65pt;margin-top:-4.1pt;width:63pt;height:30.75pt;z-index:2516316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276" o:spid="_x0000_s1068" style="position:absolute;margin-left:41.65pt;margin-top:7.15pt;width:7.5pt;height:134.25pt;z-index:2516244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77" o:spid="_x0000_s1069" type="#_x0000_t13" style="position:absolute;margin-left:49.15pt;margin-top:3.4pt;width:16.5pt;height:16.5pt;z-index:2516275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56753A" w:rsidRDefault="0056753A" w:rsidP="0085269B">
      <w:r>
        <w:rPr>
          <w:noProof/>
        </w:rPr>
        <w:pict>
          <v:oval id="Oval 278" o:spid="_x0000_s1070" style="position:absolute;margin-left:336.35pt;margin-top:16.95pt;width:63.75pt;height:59.25pt;z-index:2516520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56753A" w:rsidRPr="00CA56D0" w:rsidRDefault="0056753A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mer</w:t>
                  </w:r>
                </w:p>
              </w:txbxContent>
            </v:textbox>
          </v:oval>
        </w:pict>
      </w:r>
      <w:r>
        <w:rPr>
          <w:noProof/>
        </w:rPr>
        <w:pict>
          <v:oval id="Oval 279" o:spid="_x0000_s1071" style="position:absolute;margin-left:226.15pt;margin-top:16.95pt;width:68.25pt;height:63.75pt;z-index:2516500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56753A" w:rsidRPr="001854F3" w:rsidRDefault="0056753A" w:rsidP="0085269B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tü</w:t>
                  </w:r>
                </w:p>
              </w:txbxContent>
            </v:textbox>
          </v:oval>
        </w:pict>
      </w:r>
      <w:r>
        <w:rPr>
          <w:noProof/>
        </w:rPr>
        <w:pict>
          <v:oval id="Oval 280" o:spid="_x0000_s1072" style="position:absolute;margin-left:-44.6pt;margin-top:16.95pt;width:68.25pt;height:63.75pt;z-index:2516234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56753A" w:rsidRPr="001854F3" w:rsidRDefault="0056753A" w:rsidP="0085269B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sü</w:t>
                  </w:r>
                </w:p>
              </w:txbxContent>
            </v:textbox>
          </v:oval>
        </w:pict>
      </w:r>
      <w:r>
        <w:rPr>
          <w:noProof/>
        </w:rPr>
        <w:pict>
          <v:oval id="Oval 281" o:spid="_x0000_s1073" style="position:absolute;margin-left:65.6pt;margin-top:18.45pt;width:63.75pt;height:59.25pt;z-index:2516480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56753A" w:rsidRPr="006E673F" w:rsidRDefault="0056753A" w:rsidP="0085269B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r w:rsidRPr="006E673F">
                    <w:rPr>
                      <w:rFonts w:ascii="Hand writing Mutlu" w:hAnsi="Hand writing Mutlu"/>
                      <w:sz w:val="28"/>
                    </w:rPr>
                    <w:t>mük</w:t>
                  </w:r>
                </w:p>
              </w:txbxContent>
            </v:textbox>
          </v:oval>
        </w:pict>
      </w:r>
    </w:p>
    <w:p w:rsidR="0056753A" w:rsidRDefault="0056753A" w:rsidP="0085269B">
      <w:r>
        <w:rPr>
          <w:noProof/>
        </w:rPr>
        <w:pict>
          <v:rect id="Dikdörtgen 282" o:spid="_x0000_s1074" style="position:absolute;margin-left:416.65pt;margin-top:2.75pt;width:63pt;height:30.75pt;z-index:2516459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83" o:spid="_x0000_s1075" type="#_x0000_t13" style="position:absolute;margin-left:400.15pt;margin-top:14pt;width:16.5pt;height:16.5pt;z-index:2516428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284" o:spid="_x0000_s1076" type="#_x0000_t13" style="position:absolute;margin-left:319.9pt;margin-top:16.25pt;width:16.5pt;height:16.5pt;z-index:2516398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285" o:spid="_x0000_s1077" style="position:absolute;margin-left:294.4pt;margin-top:20pt;width:18pt;height:8.25pt;z-index:2516377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286" o:spid="_x0000_s1078" style="position:absolute;margin-left:143.65pt;margin-top:6.5pt;width:63pt;height:30.75pt;z-index:2516326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87" o:spid="_x0000_s1079" type="#_x0000_t13" style="position:absolute;margin-left:127.15pt;margin-top:14pt;width:16.5pt;height:16.5pt;z-index:2516346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288" o:spid="_x0000_s1080" style="position:absolute;margin-left:23.65pt;margin-top:20pt;width:18pt;height:8.25pt;z-index:2516254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89" o:spid="_x0000_s1081" type="#_x0000_t13" style="position:absolute;margin-left:49.15pt;margin-top:17pt;width:16.5pt;height:16.5pt;z-index:2516285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56753A" w:rsidRDefault="0056753A" w:rsidP="0085269B"/>
    <w:p w:rsidR="0056753A" w:rsidRDefault="0056753A" w:rsidP="0085269B">
      <w:r>
        <w:rPr>
          <w:noProof/>
        </w:rPr>
        <w:pict>
          <v:rect id="Dikdörtgen 290" o:spid="_x0000_s1082" style="position:absolute;margin-left:416.65pt;margin-top:17.15pt;width:63pt;height:30.75pt;z-index:2516469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91" o:spid="_x0000_s1083" type="#_x0000_t13" style="position:absolute;margin-left:400.15pt;margin-top:23.15pt;width:16.5pt;height:16.5pt;z-index:2516439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C6Zcg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292" o:spid="_x0000_s1084" style="position:absolute;margin-left:336.35pt;margin-top:-.1pt;width:63.75pt;height:59.25pt;z-index:2516531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56753A" w:rsidRPr="00CA56D0" w:rsidRDefault="0056753A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kür</w:t>
                  </w:r>
                </w:p>
              </w:txbxContent>
            </v:textbox>
          </v:oval>
        </w:pict>
      </w:r>
      <w:r>
        <w:rPr>
          <w:noProof/>
        </w:rPr>
        <w:pict>
          <v:rect id="Dikdörtgen 293" o:spid="_x0000_s1085" style="position:absolute;margin-left:143.65pt;margin-top:17.15pt;width:63pt;height:30.75pt;z-index:2516336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294" o:spid="_x0000_s1086" style="position:absolute;margin-left:65.6pt;margin-top:1.4pt;width:63.75pt;height:59.25pt;z-index:2516490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56753A" w:rsidRPr="00E942B0" w:rsidRDefault="0056753A" w:rsidP="0085269B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r>
                    <w:rPr>
                      <w:rFonts w:ascii="Hand writing Mutlu" w:hAnsi="Hand writing Mutlu"/>
                      <w:sz w:val="28"/>
                    </w:rPr>
                    <w:t>lün</w:t>
                  </w:r>
                </w:p>
              </w:txbxContent>
            </v:textbox>
          </v:oval>
        </w:pict>
      </w:r>
    </w:p>
    <w:p w:rsidR="0056753A" w:rsidRDefault="0056753A" w:rsidP="0085269B">
      <w:r>
        <w:rPr>
          <w:noProof/>
        </w:rPr>
        <w:pict>
          <v:shape id="Sağ Ok 295" o:spid="_x0000_s1087" type="#_x0000_t13" style="position:absolute;margin-left:319.9pt;margin-top:.7pt;width:16.5pt;height:16.5pt;z-index:2516387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7a3cw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296" o:spid="_x0000_s1088" type="#_x0000_t13" style="position:absolute;margin-left:127.15pt;margin-top:1.45pt;width:16.5pt;height:16.5pt;z-index:2516357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4Ddcg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297" o:spid="_x0000_s1089" type="#_x0000_t13" style="position:absolute;margin-left:49.15pt;margin-top:1.45pt;width:16.5pt;height:16.5pt;z-index:2516295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56753A" w:rsidRDefault="0056753A" w:rsidP="0085269B"/>
    <w:p w:rsidR="0056753A" w:rsidRDefault="0056753A" w:rsidP="0085269B"/>
    <w:p w:rsidR="0056753A" w:rsidRDefault="0056753A" w:rsidP="0085269B"/>
    <w:p w:rsidR="0056753A" w:rsidRDefault="0056753A" w:rsidP="0085269B">
      <w:r>
        <w:rPr>
          <w:noProof/>
        </w:rPr>
        <w:pict>
          <v:rect id="Dikdörtgen 298" o:spid="_x0000_s1090" style="position:absolute;margin-left:416.65pt;margin-top:-4.1pt;width:63pt;height:30.75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99" o:spid="_x0000_s1091" type="#_x0000_t13" style="position:absolute;margin-left:400.15pt;margin-top:3.4pt;width:16.5pt;height:16.5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300" o:spid="_x0000_s1092" style="position:absolute;margin-left:336.35pt;margin-top:-16.85pt;width:63.75pt;height:59.2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56753A" w:rsidRPr="00BE72B4" w:rsidRDefault="0056753A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nür</w:t>
                  </w:r>
                </w:p>
              </w:txbxContent>
            </v:textbox>
          </v:oval>
        </w:pict>
      </w:r>
      <w:r>
        <w:rPr>
          <w:noProof/>
        </w:rPr>
        <w:pict>
          <v:shape id="Sağ Ok 301" o:spid="_x0000_s1093" type="#_x0000_t13" style="position:absolute;margin-left:319.9pt;margin-top:3.4pt;width:16.5pt;height:16.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302" o:spid="_x0000_s1094" style="position:absolute;margin-left:312.4pt;margin-top:7.15pt;width:7.5pt;height:134.2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303" o:spid="_x0000_s1095" style="position:absolute;margin-left:65.6pt;margin-top:-16.85pt;width:63.75pt;height:59.25pt;z-index:251657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56753A" w:rsidRPr="00CA56D0" w:rsidRDefault="0056753A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dür</w:t>
                  </w:r>
                </w:p>
              </w:txbxContent>
            </v:textbox>
          </v:oval>
        </w:pict>
      </w:r>
      <w:r>
        <w:rPr>
          <w:noProof/>
        </w:rPr>
        <w:pict>
          <v:shape id="Sağ Ok 304" o:spid="_x0000_s1096" type="#_x0000_t13" style="position:absolute;margin-left:129.35pt;margin-top:3.4pt;width:14.25pt;height:16.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305" o:spid="_x0000_s1097" style="position:absolute;margin-left:143.65pt;margin-top:-4.1pt;width:63pt;height:30.7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06" o:spid="_x0000_s1098" style="position:absolute;margin-left:41.65pt;margin-top:7.15pt;width:7.5pt;height:134.25pt;z-index:251655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307" o:spid="_x0000_s1099" type="#_x0000_t13" style="position:absolute;margin-left:49.15pt;margin-top:3.4pt;width:16.5pt;height:16.5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56753A" w:rsidRDefault="0056753A" w:rsidP="0085269B">
      <w:r>
        <w:rPr>
          <w:noProof/>
        </w:rPr>
        <w:pict>
          <v:oval id="Oval 308" o:spid="_x0000_s1100" style="position:absolute;margin-left:336.35pt;margin-top:16.95pt;width:63.75pt;height:59.25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56753A" w:rsidRPr="00711051" w:rsidRDefault="0056753A" w:rsidP="0085269B">
                  <w:pPr>
                    <w:rPr>
                      <w:rFonts w:ascii="Hand writing Mutlu" w:hAnsi="Hand writing Mutlu"/>
                      <w:sz w:val="32"/>
                    </w:rPr>
                  </w:pPr>
                  <w:r w:rsidRPr="00711051">
                    <w:rPr>
                      <w:rFonts w:ascii="Hand writing Mutlu" w:hAnsi="Hand writing Mutlu"/>
                      <w:sz w:val="32"/>
                    </w:rPr>
                    <w:t>men</w:t>
                  </w:r>
                </w:p>
              </w:txbxContent>
            </v:textbox>
          </v:oval>
        </w:pict>
      </w:r>
      <w:r>
        <w:rPr>
          <w:noProof/>
        </w:rPr>
        <w:pict>
          <v:oval id="Oval 309" o:spid="_x0000_s1101" style="position:absolute;margin-left:226.15pt;margin-top:16.95pt;width:68.25pt;height:63.75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56753A" w:rsidRPr="001854F3" w:rsidRDefault="0056753A" w:rsidP="0085269B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dü</w:t>
                  </w:r>
                </w:p>
              </w:txbxContent>
            </v:textbox>
          </v:oval>
        </w:pict>
      </w:r>
      <w:r>
        <w:rPr>
          <w:noProof/>
        </w:rPr>
        <w:pict>
          <v:oval id="Oval 310" o:spid="_x0000_s1102" style="position:absolute;margin-left:-44.6pt;margin-top:16.95pt;width:68.25pt;height:63.75pt;z-index:2516541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56753A" w:rsidRPr="001854F3" w:rsidRDefault="0056753A" w:rsidP="0085269B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mü</w:t>
                  </w:r>
                </w:p>
              </w:txbxContent>
            </v:textbox>
          </v:oval>
        </w:pict>
      </w:r>
      <w:r>
        <w:rPr>
          <w:noProof/>
        </w:rPr>
        <w:pict>
          <v:oval id="Oval 311" o:spid="_x0000_s1103" style="position:absolute;margin-left:65.6pt;margin-top:18.45pt;width:63.75pt;height:59.25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56753A" w:rsidRPr="00BE72B4" w:rsidRDefault="0056753A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min</w:t>
                  </w:r>
                </w:p>
              </w:txbxContent>
            </v:textbox>
          </v:oval>
        </w:pict>
      </w:r>
    </w:p>
    <w:p w:rsidR="0056753A" w:rsidRDefault="0056753A" w:rsidP="0085269B">
      <w:r>
        <w:rPr>
          <w:noProof/>
        </w:rPr>
        <w:pict>
          <v:rect id="Dikdörtgen 312" o:spid="_x0000_s1104" style="position:absolute;margin-left:416.65pt;margin-top:2.75pt;width:63pt;height:30.7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313" o:spid="_x0000_s1105" type="#_x0000_t13" style="position:absolute;margin-left:400.15pt;margin-top:14pt;width:16.5pt;height:16.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314" o:spid="_x0000_s1106" type="#_x0000_t13" style="position:absolute;margin-left:319.9pt;margin-top:16.25pt;width:16.5pt;height:16.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315" o:spid="_x0000_s1107" style="position:absolute;margin-left:294.4pt;margin-top:20pt;width:18pt;height:8.2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16" o:spid="_x0000_s1108" style="position:absolute;margin-left:143.65pt;margin-top:6.5pt;width:63pt;height:30.7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317" o:spid="_x0000_s1109" type="#_x0000_t13" style="position:absolute;margin-left:127.15pt;margin-top:14pt;width:16.5pt;height:16.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318" o:spid="_x0000_s1110" style="position:absolute;margin-left:23.65pt;margin-top:20pt;width:18pt;height:8.25pt;z-index:2516561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319" o:spid="_x0000_s1111" type="#_x0000_t13" style="position:absolute;margin-left:49.15pt;margin-top:17pt;width:16.5pt;height:16.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56753A" w:rsidRDefault="0056753A" w:rsidP="0085269B"/>
    <w:p w:rsidR="0056753A" w:rsidRDefault="0056753A" w:rsidP="0085269B">
      <w:r>
        <w:rPr>
          <w:noProof/>
        </w:rPr>
        <w:pict>
          <v:shape id="Sağ Ok 321" o:spid="_x0000_s1112" type="#_x0000_t13" style="position:absolute;margin-left:400.15pt;margin-top:24.65pt;width:16.5pt;height:16.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320" o:spid="_x0000_s1113" style="position:absolute;margin-left:416.65pt;margin-top:17.15pt;width:63pt;height:30.75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322" o:spid="_x0000_s1114" style="position:absolute;margin-left:336.35pt;margin-top:-.1pt;width:63.75pt;height:59.25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56753A" w:rsidRPr="00CA56D0" w:rsidRDefault="0056753A" w:rsidP="0085269B">
                  <w:pPr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dük</w:t>
                  </w:r>
                </w:p>
              </w:txbxContent>
            </v:textbox>
          </v:oval>
        </w:pict>
      </w:r>
      <w:r>
        <w:rPr>
          <w:noProof/>
        </w:rPr>
        <w:pict>
          <v:rect id="Dikdörtgen 323" o:spid="_x0000_s1115" style="position:absolute;margin-left:143.65pt;margin-top:17.15pt;width:63pt;height:30.7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324" o:spid="_x0000_s1116" style="position:absolute;margin-left:65.6pt;margin-top:1.4pt;width:63.75pt;height:59.25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56753A" w:rsidRPr="00711051" w:rsidRDefault="0056753A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 w:rsidRPr="00711051">
                    <w:rPr>
                      <w:rFonts w:ascii="Hand writing Mutlu" w:hAnsi="Hand writing Mutlu"/>
                      <w:sz w:val="32"/>
                    </w:rPr>
                    <w:t>rit</w:t>
                  </w:r>
                </w:p>
              </w:txbxContent>
            </v:textbox>
          </v:oval>
        </w:pict>
      </w:r>
    </w:p>
    <w:p w:rsidR="0056753A" w:rsidRDefault="0056753A" w:rsidP="0085269B">
      <w:r>
        <w:rPr>
          <w:noProof/>
        </w:rPr>
        <w:pict>
          <v:shape id="Sağ Ok 326" o:spid="_x0000_s1117" type="#_x0000_t13" style="position:absolute;margin-left:127.9pt;margin-top:4.35pt;width:16.5pt;height:16.5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325" o:spid="_x0000_s1118" type="#_x0000_t13" style="position:absolute;margin-left:319.9pt;margin-top:1.35pt;width:16.5pt;height:16.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327" o:spid="_x0000_s1119" type="#_x0000_t13" style="position:absolute;margin-left:49.15pt;margin-top:1.45pt;width:16.5pt;height:16.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56753A" w:rsidRDefault="0056753A" w:rsidP="0085269B"/>
    <w:p w:rsidR="0056753A" w:rsidRDefault="0056753A" w:rsidP="00FE1F01">
      <w:pPr>
        <w:jc w:val="center"/>
      </w:pPr>
      <w:r w:rsidRPr="00417DC2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0" o:spid="_x0000_i1025" type="#_x0000_t75" alt="http://images.clipartof.com/thumbnails/1134085-Cartoon-Clipart-Of-An-Outlined-Buff-Olympic-Athlete-Man-Running-In-Fear-Black-And-White-Vector-Coloring-Page.jpg" style="width:87pt;height:57.75pt;visibility:visible">
            <v:imagedata r:id="rId6" o:title="" cropbottom="8587f"/>
          </v:shape>
        </w:pict>
      </w:r>
      <w:r w:rsidRPr="00417DC2">
        <w:rPr>
          <w:noProof/>
        </w:rPr>
        <w:pict>
          <v:shape id="Resim 25" o:spid="_x0000_i1026" type="#_x0000_t75" alt="Coloring page bowling" style="width:79.5pt;height:64.5pt;visibility:visible">
            <v:imagedata r:id="rId7" o:title="" croptop="9071f" cropbottom="12404f" cropleft="11403f" cropright="17433f"/>
          </v:shape>
        </w:pict>
      </w:r>
      <w:r w:rsidRPr="00417DC2">
        <w:rPr>
          <w:noProof/>
        </w:rPr>
        <w:pict>
          <v:shape id="Resim 37" o:spid="_x0000_i1027" type="#_x0000_t75" alt="http://t3.gstatic.com/images?q=tbn:ANd9GcQkm5RRpLqSx4bRCyM3zF6LHo5nps1VtsPCduoOygk1e8wFQbFA" style="width:71.25pt;height:53.25pt;visibility:visible">
            <v:imagedata r:id="rId8" o:title="" cropbottom="8772f"/>
          </v:shape>
        </w:pict>
      </w:r>
      <w:r w:rsidRPr="00417DC2">
        <w:rPr>
          <w:noProof/>
        </w:rPr>
        <w:pict>
          <v:shape id="Resim 28" o:spid="_x0000_i1028" type="#_x0000_t75" alt="http://img.oncoloring.com/relay-race-exchange-the-b_498802e43ec86-p.gif" style="width:79.5pt;height:55.5pt;visibility:visible">
            <v:imagedata r:id="rId9" o:title="" cropbottom="11408f"/>
          </v:shape>
        </w:pict>
      </w:r>
      <w:r w:rsidRPr="00417DC2">
        <w:rPr>
          <w:noProof/>
        </w:rPr>
        <w:pict>
          <v:shape id="Resim 13" o:spid="_x0000_i1029" type="#_x0000_t75" alt="http://vecto.rs/600/vector-of-a-cartoon-trophy-on-the-first-place-podium-coloring-page-outline-by-ron-leishman-14748.jpg" style="width:72.75pt;height:62.25pt;visibility:visible">
            <v:imagedata r:id="rId10" o:title="" cropbottom="2241f"/>
          </v:shape>
        </w:pict>
      </w:r>
    </w:p>
    <w:p w:rsidR="0056753A" w:rsidRDefault="0056753A">
      <w:r>
        <w:rPr>
          <w:noProof/>
        </w:rPr>
        <w:pict>
          <v:roundrect id="_x0000_s1120" style="position:absolute;margin-left:-43.1pt;margin-top:-28.85pt;width:516pt;height:55.85pt;z-index:2517217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" fillcolor="gray">
            <v:fill color2="#d9d9d9" rotate="t" angle="180" colors="0 #bcbcbc;22938f #d0d0d0;1 #ededed" focus="100%" type="gradient"/>
            <v:shadow on="t" color="black" opacity="24903f" origin=",.5" offset="0,.55556mm"/>
            <v:path arrowok="t"/>
            <v:textbox>
              <w:txbxContent>
                <w:p w:rsidR="0056753A" w:rsidRDefault="0056753A" w:rsidP="00A3759B">
                  <w:pPr>
                    <w:jc w:val="center"/>
                    <w:rPr>
                      <w:rFonts w:ascii="Cambria" w:hAnsi="Cambria"/>
                      <w:i/>
                    </w:rPr>
                  </w:pPr>
                  <w:r w:rsidRPr="00D60B50">
                    <w:rPr>
                      <w:rFonts w:ascii="Cambria" w:hAnsi="Cambria"/>
                      <w:i/>
                    </w:rPr>
                    <w:t>Aşağıdaki kutucuklarda boş yerlere uygun kelimeleri yazarak oluşan cümleleri yandaki boşluğa yazın.</w:t>
                  </w:r>
                </w:p>
                <w:p w:rsidR="0056753A" w:rsidRPr="00796849" w:rsidRDefault="0056753A" w:rsidP="00796849">
                  <w:pPr>
                    <w:jc w:val="center"/>
                    <w:rPr>
                      <w:rFonts w:ascii="Hand writing Mutlu" w:hAnsi="Hand writing Mutlu"/>
                      <w:sz w:val="20"/>
                      <w:szCs w:val="20"/>
                    </w:rPr>
                  </w:pPr>
                  <w:hyperlink r:id="rId11" w:history="1">
                    <w:r w:rsidRPr="00796849">
                      <w:rPr>
                        <w:rStyle w:val="Hyperlink"/>
                        <w:rFonts w:ascii="Hand writing Mutlu" w:hAnsi="Hand writing Mutlu"/>
                        <w:sz w:val="20"/>
                        <w:szCs w:val="20"/>
                      </w:rPr>
                      <w:t>http://www.sorubak.com</w:t>
                    </w:r>
                  </w:hyperlink>
                  <w:r w:rsidRPr="00796849">
                    <w:rPr>
                      <w:rFonts w:ascii="Hand writing Mutlu" w:hAnsi="Hand writing Mutlu"/>
                      <w:sz w:val="20"/>
                      <w:szCs w:val="20"/>
                    </w:rPr>
                    <w:t xml:space="preserve"> </w:t>
                  </w:r>
                </w:p>
                <w:p w:rsidR="0056753A" w:rsidRPr="00D60B50" w:rsidRDefault="0056753A" w:rsidP="00A3759B">
                  <w:pPr>
                    <w:jc w:val="center"/>
                    <w:rPr>
                      <w:rFonts w:ascii="Cambria" w:hAnsi="Cambria"/>
                      <w:i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ect id="Dikdörtgen 8" o:spid="_x0000_s1121" style="position:absolute;margin-left:284.65pt;margin-top:31.15pt;width:208.5pt;height:39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6" o:spid="_x0000_s1122" style="position:absolute;margin-left:161.65pt;margin-top:32.65pt;width:89.25pt;height:39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56753A" w:rsidRPr="00577F36" w:rsidRDefault="0056753A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ütüle.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15" o:spid="_x0000_s1123" style="position:absolute;margin-left:60.4pt;margin-top:32.65pt;width:89.25pt;height:39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56753A" w:rsidRPr="00577F36" w:rsidRDefault="0056753A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/>
                      <w:sz w:val="36"/>
                    </w:rPr>
                    <w:t>……</w:t>
                  </w:r>
                  <w:r>
                    <w:rPr>
                      <w:rFonts w:ascii="Hand writing Mutlu" w:hAnsi="Hand writing Mutlu"/>
                      <w:sz w:val="36"/>
                    </w:rPr>
                    <w:t>...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1" o:spid="_x0000_s1124" style="position:absolute;margin-left:-40.1pt;margin-top:32.65pt;width:89.25pt;height:39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56753A" w:rsidRPr="00577F36" w:rsidRDefault="0056753A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Tülay</w:t>
                  </w:r>
                </w:p>
              </w:txbxContent>
            </v:textbox>
          </v:rect>
        </w:pict>
      </w:r>
    </w:p>
    <w:p w:rsidR="0056753A" w:rsidRPr="00577F36" w:rsidRDefault="0056753A" w:rsidP="00577F36"/>
    <w:p w:rsidR="0056753A" w:rsidRDefault="0056753A" w:rsidP="00577F36"/>
    <w:p w:rsidR="0056753A" w:rsidRDefault="0056753A" w:rsidP="00577F36">
      <w:r>
        <w:rPr>
          <w:noProof/>
        </w:rPr>
        <w:pict>
          <v:rect id="Dikdörtgen 17" o:spid="_x0000_s1125" style="position:absolute;margin-left:284.65pt;margin-top:31.15pt;width:208.5pt;height:39pt;z-index:25168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8" o:spid="_x0000_s1126" style="position:absolute;margin-left:161.65pt;margin-top:32.65pt;width:89.25pt;height:39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56753A" w:rsidRPr="00577F36" w:rsidRDefault="0056753A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bak.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19" o:spid="_x0000_s1127" style="position:absolute;margin-left:60.4pt;margin-top:32.65pt;width:89.25pt;height:39pt;z-index:251691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56753A" w:rsidRPr="00577F36" w:rsidRDefault="0056753A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üstüne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0" o:spid="_x0000_s1128" style="position:absolute;margin-left:-40.1pt;margin-top:32.65pt;width:89.25pt;height:39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56753A" w:rsidRPr="00577F36" w:rsidRDefault="0056753A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/>
                      <w:sz w:val="36"/>
                    </w:rPr>
                    <w:t>……</w:t>
                  </w:r>
                  <w:r>
                    <w:rPr>
                      <w:rFonts w:ascii="Hand writing Mutlu" w:hAnsi="Hand writing Mutlu"/>
                      <w:sz w:val="36"/>
                    </w:rPr>
                    <w:t>..</w:t>
                  </w:r>
                </w:p>
              </w:txbxContent>
            </v:textbox>
          </v:rect>
        </w:pict>
      </w:r>
    </w:p>
    <w:p w:rsidR="0056753A" w:rsidRDefault="0056753A" w:rsidP="00577F36"/>
    <w:p w:rsidR="0056753A" w:rsidRDefault="0056753A" w:rsidP="00577F36"/>
    <w:p w:rsidR="0056753A" w:rsidRDefault="0056753A" w:rsidP="00577F36">
      <w:r>
        <w:rPr>
          <w:noProof/>
        </w:rPr>
        <w:pict>
          <v:rect id="Dikdörtgen 25" o:spid="_x0000_s1129" style="position:absolute;margin-left:284.65pt;margin-top:31.15pt;width:208.5pt;height:39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26" o:spid="_x0000_s1130" style="position:absolute;margin-left:161.65pt;margin-top:32.65pt;width:89.25pt;height:39pt;z-index:251696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56753A" w:rsidRPr="00577F36" w:rsidRDefault="0056753A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/>
                      <w:sz w:val="36"/>
                    </w:rPr>
                    <w:t>………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7" o:spid="_x0000_s1131" style="position:absolute;margin-left:60.4pt;margin-top:32.65pt;width:89.25pt;height:39pt;z-index:251695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56753A" w:rsidRPr="00577F36" w:rsidRDefault="0056753A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büyük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8" o:spid="_x0000_s1132" style="position:absolute;margin-left:-40.1pt;margin-top:32.65pt;width:89.25pt;height:39pt;z-index:251693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56753A" w:rsidRPr="00577F36" w:rsidRDefault="0056753A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 xml:space="preserve">Tümer </w:t>
                  </w:r>
                </w:p>
              </w:txbxContent>
            </v:textbox>
          </v:rect>
        </w:pict>
      </w:r>
    </w:p>
    <w:p w:rsidR="0056753A" w:rsidRPr="00577F36" w:rsidRDefault="0056753A" w:rsidP="00577F36"/>
    <w:p w:rsidR="0056753A" w:rsidRPr="00577F36" w:rsidRDefault="0056753A" w:rsidP="00577F36"/>
    <w:p w:rsidR="0056753A" w:rsidRDefault="0056753A" w:rsidP="00577F36">
      <w:r>
        <w:rPr>
          <w:noProof/>
        </w:rPr>
        <w:pict>
          <v:rect id="Dikdörtgen 29" o:spid="_x0000_s1133" style="position:absolute;margin-left:284.65pt;margin-top:31.15pt;width:208.5pt;height:39pt;z-index:251698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0" o:spid="_x0000_s1134" style="position:absolute;margin-left:161.65pt;margin-top:32.65pt;width:89.25pt;height:39pt;z-index:251700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56753A" w:rsidRPr="00577F36" w:rsidRDefault="0056753A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yürüme.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1" o:spid="_x0000_s1135" style="position:absolute;margin-left:60.4pt;margin-top:32.65pt;width:89.25pt;height:39pt;z-index:2516992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56753A" w:rsidRPr="00577F36" w:rsidRDefault="0056753A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/>
                      <w:sz w:val="36"/>
                    </w:rPr>
                    <w:t>………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56" o:spid="_x0000_s1136" style="position:absolute;margin-left:-40.1pt;margin-top:32.65pt;width:89.25pt;height:39pt;z-index:251697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56753A" w:rsidRPr="00577F36" w:rsidRDefault="0056753A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Rüya</w:t>
                  </w:r>
                </w:p>
              </w:txbxContent>
            </v:textbox>
          </v:rect>
        </w:pict>
      </w:r>
    </w:p>
    <w:p w:rsidR="0056753A" w:rsidRDefault="0056753A" w:rsidP="00577F36"/>
    <w:p w:rsidR="0056753A" w:rsidRPr="00577F36" w:rsidRDefault="0056753A" w:rsidP="00577F36"/>
    <w:p w:rsidR="0056753A" w:rsidRDefault="0056753A" w:rsidP="00577F36">
      <w:r>
        <w:rPr>
          <w:noProof/>
        </w:rPr>
        <w:pict>
          <v:rect id="Dikdörtgen 257" o:spid="_x0000_s1137" style="position:absolute;margin-left:284.65pt;margin-top:31.15pt;width:208.5pt;height:39pt;z-index:2517022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" fillcolor="#fbcaa2" strokecolor="#f68c36">
            <v:fill color2="#fdefe3" rotate="t" angle="180" colors="0 #ffbe86;22938f #ffd0aa;1 #ffebdb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258" o:spid="_x0000_s1138" style="position:absolute;margin-left:161.65pt;margin-top:32.65pt;width:89.25pt;height:39pt;z-index:251704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" fillcolor="#fbcaa2" strokecolor="#f68c36">
            <v:fill color2="#fdefe3" rotate="t" angle="180" colors="0 #ffbe86;22938f #ffd0aa;1 #ffebdb" focus="100%" type="gradient"/>
            <v:shadow on="t" color="black" opacity="24903f" origin=",.5" offset="0,.55556mm"/>
            <v:path arrowok="t"/>
            <v:textbox>
              <w:txbxContent>
                <w:p w:rsidR="0056753A" w:rsidRPr="00577F36" w:rsidRDefault="0056753A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tükürme.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59" o:spid="_x0000_s1139" style="position:absolute;margin-left:60.4pt;margin-top:32.65pt;width:89.25pt;height:39pt;z-index:2517032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" fillcolor="#fbcaa2" strokecolor="#f68c36">
            <v:fill color2="#fdefe3" rotate="t" angle="180" colors="0 #ffbe86;22938f #ffd0aa;1 #ffebdb" focus="100%" type="gradient"/>
            <v:shadow on="t" color="black" opacity="24903f" origin=",.5" offset="0,.55556mm"/>
            <v:path arrowok="t"/>
            <v:textbox>
              <w:txbxContent>
                <w:p w:rsidR="0056753A" w:rsidRPr="00577F36" w:rsidRDefault="0056753A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kimseye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60" o:spid="_x0000_s1140" style="position:absolute;margin-left:-40.1pt;margin-top:32.65pt;width:89.25pt;height:39pt;z-index:251701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" fillcolor="#fbcaa2" strokecolor="#f68c36">
            <v:fill color2="#fdefe3" rotate="t" angle="180" colors="0 #ffbe86;22938f #ffd0aa;1 #ffebdb" focus="100%" type="gradient"/>
            <v:shadow on="t" color="black" opacity="24903f" origin=",.5" offset="0,.55556mm"/>
            <v:path arrowok="t"/>
            <v:textbox>
              <w:txbxContent>
                <w:p w:rsidR="0056753A" w:rsidRPr="00577F36" w:rsidRDefault="0056753A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/>
                      <w:sz w:val="36"/>
                    </w:rPr>
                    <w:t>……</w:t>
                  </w:r>
                  <w:r>
                    <w:rPr>
                      <w:rFonts w:ascii="Hand writing Mutlu" w:hAnsi="Hand writing Mutlu"/>
                      <w:sz w:val="36"/>
                    </w:rPr>
                    <w:t>..</w:t>
                  </w:r>
                </w:p>
              </w:txbxContent>
            </v:textbox>
          </v:rect>
        </w:pict>
      </w:r>
    </w:p>
    <w:p w:rsidR="0056753A" w:rsidRDefault="0056753A" w:rsidP="00577F36"/>
    <w:p w:rsidR="0056753A" w:rsidRPr="00577F36" w:rsidRDefault="0056753A" w:rsidP="00577F36"/>
    <w:p w:rsidR="0056753A" w:rsidRDefault="0056753A" w:rsidP="00577F36">
      <w:r>
        <w:rPr>
          <w:noProof/>
        </w:rPr>
        <w:pict>
          <v:rect id="Dikdörtgen 264" o:spid="_x0000_s1141" style="position:absolute;margin-left:284.65pt;margin-top:31.15pt;width:208.5pt;height:39pt;z-index:251706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28" o:spid="_x0000_s1142" style="position:absolute;margin-left:161.65pt;margin-top:32.65pt;width:89.25pt;height:39pt;z-index:2517084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56753A" w:rsidRPr="00577F36" w:rsidRDefault="0056753A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/>
                      <w:sz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29" o:spid="_x0000_s1143" style="position:absolute;margin-left:60.4pt;margin-top:32.65pt;width:89.25pt;height:39pt;z-index:2517073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56753A" w:rsidRPr="00577F36" w:rsidRDefault="0056753A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müdür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30" o:spid="_x0000_s1144" style="position:absolute;margin-left:-40.1pt;margin-top:32.65pt;width:89.25pt;height:39pt;z-index:2517053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56753A" w:rsidRPr="00577F36" w:rsidRDefault="0056753A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Tülin</w:t>
                  </w:r>
                </w:p>
              </w:txbxContent>
            </v:textbox>
          </v:rect>
        </w:pict>
      </w:r>
    </w:p>
    <w:p w:rsidR="0056753A" w:rsidRPr="00577F36" w:rsidRDefault="0056753A" w:rsidP="00577F36"/>
    <w:p w:rsidR="0056753A" w:rsidRPr="00577F36" w:rsidRDefault="0056753A" w:rsidP="00577F36"/>
    <w:p w:rsidR="0056753A" w:rsidRDefault="0056753A" w:rsidP="00577F36">
      <w:r>
        <w:rPr>
          <w:noProof/>
        </w:rPr>
        <w:pict>
          <v:rect id="Dikdörtgen 331" o:spid="_x0000_s1145" style="position:absolute;margin-left:284.65pt;margin-top:31.15pt;width:208.5pt;height:39pt;z-index:2517104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32" o:spid="_x0000_s1146" style="position:absolute;margin-left:161.65pt;margin-top:32.65pt;width:89.25pt;height:39pt;z-index:251712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56753A" w:rsidRPr="00577F36" w:rsidRDefault="0056753A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ürkme.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33" o:spid="_x0000_s1147" style="position:absolute;margin-left:60.4pt;margin-top:32.65pt;width:89.25pt;height:39pt;z-index:251711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56753A" w:rsidRPr="00577F36" w:rsidRDefault="0056753A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/>
                      <w:sz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</w:rPr>
                    <w:t>..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34" o:spid="_x0000_s1148" style="position:absolute;margin-left:-40.1pt;margin-top:32.65pt;width:89.25pt;height:39pt;z-index:2517094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56753A" w:rsidRDefault="0056753A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Ümit</w:t>
                  </w:r>
                </w:p>
                <w:p w:rsidR="0056753A" w:rsidRPr="00577F36" w:rsidRDefault="0056753A" w:rsidP="00283ACA">
                  <w:pPr>
                    <w:rPr>
                      <w:rFonts w:ascii="Hand writing Mutlu" w:hAnsi="Hand writing Mutlu"/>
                      <w:sz w:val="36"/>
                    </w:rPr>
                  </w:pPr>
                </w:p>
              </w:txbxContent>
            </v:textbox>
          </v:rect>
        </w:pict>
      </w:r>
    </w:p>
    <w:p w:rsidR="0056753A" w:rsidRPr="00577F36" w:rsidRDefault="0056753A" w:rsidP="00577F36"/>
    <w:p w:rsidR="0056753A" w:rsidRPr="00577F36" w:rsidRDefault="0056753A" w:rsidP="00577F36"/>
    <w:p w:rsidR="0056753A" w:rsidRDefault="0056753A" w:rsidP="00577F36">
      <w:r>
        <w:rPr>
          <w:noProof/>
        </w:rPr>
        <w:pict>
          <v:rect id="Dikdörtgen 335" o:spid="_x0000_s1149" style="position:absolute;margin-left:284.65pt;margin-top:31.15pt;width:208.5pt;height:39pt;z-index:251714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36" o:spid="_x0000_s1150" style="position:absolute;margin-left:161.65pt;margin-top:32.65pt;width:89.25pt;height:39pt;z-index:251716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56753A" w:rsidRPr="00577F36" w:rsidRDefault="0056753A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kaynat.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37" o:spid="_x0000_s1151" style="position:absolute;margin-left:60.4pt;margin-top:32.65pt;width:89.25pt;height:39pt;z-index:2517155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56753A" w:rsidRPr="00577F36" w:rsidRDefault="0056753A" w:rsidP="00283ACA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 xml:space="preserve">  sütü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38" o:spid="_x0000_s1152" style="position:absolute;margin-left:-40.1pt;margin-top:32.65pt;width:89.25pt;height:39pt;z-index:251713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56753A" w:rsidRPr="00577F36" w:rsidRDefault="0056753A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/>
                      <w:sz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</w:p>
    <w:p w:rsidR="0056753A" w:rsidRPr="00577F36" w:rsidRDefault="0056753A" w:rsidP="00577F36"/>
    <w:p w:rsidR="0056753A" w:rsidRDefault="0056753A" w:rsidP="00577F36"/>
    <w:p w:rsidR="0056753A" w:rsidRDefault="0056753A" w:rsidP="00577F36">
      <w:r>
        <w:rPr>
          <w:noProof/>
        </w:rPr>
        <w:pict>
          <v:rect id="Dikdörtgen 340" o:spid="_x0000_s1153" style="position:absolute;margin-left:161.65pt;margin-top:32.65pt;width:89.25pt;height:39pt;z-index:251720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56753A" w:rsidRPr="00577F36" w:rsidRDefault="0056753A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/>
                      <w:sz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41" o:spid="_x0000_s1154" style="position:absolute;margin-left:60.4pt;margin-top:32.65pt;width:89.25pt;height:39pt;z-index:2517196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56753A" w:rsidRPr="00577F36" w:rsidRDefault="0056753A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tülü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42" o:spid="_x0000_s1155" style="position:absolute;margin-left:-40.1pt;margin-top:32.65pt;width:89.25pt;height:39pt;z-index:2517176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56753A" w:rsidRPr="00577F36" w:rsidRDefault="0056753A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Ünal</w:t>
                  </w:r>
                </w:p>
              </w:txbxContent>
            </v:textbox>
          </v:rect>
        </w:pict>
      </w:r>
    </w:p>
    <w:p w:rsidR="0056753A" w:rsidRDefault="0056753A" w:rsidP="00577F36">
      <w:r>
        <w:rPr>
          <w:noProof/>
        </w:rPr>
        <w:pict>
          <v:rect id="Dikdörtgen 339" o:spid="_x0000_s1156" style="position:absolute;margin-left:285.4pt;margin-top:5.7pt;width:208.5pt;height:39pt;z-index:251718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path arrowok="t"/>
          </v:rect>
        </w:pict>
      </w:r>
    </w:p>
    <w:p w:rsidR="0056753A" w:rsidRPr="00577F36" w:rsidRDefault="0056753A" w:rsidP="00FE1F01">
      <w:pPr>
        <w:jc w:val="center"/>
      </w:pPr>
      <w:bookmarkStart w:id="0" w:name="_GoBack"/>
      <w:bookmarkEnd w:id="0"/>
    </w:p>
    <w:sectPr w:rsidR="0056753A" w:rsidRPr="00577F36" w:rsidSect="00165982">
      <w:headerReference w:type="even" r:id="rId12"/>
      <w:headerReference w:type="default" r:id="rId13"/>
      <w:headerReference w:type="first" r:id="rId14"/>
      <w:pgSz w:w="11906" w:h="16838"/>
      <w:pgMar w:top="1418" w:right="1418" w:bottom="426" w:left="1418" w:header="709" w:footer="709" w:gutter="0"/>
      <w:pgBorders w:offsetFrom="page">
        <w:top w:val="pushPinNote1" w:sz="30" w:space="24" w:color="auto"/>
        <w:left w:val="pushPinNote1" w:sz="30" w:space="24" w:color="auto"/>
        <w:bottom w:val="pushPinNote1" w:sz="30" w:space="24" w:color="auto"/>
        <w:right w:val="pushPinNote1" w:sz="3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753A" w:rsidRDefault="0056753A" w:rsidP="00AF6C40">
      <w:pPr>
        <w:spacing w:after="0" w:line="240" w:lineRule="auto"/>
      </w:pPr>
      <w:r>
        <w:separator/>
      </w:r>
    </w:p>
  </w:endnote>
  <w:endnote w:type="continuationSeparator" w:id="0">
    <w:p w:rsidR="0056753A" w:rsidRDefault="0056753A" w:rsidP="00AF6C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753A" w:rsidRDefault="0056753A" w:rsidP="00AF6C40">
      <w:pPr>
        <w:spacing w:after="0" w:line="240" w:lineRule="auto"/>
      </w:pPr>
      <w:r>
        <w:separator/>
      </w:r>
    </w:p>
  </w:footnote>
  <w:footnote w:type="continuationSeparator" w:id="0">
    <w:p w:rsidR="0056753A" w:rsidRDefault="0056753A" w:rsidP="00AF6C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53A" w:rsidRDefault="0056753A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833374" o:spid="_x0000_s2049" type="#_x0000_t75" style="position:absolute;margin-left:0;margin-top:0;width:453.45pt;height:386.55pt;z-index:-251658752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53A" w:rsidRDefault="0056753A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833375" o:spid="_x0000_s2050" type="#_x0000_t75" style="position:absolute;margin-left:0;margin-top:0;width:453.45pt;height:386.55pt;z-index:-251657728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53A" w:rsidRDefault="0056753A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833373" o:spid="_x0000_s2051" type="#_x0000_t75" style="position:absolute;margin-left:0;margin-top:0;width:453.45pt;height:386.55pt;z-index:-251659776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5269B"/>
    <w:rsid w:val="000617C5"/>
    <w:rsid w:val="00087E87"/>
    <w:rsid w:val="00165982"/>
    <w:rsid w:val="001854F3"/>
    <w:rsid w:val="0019262A"/>
    <w:rsid w:val="00283ACA"/>
    <w:rsid w:val="002D473F"/>
    <w:rsid w:val="00402931"/>
    <w:rsid w:val="00417DC2"/>
    <w:rsid w:val="00437AD5"/>
    <w:rsid w:val="00530C2C"/>
    <w:rsid w:val="0056753A"/>
    <w:rsid w:val="00577F36"/>
    <w:rsid w:val="006B2171"/>
    <w:rsid w:val="006B448F"/>
    <w:rsid w:val="006E673F"/>
    <w:rsid w:val="00703C5F"/>
    <w:rsid w:val="00711051"/>
    <w:rsid w:val="00733055"/>
    <w:rsid w:val="00750EBA"/>
    <w:rsid w:val="00796849"/>
    <w:rsid w:val="007E3CDD"/>
    <w:rsid w:val="0085269B"/>
    <w:rsid w:val="008628F2"/>
    <w:rsid w:val="008A3897"/>
    <w:rsid w:val="008D6C56"/>
    <w:rsid w:val="008F7F14"/>
    <w:rsid w:val="00994497"/>
    <w:rsid w:val="009C203B"/>
    <w:rsid w:val="009F6A82"/>
    <w:rsid w:val="00A07B5D"/>
    <w:rsid w:val="00A3759B"/>
    <w:rsid w:val="00A74F24"/>
    <w:rsid w:val="00AC3CAF"/>
    <w:rsid w:val="00AF6C40"/>
    <w:rsid w:val="00B021CB"/>
    <w:rsid w:val="00B17762"/>
    <w:rsid w:val="00B35D58"/>
    <w:rsid w:val="00BE72B4"/>
    <w:rsid w:val="00C67784"/>
    <w:rsid w:val="00C8482C"/>
    <w:rsid w:val="00CA56D0"/>
    <w:rsid w:val="00D60B50"/>
    <w:rsid w:val="00D9290F"/>
    <w:rsid w:val="00E942B0"/>
    <w:rsid w:val="00E95410"/>
    <w:rsid w:val="00F8562F"/>
    <w:rsid w:val="00FE1F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473F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AF6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F6C40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AF6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F6C40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A07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07B5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79684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</TotalTime>
  <Pages>2</Pages>
  <Words>27</Words>
  <Characters>160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eymen</dc:creator>
  <cp:keywords>http:/www.sorubak.com</cp:keywords>
  <dc:description>http://www.sorubak.com</dc:description>
  <cp:lastModifiedBy>edanur</cp:lastModifiedBy>
  <cp:revision>4</cp:revision>
  <dcterms:created xsi:type="dcterms:W3CDTF">2013-02-01T19:55:00Z</dcterms:created>
  <dcterms:modified xsi:type="dcterms:W3CDTF">2014-03-06T19:06:00Z</dcterms:modified>
</cp:coreProperties>
</file>