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D0" w:rsidRPr="00675A5A" w:rsidRDefault="00EA3BD0" w:rsidP="00BF25F5">
      <w:pPr>
        <w:rPr>
          <w:rFonts w:ascii="Hand writing Mutlu" w:hAnsi="Hand writing Mutlu"/>
          <w:b/>
          <w:color w:val="7030A0"/>
          <w:sz w:val="36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34" o:spid="_x0000_s1029" type="#_x0000_t98" style="position:absolute;margin-left:-8.8pt;margin-top:-43.1pt;width:526.5pt;height:41.2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A3BD0" w:rsidRPr="00A33DD0" w:rsidRDefault="00EA3BD0" w:rsidP="00817E89">
                  <w:pPr>
                    <w:jc w:val="center"/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</w:pPr>
                  <w:r w:rsidRPr="00A33DD0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 xml:space="preserve">1.SINIF </w:t>
                  </w:r>
                  <w:r w:rsidRPr="00A33DD0">
                    <w:rPr>
                      <w:rFonts w:ascii="Times New Roman" w:hAnsi="Times New Roman"/>
                      <w:b/>
                      <w:outline/>
                      <w:color w:val="C0504D"/>
                      <w:sz w:val="32"/>
                    </w:rPr>
                    <w:t>–</w:t>
                  </w:r>
                  <w:r w:rsidRPr="00A33DD0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 xml:space="preserve"> Ü SES</w:t>
                  </w:r>
                  <w:r w:rsidRPr="00A33DD0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A33DD0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 xml:space="preserve"> </w:t>
                  </w:r>
                  <w:r w:rsidRPr="00A33DD0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A33DD0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 xml:space="preserve">LE </w:t>
                  </w:r>
                  <w:r w:rsidRPr="00A33DD0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A33DD0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>LG</w:t>
                  </w:r>
                  <w:r w:rsidRPr="00A33DD0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A33DD0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>L</w:t>
                  </w:r>
                  <w:r w:rsidRPr="00A33DD0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A33DD0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 xml:space="preserve"> MET</w:t>
                  </w:r>
                  <w:r w:rsidRPr="00A33DD0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A33DD0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>NLER ETK</w:t>
                  </w:r>
                  <w:r w:rsidRPr="00A33DD0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</w:t>
                  </w:r>
                  <w:r w:rsidRPr="00A33DD0">
                    <w:rPr>
                      <w:rFonts w:ascii="Hand writing Mutlu" w:hAnsi="Hand writing Mutlu"/>
                      <w:b/>
                      <w:outline/>
                      <w:color w:val="C0504D"/>
                      <w:sz w:val="32"/>
                    </w:rPr>
                    <w:t>NL</w:t>
                  </w:r>
                  <w:r w:rsidRPr="00A33DD0">
                    <w:rPr>
                      <w:rFonts w:ascii="Hand writing Mutlu" w:hAnsi="Hand writing Mutlu" w:cs="Hand writing Mutlu"/>
                      <w:b/>
                      <w:outline/>
                      <w:color w:val="C0504D"/>
                      <w:sz w:val="32"/>
                    </w:rPr>
                    <w:t>İĞİ-2</w:t>
                  </w:r>
                </w:p>
              </w:txbxContent>
            </v:textbox>
          </v:shape>
        </w:pict>
      </w:r>
      <w:r w:rsidRPr="00F8088D">
        <w:rPr>
          <w:rFonts w:ascii="Hand writing Mutlu" w:hAnsi="Hand writing Mutlu"/>
          <w:b/>
          <w:color w:val="00B050"/>
          <w:sz w:val="36"/>
        </w:rPr>
        <w:t xml:space="preserve">           </w:t>
      </w:r>
      <w:r>
        <w:rPr>
          <w:rFonts w:ascii="Hand writing Mutlu" w:hAnsi="Hand writing Mutlu"/>
          <w:b/>
          <w:color w:val="7030A0"/>
          <w:sz w:val="36"/>
        </w:rPr>
        <w:t>Ünsal</w:t>
      </w:r>
      <w:r w:rsidRPr="00675A5A">
        <w:rPr>
          <w:rFonts w:ascii="Hand writing Mutlu" w:hAnsi="Hand writing Mutlu"/>
          <w:b/>
          <w:color w:val="7030A0"/>
          <w:sz w:val="36"/>
        </w:rPr>
        <w:t xml:space="preserve"> </w:t>
      </w:r>
    </w:p>
    <w:p w:rsidR="00EA3BD0" w:rsidRPr="00675A5A" w:rsidRDefault="00EA3BD0" w:rsidP="000963DB">
      <w:pPr>
        <w:rPr>
          <w:rFonts w:ascii="Hand writing Mutlu" w:hAnsi="Hand writing Mutlu"/>
          <w:b/>
          <w:color w:val="7030A0"/>
          <w:sz w:val="36"/>
        </w:rPr>
      </w:pPr>
      <w:r>
        <w:rPr>
          <w:rFonts w:ascii="Hand writing Mutlu" w:hAnsi="Hand writing Mutlu"/>
          <w:b/>
          <w:color w:val="7030A0"/>
          <w:sz w:val="36"/>
        </w:rPr>
        <w:t>Ünsal bir türkü söyle</w:t>
      </w:r>
      <w:r w:rsidRPr="00675A5A">
        <w:rPr>
          <w:rFonts w:ascii="Hand writing Mutlu" w:hAnsi="Hand writing Mutlu"/>
          <w:b/>
          <w:color w:val="7030A0"/>
          <w:sz w:val="36"/>
        </w:rPr>
        <w:t xml:space="preserve">                          </w:t>
      </w:r>
      <w:r>
        <w:rPr>
          <w:rFonts w:ascii="Hand writing Mutlu" w:hAnsi="Hand writing Mutlu"/>
          <w:b/>
          <w:color w:val="7030A0"/>
          <w:sz w:val="36"/>
        </w:rPr>
        <w:t xml:space="preserve"> Yanık yanık türkü söyle</w:t>
      </w:r>
      <w:r w:rsidRPr="00675A5A">
        <w:rPr>
          <w:rFonts w:ascii="Hand writing Mutlu" w:hAnsi="Hand writing Mutlu"/>
          <w:b/>
          <w:color w:val="7030A0"/>
          <w:sz w:val="36"/>
        </w:rPr>
        <w:t xml:space="preserve">                            </w:t>
      </w:r>
      <w:r>
        <w:rPr>
          <w:rFonts w:ascii="Hand writing Mutlu" w:hAnsi="Hand writing Mutlu"/>
          <w:b/>
          <w:color w:val="7030A0"/>
          <w:sz w:val="36"/>
        </w:rPr>
        <w:t>Betül türkü dinler</w:t>
      </w:r>
      <w:r w:rsidRPr="00675A5A">
        <w:rPr>
          <w:rFonts w:ascii="Hand writing Mutlu" w:hAnsi="Hand writing Mutlu"/>
          <w:b/>
          <w:color w:val="7030A0"/>
          <w:sz w:val="36"/>
        </w:rPr>
        <w:t xml:space="preserve">                              </w:t>
      </w:r>
      <w:r>
        <w:rPr>
          <w:rFonts w:ascii="Hand writing Mutlu" w:hAnsi="Hand writing Mutlu"/>
          <w:b/>
          <w:color w:val="7030A0"/>
          <w:sz w:val="36"/>
        </w:rPr>
        <w:t xml:space="preserve">     Kübra ona eşlik eder</w:t>
      </w:r>
      <w:r w:rsidRPr="00675A5A">
        <w:rPr>
          <w:rFonts w:ascii="Hand writing Mutlu" w:hAnsi="Hand writing Mutlu"/>
          <w:b/>
          <w:color w:val="7030A0"/>
          <w:sz w:val="36"/>
        </w:rPr>
        <w:t xml:space="preserve">                                       </w:t>
      </w:r>
      <w:r>
        <w:rPr>
          <w:rFonts w:ascii="Hand writing Mutlu" w:hAnsi="Hand writing Mutlu"/>
          <w:b/>
          <w:color w:val="7030A0"/>
          <w:sz w:val="36"/>
        </w:rPr>
        <w:t xml:space="preserve"> Ünsal iyi türkü söyledi</w:t>
      </w:r>
      <w:r w:rsidRPr="00675A5A">
        <w:rPr>
          <w:rFonts w:ascii="Hand writing Mutlu" w:hAnsi="Hand writing Mutlu"/>
          <w:b/>
          <w:color w:val="7030A0"/>
          <w:sz w:val="36"/>
        </w:rPr>
        <w:t xml:space="preserve">.                            </w:t>
      </w:r>
      <w:r>
        <w:rPr>
          <w:rFonts w:ascii="Hand writing Mutlu" w:hAnsi="Hand writing Mutlu"/>
          <w:b/>
          <w:color w:val="7030A0"/>
          <w:sz w:val="36"/>
        </w:rPr>
        <w:t xml:space="preserve">    Ünsal bir tane daha söyle</w:t>
      </w:r>
      <w:r w:rsidRPr="00675A5A">
        <w:rPr>
          <w:rFonts w:ascii="Hand writing Mutlu" w:hAnsi="Hand writing Mutlu"/>
          <w:b/>
          <w:color w:val="7030A0"/>
          <w:sz w:val="36"/>
        </w:rPr>
        <w:t xml:space="preserve">                 </w:t>
      </w:r>
      <w:r>
        <w:rPr>
          <w:rFonts w:ascii="Hand writing Mutlu" w:hAnsi="Hand writing Mutlu"/>
          <w:b/>
          <w:color w:val="7030A0"/>
          <w:sz w:val="36"/>
        </w:rPr>
        <w:t xml:space="preserve">         Betül sen de türküyü dinle</w:t>
      </w:r>
      <w:r w:rsidRPr="00675A5A">
        <w:rPr>
          <w:rFonts w:ascii="Hand writing Mutlu" w:hAnsi="Hand writing Mutlu"/>
          <w:b/>
          <w:color w:val="7030A0"/>
          <w:sz w:val="36"/>
        </w:rPr>
        <w:t xml:space="preserve">                                </w:t>
      </w:r>
      <w:r>
        <w:rPr>
          <w:rFonts w:ascii="Hand writing Mutlu" w:hAnsi="Hand writing Mutlu"/>
          <w:b/>
          <w:color w:val="7030A0"/>
          <w:sz w:val="36"/>
        </w:rPr>
        <w:t xml:space="preserve"> Ünsal seni tebrik ederim.</w:t>
      </w:r>
    </w:p>
    <w:p w:rsidR="00EA3BD0" w:rsidRPr="00675A5A" w:rsidRDefault="00EA3BD0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r>
        <w:rPr>
          <w:noProof/>
          <w:lang w:eastAsia="tr-TR"/>
        </w:rPr>
        <w:pict>
          <v:line id="Düz Bağlayıcı 173" o:spid="_x0000_s1030" style="position:absolute;z-index:251600384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FfkAmn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72" o:spid="_x0000_s1031" style="position:absolute;z-index:251604480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zXzq/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74" o:spid="_x0000_s1032" style="position:absolute;z-index:251603456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HNrNrb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75" o:spid="_x0000_s1033" style="position:absolute;z-index:251602432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GktCj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176" o:spid="_x0000_s1034" style="position:absolute;z-index:251601408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2kLza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45" o:spid="_x0000_s1035" style="position:absolute;z-index:25155635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/QpvBsYBAADK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36" o:spid="_x0000_s1036" style="position:absolute;z-index:251555328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C8HGRT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9" o:spid="_x0000_s1037" style="position:absolute;z-index:251551232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9SmxQEAAMQ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IzC4ZmtPnx/St7BadvGo6ne3G6Z+QjoQ4+NhR/a7dhtKLfhsx6kMHkL/FhQxH3OImLQ2KCHq+u&#10;lvWyphmIi696APoQ0xt0huVLy7WymTc0sH8bExWj0EsIGbmRc+lyS0eNOVjbDyiJCxWbF3TZIrzV&#10;ge2B5g9CoE3XmQrlK9EZJpXWE7B+HDjGZyiWDXsKeEKUys6mCWyUdeFv1dMwH1uW5/iLAmfeWYI7&#10;1x3LUIo0tCqF4bjWeRd/tQv84edb/wQ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Exj1KbFAQAAxA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7" o:spid="_x0000_s1038" style="position:absolute;z-index:251554304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8" o:spid="_x0000_s1039" style="position:absolute;z-index:251553280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G8OyQEAAMs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nFShmmc0e7nj2/kmp2+KzacHvjpgaAPG9W5UGH8jdn76RXc3ifVvfA6fVEP6XNzh7m50EfC0bhe&#10;X5aXJc6An33FI9D5EG/BapIuNVXSJN2sYsf3IWIyDD2HJLMyyZbqGSvItzgoGJ2fQKAkzLnMJHmZ&#10;4EZ5cmS4BoxzMHGVFCGtMhidYEIqNQPL/wOn+ASFvGhPAc+InNmaOIO1NNb/K3vsl1PJYow/d2DU&#10;nVpwb5shzya3BjcmK5y2O63k7+8Mf/wHt7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+CRvDskBAADL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0" o:spid="_x0000_s1040" style="position:absolute;z-index:251552256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BYVe9FxAEAAMQDAAAOAAAAAAAAAAAA&#10;AAAAAC4CAABkcnMvZTJvRG9jLnhtbFBLAQItABQABgAIAAAAIQC64e6Y3wAAAAkBAAAPAAAAAAAA&#10;AAAAAAAAAB4EAABkcnMvZG93bnJldi54bWxQSwUGAAAAAAQABADzAAAAKgUAAAAA&#10;" strokecolor="#4579b8"/>
        </w:pict>
      </w:r>
    </w:p>
    <w:p w:rsidR="00EA3BD0" w:rsidRPr="00675A5A" w:rsidRDefault="00EA3BD0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r>
        <w:rPr>
          <w:noProof/>
          <w:lang w:eastAsia="tr-TR"/>
        </w:rPr>
        <w:pict>
          <v:line id="Düz Bağlayıcı 179" o:spid="_x0000_s1041" style="position:absolute;z-index:251606528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mA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7uWC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IOu2YD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80" o:spid="_x0000_s1042" style="position:absolute;z-index:251609600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" strokecolor="#94b64e"/>
        </w:pict>
      </w:r>
      <w:r>
        <w:rPr>
          <w:noProof/>
          <w:lang w:eastAsia="tr-TR"/>
        </w:rPr>
        <w:pict>
          <v:line id="Düz Bağlayıcı 181" o:spid="_x0000_s1043" style="position:absolute;z-index:251608576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ILK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aHbX&#10;S84sGBrS9tvXz+wFnL5oOJ4exOmBZSe1avCxIcSd3YXzK/pdyLpHGUz+kiI2lvYe5/bimJgg49XV&#10;TX1T0xTExVc9An2I6RU6w/Kl5VrZrBwaOLyOiZJR6CUkm7XNtlzPVEG5paPGyfkOJYminMtCUtYJ&#10;73RgB6BFACHQplVWRLTaUnSGSaX1DKz/DDzHZyiWVfsb8IwomZ1NM9go68LvsqexDIFKllP8pQOT&#10;7tyCe9cdy2xKa2hnisLzfuel/PFd4I9/4eY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Kcgsr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182" o:spid="_x0000_s1044" style="position:absolute;z-index:251607552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GVBDC/EAQAAxgMAAA4AAAAAAAAAAAAA&#10;AAAALgIAAGRycy9lMm9Eb2MueG1sUEsBAi0AFAAGAAgAAAAhAF3er7jeAAAACg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178" o:spid="_x0000_s1045" style="position:absolute;z-index:251610624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o2IRf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80" o:spid="_x0000_s1046" style="position:absolute;z-index:25156249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OkS1TEAQAAygMAAA4AAAAAAAAAAAAAAAAA&#10;LgIAAGRycy9lMm9Eb2MueG1sUEsBAi0AFAAGAAgAAAAhAMrtohjbAAAACQEAAA8AAAAAAAAAAAAA&#10;AAAAHgQAAGRycy9kb3ducmV2LnhtbFBLBQYAAAAABAAEAPMAAAAmBQAAAAA=&#10;" strokecolor="#795d9b"/>
        </w:pict>
      </w:r>
      <w:r>
        <w:rPr>
          <w:noProof/>
          <w:lang w:eastAsia="tr-TR"/>
        </w:rPr>
        <w:pict>
          <v:line id="Düz Bağlayıcı 81" o:spid="_x0000_s1047" style="position:absolute;z-index:251561472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jXh4z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82" o:spid="_x0000_s1048" style="position:absolute;z-index:251557376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mLUFexgEAAMQ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83" o:spid="_x0000_s1049" style="position:absolute;z-index:251560448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HUTixnJAQAAyw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84" o:spid="_x0000_s1050" style="position:absolute;z-index:251559424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VrT1zskBAADL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85" o:spid="_x0000_s1051" style="position:absolute;z-index:251558400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qv2m6xAEAAMQDAAAOAAAAAAAAAAAA&#10;AAAAAC4CAABkcnMvZTJvRG9jLnhtbFBLAQItABQABgAIAAAAIQC64e6Y3wAAAAkBAAAPAAAAAAAA&#10;AAAAAAAAAB4EAABkcnMvZG93bnJldi54bWxQSwUGAAAAAAQABADzAAAAKgUAAAAA&#10;" strokecolor="#4579b8"/>
        </w:pict>
      </w:r>
    </w:p>
    <w:p w:rsidR="00EA3BD0" w:rsidRPr="00675A5A" w:rsidRDefault="00EA3BD0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r>
        <w:rPr>
          <w:noProof/>
          <w:lang w:eastAsia="tr-TR"/>
        </w:rPr>
        <w:pict>
          <v:line id="Düz Bağlayıcı 185" o:spid="_x0000_s1052" style="position:absolute;z-index:251612672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H+K8B3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86" o:spid="_x0000_s1053" style="position:absolute;z-index:251615744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1rJIH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87" o:spid="_x0000_s1054" style="position:absolute;z-index:251614720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B+kph/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188" o:spid="_x0000_s1055" style="position:absolute;z-index:251613696;visibility:visible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sQvXxsUBAADGAwAADgAAAAAAAAAA&#10;AAAAAAAuAgAAZHJzL2Uyb0RvYy54bWxQSwECLQAUAAYACAAAACEAyxFwfN8AAAAKAQAADwAAAAAA&#10;AAAAAAAAAAAf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184" o:spid="_x0000_s1056" style="position:absolute;z-index:251616768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9lcuz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86" o:spid="_x0000_s1057" style="position:absolute;z-index:25156864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SlWivxQEAAMo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87" o:spid="_x0000_s1058" style="position:absolute;z-index:251567616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MNkKdr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88" o:spid="_x0000_s1059" style="position:absolute;z-index:251563520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Fpw2KbFAQAAxA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89" o:spid="_x0000_s1060" style="position:absolute;z-index:251566592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FWitHJAQAAyw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90" o:spid="_x0000_s1061" style="position:absolute;z-index:251565568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v0XyAEAAMsDAAAOAAAAZHJzL2Uyb0RvYy54bWysU0tu2zAQ3RfIHQjua8kOUN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2iPYRrfaPfzxzdyzU7fFRtOD/z0QDCGRnUuVJh/Y/Z+OgW390l1L7xOX9RD+mzuMJsLfSQcLy8v&#10;1+W6xCL8HCsegc6HeAtWk7SpqZIm6WYVO74PEYth6jklXSuT7lI/Ywd5FwcFY/ATCJSENZeZJA8T&#10;3ChPjgzHgHEOJq6SIqRVBrMTTEilZmD5f+CUn6CQB+0p4BmRK1sTZ7CWxvp/VY/9cmpZjPlnB0bd&#10;yYJ72wz5bbI1ODFZ4TTdaSR/P2f44z+4/QU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1Nv0XyAEAAMsDAAAOAAAAAAAA&#10;AAAAAAAAAC4CAABkcnMvZTJvRG9jLnhtbFBLAQItABQABgAIAAAAIQAPyskV3gAAAAk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91" o:spid="_x0000_s1062" style="position:absolute;z-index:251564544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XitwwEAAMQ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ruWr&#10;JWcWDM1o++3rZ/YSjl80TMcHcXxg5COhBh8bir+1u3C2ot+FzHqUweQv8WFjEXeaxcUxMUGP19er&#10;elXTDMTFVz0CfYjpNTrD8qXlWtnMGxo4vImJilHoJYSM3MipdLmlSWMO1vY9SuJCxZYFXbYIb3Vg&#10;B6D5gxBoU6FC+Up0hkml9Qys/ww8x2colg37G/CMKJWdTTPYKOvC76qn8dKyPMVfFDjxzhLcu24q&#10;QynS0KoUxc5rnXfxR7vAH3++zXcA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D7peK3DAQAAxAMAAA4AAAAAAAAAAAAA&#10;AAAALgIAAGRycy9lMm9Eb2MueG1sUEsBAi0AFAAGAAgAAAAhALrh7pjfAAAACQEAAA8AAAAAAAAA&#10;AAAAAAAAHQQAAGRycy9kb3ducmV2LnhtbFBLBQYAAAAABAAEAPMAAAApBQAAAAA=&#10;" strokecolor="#4579b8"/>
        </w:pict>
      </w:r>
    </w:p>
    <w:p w:rsidR="00EA3BD0" w:rsidRPr="00675A5A" w:rsidRDefault="00EA3BD0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r>
        <w:rPr>
          <w:noProof/>
          <w:lang w:eastAsia="tr-TR"/>
        </w:rPr>
        <w:pict>
          <v:line id="Düz Bağlayıcı 191" o:spid="_x0000_s1063" style="position:absolute;z-index:251618816;visibility:visible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H1EyzzGAQAAxgMAAA4AAAAAAAAAAAAA&#10;AAAALgIAAGRycy9lMm9Eb2MueG1sUEsBAi0AFAAGAAgAAAAhAEmXFWv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92" o:spid="_x0000_s1064" style="position:absolute;z-index:251621888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bz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oMUzjkPY/vn8lb9j5m2LD+YGfH0hyYqs6FypE3JiDn17BHXzS3Quv0xcVkT63d5jbC30kHI3r&#10;9abclDgFfvEVj0DnQ7wFq0m61FRJk5Szip3ehYjJMPQSkszKJFuqZ6wg3+KgYHR+BIGiMOcyk+R1&#10;ghvlyYnhIjDOwcR1UoS0ymB0ggmp1Aws/wyc4hMU8qr9DXhG5MzWxBmspbH+d9ljv5xKFmP8pQOj&#10;7tSCe9sMeTa5NbgzWeG032kpn74z/PEv3P0E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3EQm88kBAADNAwAADgAAAAAA&#10;AAAAAAAAAAAuAgAAZHJzL2Uyb0RvYy54bWxQSwECLQAUAAYACAAAACEAIccx294AAAAK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93" o:spid="_x0000_s1065" style="position:absolute;z-index:251620864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6Rt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pMUzjkPY/vn8lb9j5m2LD+YGfH0hyYqs6FypE3JiDn17BHXzS3Quv0xcVkT63d5jbC30kHI3r&#10;9abclDgFfvEVj0DnQ7wFq0m61FRJk5Szip3ehYjJMPQSkszKJFuqZ6wg3+KgYHR+BIGiMOcyk+R1&#10;ghvlyYnhIjDOwcRVUoS0ymB0ggmp1Aws/wyc4hMU8qr9DXhG5MzWxBmspbH+d9ljv5xKFmP8pQOj&#10;7tSCe9sMeTa5NbgzWeG032kpn74z/PE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PoukbckBAADNAwAADgAAAAAA&#10;AAAAAAAAAAAuAgAAZHJzL2Uyb0RvYy54bWxQSwECLQAUAAYACAAAACEAF1ab2d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94" o:spid="_x0000_s1066" style="position:absolute;z-index:251619840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JwwdY/EAQAAxgMAAA4AAAAAAAAAAAAA&#10;AAAALgIAAGRycy9lMm9Eb2MueG1sUEsBAi0AFAAGAAgAAAAhAF3er7jeAAAACg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190" o:spid="_x0000_s1067" style="position:absolute;z-index:251622912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" strokecolor="#40a7c2"/>
        </w:pict>
      </w:r>
      <w:r>
        <w:rPr>
          <w:noProof/>
          <w:lang w:eastAsia="tr-TR"/>
        </w:rPr>
        <w:pict>
          <v:line id="Düz Bağlayıcı 92" o:spid="_x0000_s1068" style="position:absolute;z-index:25157478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7arBxxQEAAMo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93" o:spid="_x0000_s1069" style="position:absolute;z-index:251573760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F0zwXz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94" o:spid="_x0000_s1070" style="position:absolute;z-index:251569664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mcWxgEAAMQDAAAOAAAAZHJzL2Uyb0RvYy54bWysU82O0zAQviPxDpbvNOkuWtG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13L&#10;Fy85s2BoRusf37+y13D4pmE83IvDPSMfCdX72FD8jd2EkxX9JmTWgwwmf4kPG4q44yQuDokJery8&#10;XNSLmmYgzr7qAehDTG/RGZYvLdfKZt7QwP5dTFSMQs8hZORGjqXLLY0ac7C2H1ESFyo2L+iyRXij&#10;A9sDzR+EQJuuMhXKV6IzTCqtJ2D9OPAUn6FYNuwp4AlRKjubJrBR1oW/VU/D/NSyPMafFTjyzhLc&#10;uW4sQynS0KoUhqe1zrv4q13gD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rlmcWxgEAAMQ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95" o:spid="_x0000_s1071" style="position:absolute;z-index:251572736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fRZpDJAQAAyw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96" o:spid="_x0000_s1072" style="position:absolute;z-index:251571712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BvfS5skBAADL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97" o:spid="_x0000_s1073" style="position:absolute;z-index:251570688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V3yBMxAEAAMQDAAAOAAAAAAAAAAAA&#10;AAAAAC4CAABkcnMvZTJvRG9jLnhtbFBLAQItABQABgAIAAAAIQC64e6Y3wAAAAkBAAAPAAAAAAAA&#10;AAAAAAAAAB4EAABkcnMvZG93bnJldi54bWxQSwUGAAAAAAQABADzAAAAKgUAAAAA&#10;" strokecolor="#4579b8"/>
        </w:pict>
      </w:r>
    </w:p>
    <w:p w:rsidR="00EA3BD0" w:rsidRPr="00675A5A" w:rsidRDefault="00EA3BD0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r>
        <w:rPr>
          <w:noProof/>
          <w:lang w:eastAsia="tr-TR"/>
        </w:rPr>
        <w:pict>
          <v:line id="Düz Bağlayıcı 198" o:spid="_x0000_s1074" style="position:absolute;z-index:251628032;visibility:visible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6CjtXyQEAAM0DAAAOAAAA&#10;AAAAAAAAAAAAAC4CAABkcnMvZTJvRG9jLnhtbFBLAQItABQABgAIAAAAIQCIuacq4AAAAAoBAAAP&#10;AAAAAAAAAAAAAAAAACMEAABkcnMvZG93bnJldi54bWxQSwUGAAAAAAQABADzAAAAMAUAAAAA&#10;" strokecolor="#94b64e"/>
        </w:pict>
      </w:r>
      <w:r>
        <w:rPr>
          <w:noProof/>
          <w:lang w:eastAsia="tr-TR"/>
        </w:rPr>
        <w:pict>
          <v:line id="Düz Bağlayıcı 197" o:spid="_x0000_s1075" style="position:absolute;z-index:251624960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1k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bvGS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DGCfWT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99" o:spid="_x0000_s1076" style="position:absolute;z-index:251627008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bnJygEAAM0DAAAOAAAAZHJzL2Uyb0RvYy54bWysU81u2zAMvg/oOwi6L3ZSYFiM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huc&#10;3XpNiWEah7T7+eMbuWan74oNpwd+eiDJia3qXKgQcWP2fnoFt/dJdy+8Tl9URPrc3mFuL/SRcDRe&#10;Xq7LdYlT4Gdf8Qh0PsRbsJqkS02VNEk5q9jxfYiYDEPPIcmsTLKlesYK8i0OCkbnJxAoCnMuM0le&#10;J7hRnhwZLgLjHExcJUVIqwxGJ5iQSs3A8v/AKT5BIa/aU8AzIme2Js5gLY31/8oe++VUshjjzx0Y&#10;dacW3NtmyLPJrcGdyQqn/U5L+fs7wx//wu0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jFucn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00" o:spid="_x0000_s1077" style="position:absolute;z-index:251625984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" strokecolor="#4579b8"/>
        </w:pict>
      </w:r>
      <w:r>
        <w:rPr>
          <w:noProof/>
          <w:lang w:eastAsia="tr-TR"/>
        </w:rPr>
        <w:pict>
          <v:line id="Düz Bağlayıcı 196" o:spid="_x0000_s1078" style="position:absolute;z-index:251629056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aPwr3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98" o:spid="_x0000_s1079" style="position:absolute;z-index:25158092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qSnxAEAAMo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pa/pxu&#10;yoKhO9p9+/qZvYDzFw2n84043zA6I6MGHxvKv7L7MO+i34esepTB5DfpYWMx97SYi2NiYgoKij6k&#10;5+njTFfd4XyI6RU6w/JHy7WyWTY0cHwd05R6m5LD2uZYbmdqoHylk8bp8B1KUkQl14WkzBJe6cCO&#10;QFMAQqBNj+YOtKXsDJNK6wVY/xk452coljn7G/CCKJWdTQvYKOvC76qncT23LKf8Wwcm3dmCa9ed&#10;ytUUa2hgisfzcOeJ/HFf4He/4PY7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k+pKfEAQAAygMAAA4AAAAAAAAAAAAAAAAA&#10;LgIAAGRycy9lMm9Eb2MueG1sUEsBAi0AFAAGAAgAAAAhAMrtohjbAAAACQEAAA8AAAAAAAAAAAAA&#10;AAAAHgQAAGRycy9kb3ducmV2LnhtbFBLBQYAAAAABAAEAPMAAAAmBQAAAAA=&#10;" strokecolor="#795d9b"/>
        </w:pict>
      </w:r>
      <w:r>
        <w:rPr>
          <w:noProof/>
          <w:lang w:eastAsia="tr-TR"/>
        </w:rPr>
        <w:pict>
          <v:line id="Düz Bağlayıcı 99" o:spid="_x0000_s1080" style="position:absolute;z-index:251579904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DmMofBAQAAww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00" o:spid="_x0000_s1081" style="position:absolute;z-index:251575808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mLpMLFAQAAxg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01" o:spid="_x0000_s1082" style="position:absolute;z-index:251578880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Ks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R7Or&#10;l5xZMDSk7bevn9lLOH3RMJ4exOmBZSe16uhjQ4hbuwvnV/S7kHUPMpj8JUVsKO0d5/bikJgg42p1&#10;XV/XNAVx8VWPQB9ieo3OsHxpuVY2K4cGDm9iomQUegnJZm2zLdczVVBuadQ4Od+jJFGUc1lIyjrh&#10;rQ7sALQIIATatMqKiFZbis4wqbSegfWfgef4DMWyan8DnhEls7NpBhtlXfhd9jSUIVDJcoq/dGDS&#10;nVtw77qxzKa0hnamKDzvd17KH98F/vgXbr4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NnHIqz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02" o:spid="_x0000_s1083" style="position:absolute;z-index:251577856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zx2TyMkBAADN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03" o:spid="_x0000_s1084" style="position:absolute;z-index:251576832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wpxAEAAMYDAAAOAAAAZHJzL2Uyb0RvYy54bWysU82O0zAQviPxDpbvNOlWQmz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XK2u&#10;6+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UOawpxAEAAMYDAAAOAAAAAAAAAAAA&#10;AAAAAC4CAABkcnMvZTJvRG9jLnhtbFBLAQItABQABgAIAAAAIQC64e6Y3wAAAAkBAAAPAAAAAAAA&#10;AAAAAAAAAB4EAABkcnMvZG93bnJldi54bWxQSwUGAAAAAAQABADzAAAAKgUAAAAA&#10;" strokecolor="#4579b8"/>
        </w:pict>
      </w:r>
    </w:p>
    <w:p w:rsidR="00EA3BD0" w:rsidRPr="00675A5A" w:rsidRDefault="00EA3BD0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r>
        <w:rPr>
          <w:noProof/>
          <w:lang w:eastAsia="tr-TR"/>
        </w:rPr>
        <w:pict>
          <v:line id="Düz Bağlayıcı 203" o:spid="_x0000_s1085" style="position:absolute;z-index:251631104;visibility:visible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5r5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85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AJ3mvnGAQAAxgMAAA4AAAAAAAAAAAAA&#10;AAAALgIAAGRycy9lMm9Eb2MueG1sUEsBAi0AFAAGAAgAAAAhAEmXFWv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04" o:spid="_x0000_s1086" style="position:absolute;z-index:251634176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8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/IlJYZpfKTdr5/fyRt2+qHYcLrjpzuSgmhV50KFiBuz99MpuL1PunvhdfqiItJne4fZXugj4Xi5&#10;Xl+VVyW+Aj/Hinug8yG+A6tJ2tRUSZOUs4od34eIxTD1nJKulUl3qZ+xg7yLg4Ix+AkEisKay0yS&#10;xwlulCdHhoPAOAcT10kR0iqD2QkmpFIzsHwcOOUnKORRewp4RuTK1sQZrKWx/qHqsV9OLYsx/+zA&#10;qDtZcGubIb9NtgZnJiuc5jsN5Z/nDL//C7e/AQ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tEHwD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05" o:spid="_x0000_s1087" style="position:absolute;z-index:251633152;visibility:visible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GYudnskBAADNAwAADgAAAAAA&#10;AAAAAAAAAAAuAgAAZHJzL2Uyb0RvYy54bWxQSwECLQAUAAYACAAAACEALNQF/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06" o:spid="_x0000_s1088" style="position:absolute;z-index:251632128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RKxQ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V&#10;X3NmwdAjbb99/cxewPGLhun4II4PLAdJqsHHhhB3dhfOXvS7kHmPMpj8JUZsLPJOs7w4Jibo8urq&#10;pr6p6RXEJVY9An2I6RU6w/Kh5VrZzBwaOLyOiZpR6iWFnDzIqXU5pUljTtb2HUpiQ82WBV32CO90&#10;YAegDQAh0KZlpkL1SnaGSaX1DKz/DDznZyiWHfsb8IwonZ1NM9go68LvuqfxMrI85V8UOPHOEty7&#10;biqPUqShZSkMz4udt/FHv8Aff7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jAyRK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02" o:spid="_x0000_s1089" style="position:absolute;z-index:251635200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0CI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esWZBUOXtP3x/St7BedvGobzrTjfsnxIVvU+NoS4trswraLfhaz7JIPJf1LETsXeYbYXT4mJcVPQ&#10;7lP6XjzLdNUdzoeY3qAzLE9arpXNwqGB49uYxtBLCOFyHWPmMkuDxhys7QeUJIZyLQu6tBFe68CO&#10;QA0AQqBNl9QlOsOk0noG1g8Dp/gMxdJifwOeESWzs2kGG2VduC97Oi0nt+QYf3Fg1J0tuHHdUO6k&#10;WEO9Usyd+jo346/rAr97fZuf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MTQIj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04" o:spid="_x0000_s1090" style="position:absolute;z-index:25158707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zb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RHd1c/&#10;4cyCoUvaffv6mb2E8xcNp/OtON+yfEhWDT42hLiy+zDvot+HrHuUweQ3KWJjsfe02ItjYmIKCoo+&#10;puf500xX3eN8iOk1OsPyR8u1slk4NHB8E9OUepeSw9rmWG5naqB8pZPG6fA9StJEJdeFpEwTXunA&#10;jkBzAEKgTUUQdaAtZWeYVFovwPrPwDk/Q7FM2t+AF0Sp7GxawEZZF35XPY3r2TQ55d85MOnOFty4&#10;7lSuplhDI1M8nsc7z+SP+wK//wm33wE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FRzzbxQEAAMw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105" o:spid="_x0000_s1091" style="position:absolute;z-index:251586048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BKC7/6wgEAAMUDAAAOAAAAAAAAAAAAAAAA&#10;AC4CAABkcnMvZTJvRG9jLnhtbFBLAQItABQABgAIAAAAIQBu6/zU3gAAAAkBAAAPAAAAAAAAAAAA&#10;AAAAABwEAABkcnMvZG93bnJldi54bWxQSwUGAAAAAAQABADzAAAAJwUAAAAA&#10;" strokecolor="#40a7c2"/>
        </w:pict>
      </w:r>
      <w:r>
        <w:rPr>
          <w:noProof/>
          <w:lang w:eastAsia="tr-TR"/>
        </w:rPr>
        <w:pict>
          <v:line id="Düz Bağlayıcı 106" o:spid="_x0000_s1092" style="position:absolute;z-index:251581952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1TRKa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107" o:spid="_x0000_s1093" style="position:absolute;z-index:251585024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T/Bnn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08" o:spid="_x0000_s1094" style="position:absolute;z-index:251584000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pU45syAEAAM0DAAAOAAAAAAAA&#10;AAAAAAAAAC4CAABkcnMvZTJvRG9jLnhtbFBLAQItABQABgAIAAAAIQAPyskV3gAAAAk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09" o:spid="_x0000_s1095" style="position:absolute;z-index:251582976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3fAxAEAAMY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vL5e&#10;1a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Ac3fAxAEAAMYDAAAOAAAAAAAAAAAA&#10;AAAAAC4CAABkcnMvZTJvRG9jLnhtbFBLAQItABQABgAIAAAAIQC64e6Y3wAAAAkBAAAPAAAAAAAA&#10;AAAAAAAAAB4EAABkcnMvZG93bnJldi54bWxQSwUGAAAAAAQABADzAAAAKgUAAAAA&#10;" strokecolor="#4579b8"/>
        </w:pict>
      </w:r>
    </w:p>
    <w:p w:rsidR="00EA3BD0" w:rsidRPr="00675A5A" w:rsidRDefault="00EA3BD0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r>
        <w:rPr>
          <w:noProof/>
          <w:lang w:eastAsia="tr-TR"/>
        </w:rPr>
        <w:pict>
          <v:line id="Düz Bağlayıcı 209" o:spid="_x0000_s1096" style="position:absolute;z-index:251637248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Y9QRD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10" o:spid="_x0000_s1097" style="position:absolute;z-index:251640320;visibility:visible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11" o:spid="_x0000_s1098" style="position:absolute;z-index:251639296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ikn+z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12" o:spid="_x0000_s1099" style="position:absolute;z-index:251638272;visibility:visible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DhzR9rxAEAAMYDAAAOAAAAAAAAAAAA&#10;AAAAAC4CAABkcnMvZTJvRG9jLnhtbFBLAQItABQABgAIAAAAIQDLEXB83wAAAAoBAAAPAAAAAAAA&#10;AAAAAAAAAB4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08" o:spid="_x0000_s1100" style="position:absolute;z-index:251641344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8w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mq7KgqFL2v74/pW9gvM3DcP5VpxvWT4kq3ofG0Jc212YVtHvQtZ9ksHkPylip2LvMNuLp8TEuClo&#10;9yl9L55luuoO50NMb9AZlict18pm4dDA8W1MY+glhHC5jjFzmaVBYw7W9gNKEkO5lgVd2givdWBH&#10;oAYAIdCmS+oSnWFSaT0D64eBU3yGYmmxvwHPiJLZ2TSDjbIu3Jc9nZaTW3KMvzgw6s4W3LhuKHdS&#10;rKFeKeZOfZ2b8dd1gd+9vs1P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XyrzD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10" o:spid="_x0000_s1101" style="position:absolute;z-index:25159321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PjdN7EAQAAzAMAAA4AAAAAAAAAAAAAAAAA&#10;LgIAAGRycy9lMm9Eb2MueG1sUEsBAi0AFAAGAAgAAAAhAMrtohjbAAAACQEAAA8AAAAAAAAAAAAA&#10;AAAAHgQAAGRycy9kb3ducmV2LnhtbFBLBQYAAAAABAAEAPMAAAAmBQAAAAA=&#10;" strokecolor="#795d9b"/>
        </w:pict>
      </w:r>
      <w:r>
        <w:rPr>
          <w:noProof/>
          <w:lang w:eastAsia="tr-TR"/>
        </w:rPr>
        <w:pict>
          <v:line id="Düz Bağlayıcı 111" o:spid="_x0000_s1102" style="position:absolute;z-index:251592192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H68hXX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12" o:spid="_x0000_s1103" style="position:absolute;z-index:251588096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PeDKbvFAQAAxg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113" o:spid="_x0000_s1104" style="position:absolute;z-index:251591168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XQBAv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14" o:spid="_x0000_s1105" style="position:absolute;z-index:251590144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GieiQMkBAADN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15" o:spid="_x0000_s1106" style="position:absolute;z-index:251589120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7UjVicUBAADGAwAADgAAAAAAAAAA&#10;AAAAAAAuAgAAZHJzL2Uyb0RvYy54bWxQSwECLQAUAAYACAAAACEAuuHumN8AAAAJAQAADwAAAAAA&#10;AAAAAAAAAAAfBAAAZHJzL2Rvd25yZXYueG1sUEsFBgAAAAAEAAQA8wAAACsFAAAAAA==&#10;" strokecolor="#4579b8"/>
        </w:pict>
      </w:r>
    </w:p>
    <w:p w:rsidR="00EA3BD0" w:rsidRPr="00675A5A" w:rsidRDefault="00EA3BD0" w:rsidP="009720DD">
      <w:pPr>
        <w:rPr>
          <w:rFonts w:ascii="Hand writing Mutlu" w:hAnsi="Hand writing Mutlu"/>
          <w:color w:val="7030A0"/>
          <w:sz w:val="36"/>
        </w:rPr>
      </w:pPr>
      <w:r>
        <w:rPr>
          <w:noProof/>
          <w:lang w:eastAsia="tr-TR"/>
        </w:rPr>
        <w:pict>
          <v:line id="Düz Bağlayıcı 221" o:spid="_x0000_s1107" style="position:absolute;z-index:251643392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ZSxg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y1&#10;WnJmwdAjbb99/cxewPGLhun4II4PLAdJqsHHhhB3dhfOXvS7kHmPMpj8JUZsLPJOs7w4Jibo8urq&#10;pr6p6RXEJVY9An2I6RU6w/Kh5VrZzBwaOLyOiZpR6iWFnDzIqXU5pUljTtb2HUpiQ82WBV32CO90&#10;YAegDQAh0KbrTIXqlewMk0rrGVj/GXjOz1AsO/Y34BlROjubZrBR1oXfdU9jUZ9Glqf8iwIn3lmC&#10;e9dN5VGKNLQsheF5sfM2/ugX+OPvt/kO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KhNlL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22" o:spid="_x0000_s1108" style="position:absolute;z-index:251646464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Fv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VUWJYRofaf/j+1fymp2/KTae7/n5nqQgWtW7UCPixhz8fAru4JPuQXidvqiIDNnecbEXhkg4Xm42&#10;V+VVia/AL7HiAeh8iG/BapI2DVXSJOWsZqd3IWIxTL2kpGtl0l3qZ+og7+KoYAp+BIGisOY6k+Rx&#10;ghvlyYnhIDDOwcRNUoS0ymB2ggmp1AIs/w2c8xMU8qg9BrwgcmVr4gLW0lj/t+pxWM8tiyn/4sCk&#10;O1lwZ9sxv022BmcmK5znOw3lr+cMf/gLdz8B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tnkRb8kBAADNAwAADgAAAAAA&#10;AAAAAAAAAAAuAgAAZHJzL2Uyb0RvYy54bWxQSwECLQAUAAYACAAAACEAIccx294AAAAK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23" o:spid="_x0000_s1109" style="position:absolute;z-index:251645440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pPx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1YYSwzQ+0v7H96/kNTt/U2w83/PzPUlBtKp3oUbEjTn4+RTcwSfdg/A6fVERGbK942IvDJFwvNxs&#10;rsqrEl+BX2LFA9D5EN+C1SRtGqqkScpZzU7vQsRimHpJSdfKpLvUz9RB3sVRwRT8CAJFYc11Jsnj&#10;BDfKkxPDQWCcg4lVUoS0ymB2ggmp1AIs/w2c8xMU8qg9BrwgcmVr4gLW0lj/t+pxWM8tiyn/4sCk&#10;O1lwZ9sxv022BmcmK5znOw3lr+cMf/gLdz8B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VLaT8ckBAADNAwAADgAAAAAA&#10;AAAAAAAAAAAuAgAAZHJzL2Uyb0RvYy54bWxQSwECLQAUAAYACAAAACEAF1ab2d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24" o:spid="_x0000_s1110" style="position:absolute;z-index:251644416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YjhxQ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+t&#10;nnJ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z1Yjh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20" o:spid="_x0000_s1111" style="position:absolute;z-index:251647488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Kyaq/X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16" o:spid="_x0000_s1112" style="position:absolute;z-index:25159936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hWg2axQEAAMw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117" o:spid="_x0000_s1113" style="position:absolute;z-index:251598336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PhD6v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118" o:spid="_x0000_s1114" style="position:absolute;z-index:251594240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jyfJS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119" o:spid="_x0000_s1115" style="position:absolute;z-index:251597312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AOeGa/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20" o:spid="_x0000_s1116" style="position:absolute;z-index:251596288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ArDYqIyAEAAM0DAAAOAAAAAAAA&#10;AAAAAAAAAC4CAABkcnMvZTJvRG9jLnhtbFBLAQItABQABgAIAAAAIQAPyskV3gAAAAk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21" o:spid="_x0000_s1117" style="position:absolute;z-index:251595264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wCCwwEAAMYDAAAOAAAAZHJzL2Uyb0RvYy54bWysU82O0zAQviPxDpbvNGlXQmz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o9mt&#10;lpxZMDSk7bevn9lLOH7RMB0fxPGBZSdJNfjYEOLW7sLZin4XMu9RBpO/xIiNRd5plhfHxAQ9Xl1d&#10;19c1TUFcfNUj0IeYXqMzLF9arpXNzKGBw5uYqBiFXkLIyI2cSpdbmjTmYG3foyQ2VGxZ0GWP8FYH&#10;dgDaABACbSpUKF+JzjCptJ6B9Z+B5/gMxbJjfwOeEaWys2kGG2Vd+F31NF5alqf4iwIn3lmCe9dN&#10;ZShFGlqWoth5sfM2/mgX+OPvt/kO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MTvAILDAQAAxgMAAA4AAAAAAAAAAAAA&#10;AAAALgIAAGRycy9lMm9Eb2MueG1sUEsBAi0AFAAGAAgAAAAhALrh7pjfAAAACQEAAA8AAAAAAAAA&#10;AAAAAAAAHQQAAGRycy9kb3ducmV2LnhtbFBLBQYAAAAABAAEAPMAAAApBQAAAAA=&#10;" strokecolor="#4579b8"/>
        </w:pict>
      </w:r>
      <w:r w:rsidRPr="00675A5A">
        <w:rPr>
          <w:rFonts w:ascii="Hand writing Mutlu" w:hAnsi="Hand writing Mutlu"/>
          <w:color w:val="7030A0"/>
          <w:sz w:val="36"/>
        </w:rPr>
        <w:t xml:space="preserve">                                       </w:t>
      </w:r>
    </w:p>
    <w:p w:rsidR="00EA3BD0" w:rsidRPr="00675A5A" w:rsidRDefault="00EA3BD0" w:rsidP="00BF25F5">
      <w:pPr>
        <w:ind w:firstLine="708"/>
        <w:rPr>
          <w:rFonts w:ascii="Hand writing Mutlu" w:hAnsi="Hand writing Mutlu"/>
          <w:color w:val="7030A0"/>
          <w:sz w:val="36"/>
        </w:rPr>
      </w:pPr>
      <w:r w:rsidRPr="00675A5A">
        <w:rPr>
          <w:rFonts w:ascii="Hand writing Mutlu" w:hAnsi="Hand writing Mutlu"/>
          <w:color w:val="7030A0"/>
          <w:sz w:val="36"/>
        </w:rPr>
        <w:t xml:space="preserve">       </w:t>
      </w:r>
      <w:hyperlink r:id="rId6" w:history="1">
        <w:r w:rsidRPr="00796849">
          <w:rPr>
            <w:rStyle w:val="Hyperlink"/>
            <w:rFonts w:ascii="Hand writing Mutlu" w:hAnsi="Hand writing Mutlu"/>
            <w:sz w:val="20"/>
            <w:szCs w:val="20"/>
          </w:rPr>
          <w:t>http://www.sorubak.com</w:t>
        </w:r>
      </w:hyperlink>
      <w:r w:rsidRPr="00675A5A">
        <w:rPr>
          <w:rFonts w:ascii="Hand writing Mutlu" w:hAnsi="Hand writing Mutlu"/>
          <w:color w:val="7030A0"/>
          <w:sz w:val="36"/>
        </w:rPr>
        <w:t xml:space="preserve">            </w:t>
      </w:r>
    </w:p>
    <w:p w:rsidR="00EA3BD0" w:rsidRPr="00675A5A" w:rsidRDefault="00EA3BD0" w:rsidP="00BF25F5">
      <w:pPr>
        <w:ind w:firstLine="708"/>
        <w:rPr>
          <w:rFonts w:ascii="Hand writing Mutlu" w:hAnsi="Hand writing Mutlu"/>
          <w:color w:val="7030A0"/>
          <w:sz w:val="36"/>
        </w:rPr>
      </w:pPr>
      <w:r>
        <w:rPr>
          <w:rFonts w:ascii="Hand writing Mutlu" w:hAnsi="Hand writing Mutlu"/>
          <w:color w:val="7030A0"/>
          <w:sz w:val="36"/>
        </w:rPr>
        <w:t xml:space="preserve">   Betül</w:t>
      </w:r>
    </w:p>
    <w:p w:rsidR="00EA3BD0" w:rsidRPr="00675A5A" w:rsidRDefault="00EA3BD0" w:rsidP="00BF25F5">
      <w:pPr>
        <w:rPr>
          <w:rFonts w:ascii="Hand writing Mutlu" w:hAnsi="Hand writing Mutlu"/>
          <w:color w:val="7030A0"/>
          <w:sz w:val="36"/>
        </w:rPr>
      </w:pPr>
      <w:r>
        <w:rPr>
          <w:rFonts w:ascii="Hand writing Mutlu" w:hAnsi="Hand writing Mutlu"/>
          <w:color w:val="7030A0"/>
          <w:sz w:val="36"/>
        </w:rPr>
        <w:t>Betül türlü yemek yaptı</w:t>
      </w:r>
      <w:r w:rsidRPr="00675A5A">
        <w:rPr>
          <w:rFonts w:ascii="Hand writing Mutlu" w:hAnsi="Hand writing Mutlu"/>
          <w:color w:val="7030A0"/>
          <w:sz w:val="36"/>
        </w:rPr>
        <w:t xml:space="preserve">                      </w:t>
      </w:r>
      <w:r>
        <w:rPr>
          <w:rFonts w:ascii="Hand writing Mutlu" w:hAnsi="Hand writing Mutlu"/>
          <w:color w:val="7030A0"/>
          <w:sz w:val="36"/>
        </w:rPr>
        <w:t>İçine bol bol et attı</w:t>
      </w:r>
      <w:r w:rsidRPr="00675A5A">
        <w:rPr>
          <w:rFonts w:ascii="Hand writing Mutlu" w:hAnsi="Hand writing Mutlu"/>
          <w:color w:val="7030A0"/>
          <w:sz w:val="36"/>
        </w:rPr>
        <w:t xml:space="preserve">                                </w:t>
      </w:r>
      <w:r>
        <w:rPr>
          <w:rFonts w:ascii="Hand writing Mutlu" w:hAnsi="Hand writing Mutlu"/>
          <w:color w:val="7030A0"/>
          <w:sz w:val="36"/>
        </w:rPr>
        <w:t xml:space="preserve"> Tülay büyük masayı kur </w:t>
      </w:r>
      <w:r w:rsidRPr="00675A5A">
        <w:rPr>
          <w:rFonts w:ascii="Hand writing Mutlu" w:hAnsi="Hand writing Mutlu"/>
          <w:color w:val="7030A0"/>
          <w:sz w:val="36"/>
        </w:rPr>
        <w:t xml:space="preserve">                                 </w:t>
      </w:r>
      <w:r>
        <w:rPr>
          <w:rFonts w:ascii="Hand writing Mutlu" w:hAnsi="Hand writing Mutlu"/>
          <w:color w:val="7030A0"/>
          <w:sz w:val="36"/>
        </w:rPr>
        <w:t>Masaya sarı örtüyü ser</w:t>
      </w:r>
      <w:r w:rsidRPr="00675A5A">
        <w:rPr>
          <w:rFonts w:ascii="Hand writing Mutlu" w:hAnsi="Hand writing Mutlu"/>
          <w:color w:val="7030A0"/>
          <w:sz w:val="36"/>
        </w:rPr>
        <w:t xml:space="preserve">.                                 </w:t>
      </w:r>
      <w:r>
        <w:rPr>
          <w:rFonts w:ascii="Hand writing Mutlu" w:hAnsi="Hand writing Mutlu"/>
          <w:color w:val="7030A0"/>
          <w:sz w:val="36"/>
        </w:rPr>
        <w:t xml:space="preserve"> Ekmek kes, süt koy. </w:t>
      </w:r>
      <w:r w:rsidRPr="00675A5A">
        <w:rPr>
          <w:rFonts w:ascii="Hand writing Mutlu" w:hAnsi="Hand writing Mutlu"/>
          <w:color w:val="7030A0"/>
          <w:sz w:val="36"/>
        </w:rPr>
        <w:t xml:space="preserve">                 </w:t>
      </w:r>
      <w:r>
        <w:rPr>
          <w:rFonts w:ascii="Hand writing Mutlu" w:hAnsi="Hand writing Mutlu"/>
          <w:color w:val="7030A0"/>
          <w:sz w:val="36"/>
        </w:rPr>
        <w:t xml:space="preserve">        Tülin elini yüzünü yıka</w:t>
      </w:r>
      <w:r w:rsidRPr="00675A5A">
        <w:rPr>
          <w:rFonts w:ascii="Hand writing Mutlu" w:hAnsi="Hand writing Mutlu"/>
          <w:color w:val="7030A0"/>
          <w:sz w:val="36"/>
        </w:rPr>
        <w:t xml:space="preserve">                            </w:t>
      </w:r>
      <w:r>
        <w:rPr>
          <w:rFonts w:ascii="Hand writing Mutlu" w:hAnsi="Hand writing Mutlu"/>
          <w:color w:val="7030A0"/>
          <w:sz w:val="36"/>
        </w:rPr>
        <w:t xml:space="preserve">            Masaya öyle otur.</w:t>
      </w:r>
      <w:r w:rsidRPr="00675A5A">
        <w:rPr>
          <w:rFonts w:ascii="Hand writing Mutlu" w:hAnsi="Hand writing Mutlu"/>
          <w:color w:val="7030A0"/>
          <w:sz w:val="36"/>
        </w:rPr>
        <w:t xml:space="preserve">                  </w:t>
      </w:r>
      <w:r>
        <w:rPr>
          <w:rFonts w:ascii="Hand writing Mutlu" w:hAnsi="Hand writing Mutlu"/>
          <w:color w:val="7030A0"/>
          <w:sz w:val="36"/>
        </w:rPr>
        <w:t xml:space="preserve">     Tülin sana afiyet olsun</w:t>
      </w:r>
      <w:r w:rsidRPr="00675A5A">
        <w:rPr>
          <w:rFonts w:ascii="Hand writing Mutlu" w:hAnsi="Hand writing Mutlu"/>
          <w:color w:val="7030A0"/>
          <w:sz w:val="36"/>
        </w:rPr>
        <w:t xml:space="preserve">                                                     </w:t>
      </w:r>
      <w:r w:rsidRPr="00675A5A">
        <w:rPr>
          <w:rFonts w:ascii="Hand writing Mutlu" w:hAnsi="Hand writing Mutlu"/>
          <w:b/>
          <w:color w:val="7030A0"/>
          <w:sz w:val="36"/>
        </w:rPr>
        <w:t xml:space="preserve">                                        </w:t>
      </w:r>
    </w:p>
    <w:p w:rsidR="00EA3BD0" w:rsidRPr="009720DD" w:rsidRDefault="00EA3BD0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26" o:spid="_x0000_s1118" style="position:absolute;z-index:251649536;visibility:visible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171" o:spid="_x0000_s1119" style="position:absolute;z-index:25160550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kZBEFcYBAADMAwAADgAAAAAAAAAAAAAA&#10;AAAuAgAAZHJzL2Uyb0RvYy54bWxQSwECLQAUAAYACAAAACEAyu2iGNsAAAAJAQAADwAAAAAAAAAA&#10;AAAAAAAgBAAAZHJzL2Rvd25yZXYueG1sUEsFBgAAAAAEAAQA8wAAACgFAAAAAA==&#10;" strokecolor="#795d9b"/>
        </w:pict>
      </w:r>
    </w:p>
    <w:p w:rsidR="00EA3BD0" w:rsidRPr="009720DD" w:rsidRDefault="00EA3BD0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27" o:spid="_x0000_s1120" style="position:absolute;z-index:251650560;visibility:visible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rA33SOABAACYAwAADgAAAAAAAAAAAAAAAAAuAgAAZHJzL2Uyb0RvYy54bWxQSwECLQAU&#10;AAYACAAAACEAaAeYd9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177" o:spid="_x0000_s1121" style="position:absolute;z-index:25161164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syk9UcYBAADMAwAADgAAAAAAAAAAAAAA&#10;AAAuAgAAZHJzL2Uyb0RvYy54bWxQSwECLQAUAAYACAAAACEAyu2iGNsAAAAJAQAADwAAAAAAAAAA&#10;AAAAAAAgBAAAZHJzL2Rvd25yZXYueG1sUEsFBgAAAAAEAAQA8wAAACgFAAAAAA==&#10;" strokecolor="#795d9b"/>
        </w:pict>
      </w:r>
    </w:p>
    <w:p w:rsidR="00EA3BD0" w:rsidRPr="009720DD" w:rsidRDefault="00EA3BD0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28" o:spid="_x0000_s1122" style="position:absolute;z-index:251651584;visibility:visible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" strokecolor="#46aac5"/>
        </w:pict>
      </w:r>
      <w:r>
        <w:rPr>
          <w:noProof/>
          <w:lang w:eastAsia="tr-TR"/>
        </w:rPr>
        <w:pict>
          <v:line id="Düz Bağlayıcı 183" o:spid="_x0000_s1123" style="position:absolute;z-index:25161779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eu5/38YBAADMAwAADgAAAAAAAAAAAAAA&#10;AAAuAgAAZHJzL2Uyb0RvYy54bWxQSwECLQAUAAYACAAAACEAyu2iGNsAAAAJAQAADwAAAAAAAAAA&#10;AAAAAAAgBAAAZHJzL2Rvd25yZXYueG1sUEsFBgAAAAAEAAQA8wAAACgFAAAAAA==&#10;" strokecolor="#795d9b"/>
        </w:pict>
      </w:r>
    </w:p>
    <w:p w:rsidR="00EA3BD0" w:rsidRPr="009720DD" w:rsidRDefault="00EA3BD0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29" o:spid="_x0000_s1124" style="position:absolute;z-index:251652608;visibility:visible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nEr4u3wEAAJgDAAAOAAAAAAAAAAAAAAAAAC4CAABkcnMvZTJvRG9jLnhtbFBLAQItABQA&#10;BgAIAAAAIQDp6ILV3wAAAAkBAAAPAAAAAAAAAAAAAAAAADkEAABkcnMvZG93bnJldi54bWxQSwUG&#10;AAAAAAQABADzAAAARQUAAAAA&#10;" strokecolor="#46aac5"/>
        </w:pict>
      </w:r>
      <w:r>
        <w:rPr>
          <w:noProof/>
          <w:lang w:eastAsia="tr-TR"/>
        </w:rPr>
        <w:pict>
          <v:line id="Düz Bağlayıcı 189" o:spid="_x0000_s1125" style="position:absolute;z-index:25162393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HCX1E8YBAADMAwAADgAAAAAAAAAAAAAA&#10;AAAuAgAAZHJzL2Uyb0RvYy54bWxQSwECLQAUAAYACAAAACEAyu2iGNsAAAAJAQAADwAAAAAAAAAA&#10;AAAAAAAgBAAAZHJzL2Rvd25yZXYueG1sUEsFBgAAAAAEAAQA8wAAACgFAAAAAA==&#10;" strokecolor="#795d9b"/>
        </w:pict>
      </w:r>
    </w:p>
    <w:p w:rsidR="00EA3BD0" w:rsidRPr="009720DD" w:rsidRDefault="00EA3BD0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30" o:spid="_x0000_s1126" style="position:absolute;z-index:251653632;visibility:visible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+9r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BfljwdBH2vz88Y3dwum7huPpXpzuWUqSVYPHiirWdhumCP02JN2HNpj0JkXskO09nu2Vh8jECApC&#10;L+h5tUx0xa86HzC+lc6wtKm5VjYJhwr27zCORx+PJNi6O6U14VBpy4aaXy0XS84E0Ai1GiJtjSdR&#10;aDvOQHc0myKGzIhOqyZVp2IM3W6tA9sDzcfL2zfr9eV4qIdGjujVsiynOUGI710zwvPyEScVE01W&#10;9Bt/6nkD2I81OTUJ1zbdL/OIThKTu6OfabdzzTHbXKSIPn9mn0Y1zdfTmPZPf6jVA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iZfva+ABAACYAwAADgAAAAAAAAAAAAAAAAAuAgAAZHJzL2Uyb0RvYy54bWxQSwECLQAU&#10;AAYACAAAACEACdCj9t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195" o:spid="_x0000_s1127" style="position:absolute;z-index:25163008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R/mxgEAAMw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ro7p4/&#10;5syCoUvaffv6mb2A8xcNp/ONON+wfEhWDT42hLiy+zDvot+HrHuUweQ3KWJjsfe02ItjYmIKCoo+&#10;pOdpoavucD7E9AqdYfmj5VrZLBwaOL6OiWpR6m1KDmubY7mdqYHylU4ap8N3KEkTlVwXkjJNeKUD&#10;OwLNAQiBNj3KgohWW8rOMKm0XoD1n4FzfoZimbS/AS+IUtnZtICNsi78rnoa13PLcsq/dWDSnS24&#10;dt2pXE2xhkamKJzHO8/kj/sCv/sJt9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ot0f5sYBAADMAwAADgAAAAAAAAAAAAAA&#10;AAAuAgAAZHJzL2Uyb0RvYy54bWxQSwECLQAUAAYACAAAACEAyu2iGNsAAAAJAQAADwAAAAAAAAAA&#10;AAAAAAAgBAAAZHJzL2Rvd25yZXYueG1sUEsFBgAAAAAEAAQA8wAAACgFAAAAAA==&#10;" strokecolor="#795d9b"/>
        </w:pict>
      </w:r>
    </w:p>
    <w:p w:rsidR="00EA3BD0" w:rsidRPr="009720DD" w:rsidRDefault="00EA3BD0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231" o:spid="_x0000_s1128" style="position:absolute;z-index:251654656;visibility:visible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k02AjeABAACYAwAADgAAAAAAAAAAAAAAAAAuAgAAZHJzL2Uyb0RvYy54bWxQSwECLQAU&#10;AAYACAAAACEADJRxBN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201" o:spid="_x0000_s1129" style="position:absolute;z-index:25163622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Za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TXcqrP&#10;mQVDl7T79vUzewnnLxpO51txvmX5kKwafGwIcWX3Yd5Fvw9Z9yiDyW9SxMZi72mxF8fExBQUFH1M&#10;z/Onma66x/kQ02t0huWPlmtls3Bo4Pgmpin1LiWHtc2x3M7UQPlKJ43T4XuUpIlKrgtJmSa80oEd&#10;geYAhECbnswdaEvZGSaV1guw/jNwzs9QLJP2N+AFUSo7mxawUdaF31VPY7kDMk1O+XcOTLqzBTeu&#10;O5WrKdbQyBSP5/HOM/njvsDvf8Ltd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uJUZaxQEAAMwDAAAOAAAAAAAAAAAAAAAA&#10;AC4CAABkcnMvZTJvRG9jLnhtbFBLAQItABQABgAIAAAAIQDK7aIY2wAAAAkBAAAPAAAAAAAAAAAA&#10;AAAAAB8EAABkcnMvZG93bnJldi54bWxQSwUGAAAAAAQABADzAAAAJwUAAAAA&#10;" strokecolor="#795d9b"/>
        </w:pict>
      </w:r>
    </w:p>
    <w:p w:rsidR="00EA3BD0" w:rsidRDefault="00EA3BD0" w:rsidP="00BF25F5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line id="Düz Bağlayıcı 232" o:spid="_x0000_s1130" style="position:absolute;z-index:251655680;visibility:visible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F8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xYIzC4Y+0ubnj2/sFk7fNRxP9+J0z1KSrBo8VlSxttswRei3Iek+tMGkNylih2zv8WyvPEQmRlAQ&#10;ekHPq2WiK37V+YDxrXSGpU3NtbJJOFSwf4dxPPp4JMHW3SmtCYdKWzbU/Gq5WHImgEao1RBpazyJ&#10;QttxBrqj2RQxZEZ0WjWpOhVj6HZrHdgeaD5e3r5Zry/HQz00ckSvlmU5zQlCfO+aEZ6XjzipmGiy&#10;ot/4U88bwH6syalJuLbpfplHdJKY3B39TLuda47Z5iJF9Pkz+zSqab6exrR/+kOtH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/CVBfOABAACYAwAADgAAAAAAAAAAAAAAAAAuAgAAZHJzL2Uyb0RvYy54bWxQSwECLQAU&#10;AAYACAAAACEAVFW+Qd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207" o:spid="_x0000_s1131" style="position:absolute;z-index:25164236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jJw/HsYBAADMAwAADgAAAAAAAAAAAAAA&#10;AAAuAgAAZHJzL2Uyb0RvYy54bWxQSwECLQAUAAYACAAAACEAyu2iGNsAAAAJAQAADwAAAAAAAAAA&#10;AAAAAAAgBAAAZHJzL2Rvd25yZXYueG1sUEsFBgAAAAAEAAQA8wAAACgFAAAAAA==&#10;" strokecolor="#795d9b"/>
        </w:pic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EA3BD0" w:rsidRDefault="00EA3BD0" w:rsidP="00817E89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line id="Düz Bağlayıcı 233" o:spid="_x0000_s1132" style="position:absolute;z-index:251656704;visibility:visible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y6a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2&#10;n3N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5v8umuABAACYAwAADgAAAAAAAAAAAAAAAAAuAgAAZHJzL2Uyb0RvYy54bWxQSwECLQAU&#10;AAYACAAAACEAM0QY5d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219" o:spid="_x0000_s1133" style="position:absolute;z-index:25164851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LPP918YBAADMAwAADgAAAAAAAAAAAAAA&#10;AAAuAgAAZHJzL2Uyb0RvYy54bWxQSwECLQAUAAYACAAAACEAyu2iGNsAAAAJAQAADwAAAAAAAAAA&#10;AAAAAAAgBAAAZHJzL2Rvd25yZXYueG1sUEsFBgAAAAAEAAQA8wAAACgFAAAAAA==&#10;" strokecolor="#795d9b"/>
        </w:pic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EA3BD0" w:rsidRDefault="00EA3BD0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</w:t>
      </w:r>
    </w:p>
    <w:p w:rsidR="00EA3BD0" w:rsidRPr="00F8088D" w:rsidRDefault="00EA3BD0" w:rsidP="00817E89">
      <w:pPr>
        <w:rPr>
          <w:rFonts w:ascii="Hand writing Mutlu" w:hAnsi="Hand writing Mutlu"/>
          <w:b/>
          <w:color w:val="002060"/>
          <w:sz w:val="36"/>
        </w:rPr>
      </w:pPr>
      <w:r>
        <w:rPr>
          <w:rFonts w:ascii="Hand writing Mutlu" w:hAnsi="Hand writing Mutlu"/>
          <w:b/>
          <w:color w:val="002060"/>
          <w:sz w:val="36"/>
        </w:rPr>
        <w:t xml:space="preserve">    Okul Müdürü</w:t>
      </w:r>
    </w:p>
    <w:p w:rsidR="00EA3BD0" w:rsidRPr="00F8088D" w:rsidRDefault="00EA3BD0" w:rsidP="00E612BC">
      <w:pPr>
        <w:ind w:left="-142"/>
        <w:rPr>
          <w:rFonts w:ascii="Hand writing Mutlu" w:hAnsi="Hand writing Mutlu"/>
          <w:b/>
          <w:color w:val="002060"/>
          <w:sz w:val="36"/>
        </w:rPr>
      </w:pPr>
      <w:r>
        <w:rPr>
          <w:rFonts w:ascii="Hand writing Mutlu" w:hAnsi="Hand writing Mutlu"/>
          <w:b/>
          <w:color w:val="002060"/>
          <w:sz w:val="36"/>
        </w:rPr>
        <w:t>Ümit okula müdür oldu</w:t>
      </w:r>
      <w:r w:rsidRPr="00F8088D">
        <w:rPr>
          <w:rFonts w:ascii="Hand writing Mutlu" w:hAnsi="Hand writing Mutlu"/>
          <w:b/>
          <w:color w:val="002060"/>
          <w:sz w:val="36"/>
        </w:rPr>
        <w:t xml:space="preserve">  </w:t>
      </w:r>
      <w:r w:rsidRPr="00F8088D">
        <w:rPr>
          <w:rFonts w:ascii="Hand writing Mutlu" w:hAnsi="Hand writing Mutlu"/>
          <w:b/>
          <w:color w:val="002060"/>
          <w:sz w:val="32"/>
        </w:rPr>
        <w:t xml:space="preserve">                                 </w:t>
      </w:r>
      <w:r w:rsidRPr="00F8088D">
        <w:rPr>
          <w:rFonts w:ascii="Hand writing Mutlu" w:hAnsi="Hand writing Mutlu"/>
          <w:b/>
          <w:color w:val="002060"/>
          <w:sz w:val="36"/>
        </w:rPr>
        <w:t xml:space="preserve">  </w:t>
      </w:r>
      <w:r>
        <w:rPr>
          <w:rFonts w:ascii="Hand writing Mutlu" w:hAnsi="Hand writing Mutlu"/>
          <w:b/>
          <w:color w:val="002060"/>
          <w:sz w:val="36"/>
        </w:rPr>
        <w:t>Ümit çok mutlu oldu.</w:t>
      </w:r>
      <w:r w:rsidRPr="00F8088D">
        <w:rPr>
          <w:rFonts w:ascii="Hand writing Mutlu" w:hAnsi="Hand writing Mutlu"/>
          <w:b/>
          <w:color w:val="002060"/>
          <w:sz w:val="36"/>
        </w:rPr>
        <w:t xml:space="preserve">                                      </w:t>
      </w:r>
      <w:r>
        <w:rPr>
          <w:rFonts w:ascii="Hand writing Mutlu" w:hAnsi="Hand writing Mutlu"/>
          <w:b/>
          <w:color w:val="002060"/>
          <w:sz w:val="36"/>
        </w:rPr>
        <w:t>Ünal, Ümit</w:t>
      </w:r>
      <w:r>
        <w:rPr>
          <w:rFonts w:ascii="Times New Roman" w:hAnsi="Times New Roman"/>
          <w:b/>
          <w:color w:val="002060"/>
          <w:sz w:val="36"/>
        </w:rPr>
        <w:t>’</w:t>
      </w:r>
      <w:r>
        <w:rPr>
          <w:rFonts w:ascii="Hand writing Mutlu" w:hAnsi="Hand writing Mutlu"/>
          <w:b/>
          <w:color w:val="002060"/>
          <w:sz w:val="36"/>
        </w:rPr>
        <w:t>i tebrik etti</w:t>
      </w:r>
      <w:r w:rsidRPr="00F8088D">
        <w:rPr>
          <w:rFonts w:ascii="Hand writing Mutlu" w:hAnsi="Hand writing Mutlu"/>
          <w:b/>
          <w:color w:val="002060"/>
          <w:sz w:val="36"/>
        </w:rPr>
        <w:t xml:space="preserve">                             </w:t>
      </w:r>
      <w:r>
        <w:rPr>
          <w:rFonts w:ascii="Hand writing Mutlu" w:hAnsi="Hand writing Mutlu"/>
          <w:b/>
          <w:color w:val="002060"/>
          <w:sz w:val="36"/>
        </w:rPr>
        <w:t xml:space="preserve">     Ümit, Ünal</w:t>
      </w:r>
      <w:r>
        <w:rPr>
          <w:rFonts w:ascii="Times New Roman" w:hAnsi="Times New Roman"/>
          <w:b/>
          <w:color w:val="002060"/>
          <w:sz w:val="36"/>
        </w:rPr>
        <w:t>’</w:t>
      </w:r>
      <w:r>
        <w:rPr>
          <w:rFonts w:ascii="Hand writing Mutlu" w:hAnsi="Hand writing Mutlu"/>
          <w:b/>
          <w:color w:val="002060"/>
          <w:sz w:val="36"/>
        </w:rPr>
        <w:t>a teşekkür etti</w:t>
      </w:r>
      <w:r w:rsidRPr="00F8088D">
        <w:rPr>
          <w:rFonts w:ascii="Hand writing Mutlu" w:hAnsi="Hand writing Mutlu"/>
          <w:b/>
          <w:color w:val="002060"/>
          <w:sz w:val="36"/>
        </w:rPr>
        <w:t xml:space="preserve">                                        </w:t>
      </w:r>
      <w:r>
        <w:rPr>
          <w:rFonts w:ascii="Hand writing Mutlu" w:hAnsi="Hand writing Mutlu"/>
          <w:b/>
          <w:color w:val="002060"/>
          <w:sz w:val="36"/>
        </w:rPr>
        <w:t xml:space="preserve">Müdür odası çok büyük </w:t>
      </w:r>
      <w:r w:rsidRPr="00F8088D">
        <w:rPr>
          <w:rFonts w:ascii="Hand writing Mutlu" w:hAnsi="Hand writing Mutlu"/>
          <w:b/>
          <w:color w:val="002060"/>
          <w:sz w:val="36"/>
        </w:rPr>
        <w:t xml:space="preserve">                                     </w:t>
      </w:r>
      <w:r>
        <w:rPr>
          <w:rFonts w:ascii="Hand writing Mutlu" w:hAnsi="Hand writing Mutlu"/>
          <w:b/>
          <w:color w:val="002060"/>
          <w:sz w:val="36"/>
        </w:rPr>
        <w:t xml:space="preserve">    Duvarda Atatürk resmi </w:t>
      </w:r>
      <w:r w:rsidRPr="00F8088D">
        <w:rPr>
          <w:rFonts w:ascii="Hand writing Mutlu" w:hAnsi="Hand writing Mutlu"/>
          <w:b/>
          <w:color w:val="002060"/>
          <w:sz w:val="36"/>
        </w:rPr>
        <w:t xml:space="preserve">                        </w:t>
      </w:r>
      <w:r>
        <w:rPr>
          <w:rFonts w:ascii="Hand writing Mutlu" w:hAnsi="Hand writing Mutlu"/>
          <w:b/>
          <w:color w:val="002060"/>
          <w:sz w:val="36"/>
        </w:rPr>
        <w:t xml:space="preserve">       İstiklal Marşı var.</w:t>
      </w:r>
      <w:r w:rsidRPr="00F8088D">
        <w:rPr>
          <w:rFonts w:ascii="Hand writing Mutlu" w:hAnsi="Hand writing Mutlu"/>
          <w:b/>
          <w:color w:val="002060"/>
          <w:sz w:val="36"/>
        </w:rPr>
        <w:t xml:space="preserve">                                   </w:t>
      </w:r>
      <w:r>
        <w:rPr>
          <w:rFonts w:ascii="Hand writing Mutlu" w:hAnsi="Hand writing Mutlu"/>
          <w:b/>
          <w:color w:val="002060"/>
          <w:sz w:val="36"/>
        </w:rPr>
        <w:t>Ümit odasını çok sevdi</w:t>
      </w:r>
      <w:r w:rsidRPr="00F8088D">
        <w:rPr>
          <w:rFonts w:ascii="Hand writing Mutlu" w:hAnsi="Hand writing Mutlu"/>
          <w:b/>
          <w:color w:val="002060"/>
          <w:sz w:val="36"/>
        </w:rPr>
        <w:t>.</w:t>
      </w:r>
    </w:p>
    <w:p w:rsidR="00EA3BD0" w:rsidRPr="00F8088D" w:rsidRDefault="00EA3BD0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236" o:spid="_x0000_s1134" style="position:absolute;z-index:251707904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2DFZfxwEAAMYDAAAOAAAAAAAAAAAA&#10;AAAAAC4CAABkcnMvZTJvRG9jLnhtbFBLAQItABQABgAIAAAAIQD3ndNT3AAAAAoBAAAPAAAAAAAA&#10;AAAAAAAAACE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37" o:spid="_x0000_s1135" style="position:absolute;z-index:251712000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z4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6p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CaAbPj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38" o:spid="_x0000_s1136" style="position:absolute;z-index:251710976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mWygEAAM0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tY4KsM0Dmn388c3cs1O3xUbTg/89ECSE1vVuVAh4sbs/fQKbu+T7l54nb6oiPS5vcPcXugj4Whc&#10;ry/LyxKnwM++4hHofIi3YDVJl5oqaZJyVrHj+xAxGYaeQ5JZmWRL9YwV5FscFIzOTyBQFOZcZpK8&#10;TnCjPDkyXATGOZi4ToqQVhmMTjAhlZqB5f+BU3yCQl61p4BnRM5sTZzBWhrr/5U99supZDHGnzsw&#10;6k4tuLfNkGeTW4M7kxVO+52W8vd3hj/+hdtf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Jg1GZb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39" o:spid="_x0000_s1137" style="position:absolute;z-index:251709952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sI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2h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evqbCMkBAADNAwAADgAAAAAA&#10;AAAAAAAAAAAuAgAAZHJzL2Uyb0RvYy54bWxQSwECLQAUAAYACAAAACEAF1ab2d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40" o:spid="_x0000_s1138" style="position:absolute;z-index:251708928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05HxA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PkXTkfEAQAAxgMAAA4AAAAAAAAAAAAA&#10;AAAALgIAAGRycy9lMm9Eb2MueG1sUEsBAi0AFAAGAAgAAAAhAF3er7jeAAAACg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41" o:spid="_x0000_s1139" style="position:absolute;z-index:25166387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AcIUXXHAQAAzAMAAA4AAAAAAAAAAAAA&#10;AAAALgIAAGRycy9lMm9Eb2MueG1sUEsBAi0AFAAGAAgAAAAhAMrtohjbAAAACQEAAA8AAAAAAAAA&#10;AAAAAAAAIQQAAGRycy9kb3ducmV2LnhtbFBLBQYAAAAABAAEAPMAAAApBQAAAAA=&#10;" strokecolor="#795d9b"/>
        </w:pict>
      </w:r>
      <w:r>
        <w:rPr>
          <w:noProof/>
          <w:lang w:eastAsia="tr-TR"/>
        </w:rPr>
        <w:pict>
          <v:line id="Düz Bağlayıcı 242" o:spid="_x0000_s1140" style="position:absolute;z-index:251662848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" strokecolor="#40a7c2"/>
        </w:pict>
      </w:r>
      <w:r>
        <w:rPr>
          <w:noProof/>
          <w:lang w:eastAsia="tr-TR"/>
        </w:rPr>
        <w:pict>
          <v:line id="Düz Bağlayıcı 243" o:spid="_x0000_s1141" style="position:absolute;z-index:251658752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UpUas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44" o:spid="_x0000_s1142" style="position:absolute;z-index:251661824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qvygEAAM0DAAAOAAAAZHJzL2Uyb0RvYy54bWysU82O0zAQviPtO1i+06TtC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aSDqv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45" o:spid="_x0000_s1143" style="position:absolute;z-index:251660800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HiHuDH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46" o:spid="_x0000_s1144" style="position:absolute;z-index:251659776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fgfxgEAAMYDAAAOAAAAZHJzL2Uyb0RvYy54bWysU82O0zAQviPxDpbvNGkXrd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5pkK1SvZGSaV1hOwfhx4ys9QLDv2FPCEKJ2dTRPYKOvC37qn4TyyPOafFTjyzhLc&#10;uW4sj1KkoWUpDE+LnbfxV7/AH36/1U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LXR+B/GAQAAxgMAAA4AAAAAAAAA&#10;AAAAAAAALgIAAGRycy9lMm9Eb2MueG1sUEsBAi0AFAAGAAgAAAAhALrh7pjfAAAACQEAAA8AAAAA&#10;AAAAAAAAAAAAIAQAAGRycy9kb3ducmV2LnhtbFBLBQYAAAAABAAEAPMAAAAsBQAAAAA=&#10;" strokecolor="#4579b8"/>
        </w:pict>
      </w:r>
    </w:p>
    <w:p w:rsidR="00EA3BD0" w:rsidRPr="00F8088D" w:rsidRDefault="00EA3BD0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247" o:spid="_x0000_s1145" style="position:absolute;z-index:251714048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j3LJ1xwEAAMYDAAAOAAAAAAAAAAAA&#10;AAAAAC4CAABkcnMvZTJvRG9jLnhtbFBLAQItABQABgAIAAAAIQD3ndNT3AAAAAoBAAAPAAAAAAAA&#10;AAAAAAAAACE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48" o:spid="_x0000_s1146" style="position:absolute;z-index:251717120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E+A97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49" o:spid="_x0000_s1147" style="position:absolute;z-index:251716096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FAygEAAM0DAAAOAAAAZHJzL2Uyb0RvYy54bWysU0tu2zAQ3RfIHQjuY8lOUd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5drSgzT+Ei7Xz+/kzfs9EOx4XTHT3ckBdGqzoUKETdm76dTcHufdPfC6/RFRaTP9g6zvdBHwvHy&#10;6mpdrkt8BX6OFfdA50N8B1aTtKmpkiYpZxU7vg8Ri2HqOSVdK5PuUj9jB3kXBwVj8BMIFIU1l5kk&#10;jxPcKE+ODAeBcQ4mrpIipFUGsxNMSKVmYPk4cMpPUMij9hTwjMiVrYkzWEtj/UPVY7+cWhZj/tmB&#10;UXey4NY2Q36bbA3OTFY4zXcayj/PGX7/F25/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IPxgUD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50" o:spid="_x0000_s1148" style="position:absolute;z-index:251715072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G/xAEAAMYDAAAOAAAAZHJzL2Uyb0RvYy54bWysU82O0zAQviPxDpbvNGlXID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Eyggb/EAQAAxgMAAA4AAAAAAAAAAAAA&#10;AAAALgIAAGRycy9lMm9Eb2MueG1sUEsBAi0AFAAGAAgAAAAhAF3er7jeAAAACg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51" o:spid="_x0000_s1149" style="position:absolute;z-index:251718144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FcbUH7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52" o:spid="_x0000_s1150" style="position:absolute;z-index:25167001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F50KsYBAADM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253" o:spid="_x0000_s1151" style="position:absolute;z-index:251668992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Mt+YL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54" o:spid="_x0000_s1152" style="position:absolute;z-index:251664896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cAgmoccBAADGAwAADgAAAAAAAAAA&#10;AAAAAAAuAgAAZHJzL2Uyb0RvYy54bWxQSwECLQAUAAYACAAAACEAHXvCGN0AAAAJ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55" o:spid="_x0000_s1153" style="position:absolute;z-index:251667968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aPygEAAM0DAAAOAAAAZHJzL2Uyb0RvYy54bWysU82O0zAQviPtO1i+06StF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DowDaP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56" o:spid="_x0000_s1154" style="position:absolute;z-index:251666944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ofrygEAAM0DAAAOAAAAZHJzL2Uyb0RvYy54bWysU81u1DAQviP1HSzf2WS3oqL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s0F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P4ah+v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57" o:spid="_x0000_s1155" style="position:absolute;z-index:251665920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N26LkrGAQAAxgMAAA4AAAAAAAAA&#10;AAAAAAAALgIAAGRycy9lMm9Eb2MueG1sUEsBAi0AFAAGAAgAAAAhALrh7pjfAAAACQEAAA8AAAAA&#10;AAAAAAAAAAAAIAQAAGRycy9kb3ducmV2LnhtbFBLBQYAAAAABAAEAPMAAAAsBQAAAAA=&#10;" strokecolor="#4579b8"/>
        </w:pict>
      </w:r>
    </w:p>
    <w:p w:rsidR="00EA3BD0" w:rsidRPr="00F8088D" w:rsidRDefault="00EA3BD0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258" o:spid="_x0000_s1156" style="position:absolute;z-index:251720192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OiESxD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59" o:spid="_x0000_s1157" style="position:absolute;z-index:251723264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BO2D/7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60" o:spid="_x0000_s1158" style="position:absolute;z-index:251722240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61" o:spid="_x0000_s1159" style="position:absolute;z-index:251721216;visibility:visible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rnAxA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1&#10;veTMgqFH2n77+pm9gOMXDdPxQRwfWA6SVIOPDSHu7C6cveh3IfMeZTD5S4zYWOSdZnlxTEzQ5dXV&#10;TX1T0yuIS6x6BPoQ0yt0huVDy7WymTk0cHgdEzWj1EsKOXmQU+tySpPGnKztO5TEhpotC7rsEd7p&#10;wA5AGwBCoE2FCtUr2RkmldYzsP4z8JyfoVh27G/AM6J0djbNYKOsC7/rnsbLyPKUf1HgxDtLcO+6&#10;qTxKkYaWpSh2Xuy8jT/6Bf74+22+Aw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APornAxAEAAMYDAAAOAAAAAAAAAAAA&#10;AAAAAC4CAABkcnMvZTJvRG9jLnhtbFBLAQItABQABgAIAAAAIQDLEXB83wAAAAoBAAAPAAAAAAAA&#10;AAAAAAAAAB4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62" o:spid="_x0000_s1160" style="position:absolute;z-index:251724288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M/V9tD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63" o:spid="_x0000_s1161" style="position:absolute;z-index:25167616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7YpKs8YBAADM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264" o:spid="_x0000_s1162" style="position:absolute;z-index:251675136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KIfA7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65" o:spid="_x0000_s1163" style="position:absolute;z-index:251671040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zCh7e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66" o:spid="_x0000_s1164" style="position:absolute;z-index:251674112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B+WCPv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67" o:spid="_x0000_s1165" style="position:absolute;z-index:251673088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6FxygEAAM0DAAAOAAAAZHJzL2Uyb0RvYy54bWysU81u1DAQviP1HSzf2WS3UqH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uIN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JyXoXH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68" o:spid="_x0000_s1166" style="position:absolute;z-index:251672064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/Ys5BcUBAADGAwAADgAAAAAAAAAA&#10;AAAAAAAuAgAAZHJzL2Uyb0RvYy54bWxQSwECLQAUAAYACAAAACEAuuHumN8AAAAJAQAADwAAAAAA&#10;AAAAAAAAAAAfBAAAZHJzL2Rvd25yZXYueG1sUEsFBgAAAAAEAAQA8wAAACsFAAAAAA==&#10;" strokecolor="#4579b8"/>
        </w:pict>
      </w:r>
    </w:p>
    <w:p w:rsidR="00EA3BD0" w:rsidRPr="00F8088D" w:rsidRDefault="00EA3BD0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269" o:spid="_x0000_s1167" style="position:absolute;z-index:251726336;visibility:visible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KuGc2/GAQAAxgMAAA4AAAAAAAAAAAAA&#10;AAAALgIAAGRycy9lMm9Eb2MueG1sUEsBAi0AFAAGAAgAAAAhAEmXFWv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270" o:spid="_x0000_s1168" style="position:absolute;z-index:251729408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q2ISZ8kBAADNAwAADgAAAAAA&#10;AAAAAAAAAAAuAgAAZHJzL2Uyb0RvYy54bWxQSwECLQAUAAYACAAAACEAIccx294AAAAK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71" o:spid="_x0000_s1169" style="position:absolute;z-index:251728384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mtkPn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72" o:spid="_x0000_s1170" style="position:absolute;z-index:251727360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cdi0U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73" o:spid="_x0000_s1171" style="position:absolute;z-index:251730432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sD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+o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HiSuwP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74" o:spid="_x0000_s1172" style="position:absolute;z-index:25168230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LryPpTHAQAAzAMAAA4AAAAAAAAAAAAA&#10;AAAALgIAAGRycy9lMm9Eb2MueG1sUEsBAi0AFAAGAAgAAAAhAMrtohjbAAAACQEAAA8AAAAAAAAA&#10;AAAAAAAAIQQAAGRycy9kb3ducmV2LnhtbFBLBQYAAAAABAAEAPMAAAApBQAAAAA=&#10;" strokecolor="#795d9b"/>
        </w:pict>
      </w:r>
      <w:r>
        <w:rPr>
          <w:noProof/>
          <w:lang w:eastAsia="tr-TR"/>
        </w:rPr>
        <w:pict>
          <v:line id="Düz Bağlayıcı 275" o:spid="_x0000_s1173" style="position:absolute;z-index:251681280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" strokecolor="#40a7c2"/>
        </w:pict>
      </w:r>
      <w:r>
        <w:rPr>
          <w:noProof/>
          <w:lang w:eastAsia="tr-TR"/>
        </w:rPr>
        <w:pict>
          <v:line id="Düz Bağlayıcı 276" o:spid="_x0000_s1174" style="position:absolute;z-index:251677184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ooKxwEAAMYDAAAOAAAAZHJzL2Uyb0RvYy54bWysU82O0zAQviPxDpbvNGlXWt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ChWqV7IzTCqtJ2D9OPCUn6FYduwp4AlROjubJrBR1oW/dU/DPKtPI8tj/lmBI+8s&#10;wZ3rxvIoRRpalpJ+Wuy8jb/6Bf7w+61+Ag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oN6KCscBAADGAwAADgAAAAAAAAAA&#10;AAAAAAAuAgAAZHJzL2Uyb0RvYy54bWxQSwECLQAUAAYACAAAACEAHXvCGN0AAAAJ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77" o:spid="_x0000_s1175" style="position:absolute;z-index:251680256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C/PygEAAM0DAAAOAAAAZHJzL2Uyb0RvYy54bWysU82O0zAQviPtO1i+06StxLJ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AM0C/P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78" o:spid="_x0000_s1176" style="position:absolute;z-index:251679232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4Xyn2skBAADNAwAADgAAAAAA&#10;AAAAAAAAAAAuAgAAZHJzL2Uyb0RvYy54bWxQSwECLQAUAAYACAAAACEAD8rJFd4AAAAJ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79" o:spid="_x0000_s1177" style="position:absolute;z-index:251678208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leDvUMUBAADGAwAADgAAAAAAAAAA&#10;AAAAAAAuAgAAZHJzL2Uyb0RvYy54bWxQSwECLQAUAAYACAAAACEAuuHumN8AAAAJAQAADwAAAAAA&#10;AAAAAAAAAAAfBAAAZHJzL2Rvd25yZXYueG1sUEsFBgAAAAAEAAQA8wAAACsFAAAAAA==&#10;" strokecolor="#4579b8"/>
        </w:pict>
      </w:r>
    </w:p>
    <w:p w:rsidR="00EA3BD0" w:rsidRPr="00F8088D" w:rsidRDefault="00EA3BD0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280" o:spid="_x0000_s1178" style="position:absolute;z-index:251735552;visibility:visible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DRdzOqyQEAAM0DAAAOAAAA&#10;AAAAAAAAAAAAAC4CAABkcnMvZTJvRG9jLnhtbFBLAQItABQABgAIAAAAIQCIuacq4AAAAAoBAAAP&#10;AAAAAAAAAAAAAAAAACM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81" o:spid="_x0000_s1179" style="position:absolute;z-index:251732480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BVbGHTxwEAAMYDAAAOAAAAAAAAAAAA&#10;AAAAAC4CAABkcnMvZTJvRG9jLnhtbFBLAQItABQABgAIAAAAIQD3ndNT3AAAAAoBAAAPAAAAAAAA&#10;AAAAAAAAACE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82" o:spid="_x0000_s1180" style="position:absolute;z-index:251734528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5uz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Wr66&#10;XnFmwdCQtt++fmYv4PRFw/H0IE4PLDupVYOPDSHu7C6cX9HvQtY9ymDylxSxsbT3OLcXx8QEGa+u&#10;buqbmqYgLr7qEehDTK/QGZYvLdfKZuXQwOF1TJSMQi8h2axttuV6pgrKLR01Ts53KEkU5VwWkrJO&#10;eKcDOwAtAgiBNhVFRKstRWeYVFrPwPrPwHN8hmJZtb8Bz4iS2dk0g42yLvwuexqXeQhUspziLx2Y&#10;dOcW3LvuWGZTWkM7U8LP+52X8sd3gT/+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0nm7P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83" o:spid="_x0000_s1181" style="position:absolute;z-index:251733504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lAnCV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84" o:spid="_x0000_s1182" style="position:absolute;z-index:251736576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JG7Uz7BAQAAxQMAAA4AAAAAAAAAAAAAAAAA&#10;LgIAAGRycy9lMm9Eb2MueG1sUEsBAi0AFAAGAAgAAAAhAInDk73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85" o:spid="_x0000_s1183" style="position:absolute;z-index:25168844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MBQOXzHAQAAzAMAAA4AAAAAAAAAAAAA&#10;AAAALgIAAGRycy9lMm9Eb2MueG1sUEsBAi0AFAAGAAgAAAAhAMrtohjbAAAACQEAAA8AAAAAAAAA&#10;AAAAAAAAIQQAAGRycy9kb3ducmV2LnhtbFBLBQYAAAAABAAEAPMAAAApBQAAAAA=&#10;" strokecolor="#795d9b"/>
        </w:pict>
      </w:r>
      <w:r>
        <w:rPr>
          <w:noProof/>
          <w:lang w:eastAsia="tr-TR"/>
        </w:rPr>
        <w:pict>
          <v:line id="Düz Bağlayıcı 286" o:spid="_x0000_s1184" style="position:absolute;z-index:251687424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WN+sL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87" o:spid="_x0000_s1185" style="position:absolute;z-index:251683328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GarXi8cBAADGAwAADgAAAAAAAAAA&#10;AAAAAAAuAgAAZHJzL2Uyb0RvYy54bWxQSwECLQAUAAYACAAAACEAHXvCGN0AAAAJ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88" o:spid="_x0000_s1186" style="position:absolute;z-index:251686400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DLB30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89" o:spid="_x0000_s1187" style="position:absolute;z-index:251685376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GHjn2r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290" o:spid="_x0000_s1188" style="position:absolute;z-index:251684352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RBxAEAAMYDAAAOAAAAZHJzL2Uyb0RvYy54bWysU82O0zAQviPxDpbvNGlXQjR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sX&#10;S9LHgqFH2vz4/pW9huM3DePxXhzvWQ6SVAcfG0Lc2G04e9FvQ+Y9yGDylxixocg7TvLikJigy6ur&#10;Zb2sqYu4xKoHoA8xvUVnWD60XCubmUMD+3cxUTNKvaSQkwc5tS6nNGrMydp+RElsqNm8oMse4Y0O&#10;bA+0ASAE2jTPVKheyc4wqbSegPW/gef8DMWyY48BT4jS2dk0gY2yLvytexouI8tT/kWBE+8swZ3r&#10;xvIoRRpalsLwvNh5G3/1C/zh91v/B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21uRBxAEAAMYDAAAOAAAAAAAAAAAA&#10;AAAAAC4CAABkcnMvZTJvRG9jLnhtbFBLAQItABQABgAIAAAAIQC64e6Y3wAAAAkBAAAPAAAAAAAA&#10;AAAAAAAAAB4EAABkcnMvZG93bnJldi54bWxQSwUGAAAAAAQABADzAAAAKgUAAAAA&#10;" strokecolor="#4579b8"/>
        </w:pict>
      </w:r>
    </w:p>
    <w:p w:rsidR="00EA3BD0" w:rsidRPr="00F8088D" w:rsidRDefault="00EA3BD0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291" o:spid="_x0000_s1189" style="position:absolute;z-index:251738624;visibility:visible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92" o:spid="_x0000_s1190" style="position:absolute;z-index:251741696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UN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i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rWAVDckBAADNAwAADgAAAAAA&#10;AAAAAAAAAAAuAgAAZHJzL2Uyb0RvYy54bWxQSwECLQAUAAYACAAAACEAIccx294AAAAK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93" o:spid="_x0000_s1191" style="position:absolute;z-index:251740672;visibility:visible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5eT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m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T6+Xk8kBAADNAwAADgAAAAAA&#10;AAAAAAAAAAAuAgAAZHJzL2Uyb0RvYy54bWxQSwECLQAUAAYACAAAACEALNQF/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94" o:spid="_x0000_s1192" style="position:absolute;z-index:251739648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BrxCY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95" o:spid="_x0000_s1193" style="position:absolute;z-index:251742720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" strokecolor="#40a7c2"/>
        </w:pict>
      </w:r>
      <w:r>
        <w:rPr>
          <w:noProof/>
          <w:lang w:eastAsia="tr-TR"/>
        </w:rPr>
        <w:pict>
          <v:line id="Düz Bağlayıcı 296" o:spid="_x0000_s1194" style="position:absolute;z-index:25169459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wYcI8YBAADM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297" o:spid="_x0000_s1195" style="position:absolute;z-index:251693568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LKtxH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298" o:spid="_x0000_s1196" style="position:absolute;z-index:251689472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i7uxgEAAMY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JGZcHQkDY/vn9lr+D0TcPxdC9O9yw7SaqDjw0hbu02jFb025B5DzKY/CVGbCjyHid5cUhM0OPV&#10;1bJe1jQFcfFVD0AfYnqDzrB8ablWNjOHBvZvY6JiFHoJISM3ci5dbumoMQdr+wElsaFi84Iue4S3&#10;OrA90AaAEGjTdaZC+Up0hkml9QSsHweO8RmKZceeAp4QpbKzaQIbZV34W/U0zMeW5Tn+osCZd5bg&#10;znXHMpQiDS1LYTgudt7GX+0Cf/j91j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S8i7u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299" o:spid="_x0000_s1197" style="position:absolute;z-index:251692544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HU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h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PGkEdT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00" o:spid="_x0000_s1198" style="position:absolute;z-index:251691520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q0vyAEAAM0DAAAOAAAAZHJzL2Uyb0RvYy54bWysU0tu2zAQ3RfIHQjua8k2UD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yX6Y5jGR9r9/PGNXLPTd8WG0wM/PZAURKs6FypE3Ji9n07B7X3S3Quv0xcVkT7bO8z2Qh8Jx8v1&#10;+rK8TFX4OVY8Ap0P8RasJmlTUyVNUs4qdnwfIhbD1HNKulYm3aV+xg7yLg4KxuAnECgKay4zSR4n&#10;uFGeHBkOAuMcTFwlRUirDGYnmJBKzcDy/8ApP0Ehj9pTwDMiV7YmzmAtjfX/qh775dSyGPPPDoy6&#10;kwX3thny22RrcGaywmm+01D+fs7wx79w+ws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aMq0vyAEAAM0DAAAOAAAAAAAA&#10;AAAAAAAAAC4CAABkcnMvZTJvRG9jLnhtbFBLAQItABQABgAIAAAAIQAPyskV3gAAAAk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01" o:spid="_x0000_s1199" style="position:absolute;z-index:251690496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GkXgExAEAAMYDAAAOAAAAAAAAAAAA&#10;AAAAAC4CAABkcnMvZTJvRG9jLnhtbFBLAQItABQABgAIAAAAIQC64e6Y3wAAAAkBAAAPAAAAAAAA&#10;AAAAAAAAAB4EAABkcnMvZG93bnJldi54bWxQSwUGAAAAAAQABADzAAAAKgUAAAAA&#10;" strokecolor="#4579b8"/>
        </w:pict>
      </w:r>
    </w:p>
    <w:p w:rsidR="00EA3BD0" w:rsidRPr="00F8088D" w:rsidRDefault="00EA3BD0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noProof/>
          <w:lang w:eastAsia="tr-TR"/>
        </w:rPr>
        <w:pict>
          <v:line id="Düz Bağlayıcı 302" o:spid="_x0000_s1200" style="position:absolute;z-index:251744768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Dv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WS84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GsjcO/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03" o:spid="_x0000_s1201" style="position:absolute;z-index:251747840;visibility:visible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BxL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1/JV&#10;veLMgqEhbb99/cxewumLhvH0IE4PLDupVUcfG0Lc2l04v6Lfhax7kMHkLyliQ2nvOLcXh8QEGVer&#10;6/q6pimIi696BPoQ02t0huVLy7WyWTk0cHgTEyWj0EtINmubbbmeqYJyS6PGyfkeJYminMtCUtYJ&#10;b3VgB6BFACHQpqKIaLWl6AyTSusZWP8ZeI7PUCyr9jfgGVEyO5tmsFHWhd9lT8MyD4FKllP8pQOT&#10;7tyCe9eNZTalNbQzJfy833kpf3wX+ONfuPkO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M6BxLyQEAAM0DAAAOAAAA&#10;AAAAAAAAAAAAAC4CAABkcnMvZTJvRG9jLnhtbFBLAQItABQABgAIAAAAIQCIuacq4AAAAAoBAAAP&#10;AAAAAAAAAAAAAAAAACM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04" o:spid="_x0000_s1202" style="position:absolute;z-index:251746816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o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6/IlJYZpfKTdr5/fyRt2+qHYcLrjpzuSgmhV50KFiBuz99MpuL1PunvhdfqiItJne4fZXugj4Xi5&#10;Xl+VVyW+Aj/Hinug8yG+A6tJ2tRUSZOUs4od34eIxTD1nJKulUl3qZ+xg7yLg4Ix+AkEisKay0yS&#10;xwlulCdHhoPAOAcTV0kR0iqD2QkmpFIzsHwcOOUnKORRewp4RuTK1sQZrKWx/qHqsV9OLYsx/+zA&#10;qDtZcGubIb9NtgZnJiuc5jsN5Z/nDL//C7e/A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PMfugDKAQAAzQMAAA4AAAAA&#10;AAAAAAAAAAAALgIAAGRycy9lMm9Eb2MueG1sUEsBAi0AFAAGAAgAAAAhABdWm9neAAAACg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305" o:spid="_x0000_s1203" style="position:absolute;z-index:251745792;visibility:visible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ceiM3cUBAADGAwAADgAAAAAAAAAA&#10;AAAAAAAuAgAAZHJzL2Uyb0RvYy54bWxQSwECLQAUAAYACAAAACEAyxFwfN8AAAAKAQAADwAAAAAA&#10;AAAAAAAAAAAf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06" o:spid="_x0000_s1204" style="position:absolute;z-index:251748864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Dfz6xSwgEAAMUDAAAOAAAAAAAAAAAAAAAA&#10;AC4CAABkcnMvZTJvRG9jLnhtbFBLAQItABQABgAIAAAAIQCJw5O93gAAAAkBAAAPAAAAAAAAAAAA&#10;AAAAABwEAABkcnMvZG93bnJldi54bWxQSwUGAAAAAAQABADzAAAAJwUAAAAA&#10;" strokecolor="#40a7c2"/>
        </w:pict>
      </w:r>
      <w:r>
        <w:rPr>
          <w:noProof/>
          <w:lang w:eastAsia="tr-TR"/>
        </w:rPr>
        <w:pict>
          <v:line id="Düz Bağlayıcı 307" o:spid="_x0000_s1205" style="position:absolute;z-index:25170073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J4qQ8YBAADMAwAADgAAAAAAAAAAAAAA&#10;AAAuAgAAZHJzL2Uyb0RvYy54bWxQSwECLQAUAAYACAAAACEAyu2iGNsAAAAJAQAADwAAAAAAAAAA&#10;AAAAAAAgBAAAZHJzL2Rvd25yZXYueG1sUEsFBgAAAAAEAAQA8wAAACgFAAAAAA==&#10;" strokecolor="#795d9b"/>
        </w:pict>
      </w:r>
      <w:r>
        <w:rPr>
          <w:noProof/>
          <w:lang w:eastAsia="tr-TR"/>
        </w:rPr>
        <w:pict>
          <v:line id="Düz Bağlayıcı 308" o:spid="_x0000_s1206" style="position:absolute;z-index:251699712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DBFYMjBAQAAxQMAAA4AAAAAAAAAAAAAAAAA&#10;LgIAAGRycy9lMm9Eb2MueG1sUEsBAi0AFAAGAAgAAAAhAG7r/NTeAAAACQEAAA8AAAAAAAAAAAAA&#10;AAAAGwQAAGRycy9kb3ducmV2LnhtbFBLBQYAAAAABAAEAPMAAAAmBQAAAAA=&#10;" strokecolor="#40a7c2"/>
        </w:pict>
      </w:r>
      <w:r>
        <w:rPr>
          <w:noProof/>
          <w:lang w:eastAsia="tr-TR"/>
        </w:rPr>
        <w:pict>
          <v:line id="Düz Bağlayıcı 309" o:spid="_x0000_s1207" style="position:absolute;z-index:251695616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itbKrxgEAAMYDAAAOAAAAAAAAAAAA&#10;AAAAAC4CAABkcnMvZTJvRG9jLnhtbFBLAQItABQABgAIAAAAIQAde8IY3QAAAAkBAAAPAAAAAAAA&#10;AAAAAAAAACAEAABkcnMvZG93bnJldi54bWxQSwUGAAAAAAQABADzAAAAKgUAAAAA&#10;" strokecolor="#f68c36"/>
        </w:pict>
      </w:r>
      <w:r>
        <w:rPr>
          <w:noProof/>
          <w:lang w:eastAsia="tr-TR"/>
        </w:rPr>
        <w:pict>
          <v:line id="Düz Bağlayıcı 310" o:spid="_x0000_s1208" style="position:absolute;z-index:251698688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Mp1I5HJAQAAzQMAAA4AAAAA&#10;AAAAAAAAAAAALgIAAGRycy9lMm9Eb2MueG1sUEsBAi0AFAAGAAgAAAAhAA+FSCffAAAACQ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11" o:spid="_x0000_s1209" style="position:absolute;z-index:251697664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" strokecolor="#bc4542"/>
        </w:pict>
      </w:r>
      <w:r>
        <w:rPr>
          <w:noProof/>
          <w:lang w:eastAsia="tr-TR"/>
        </w:rPr>
        <w:pict>
          <v:line id="Düz Bağlayıcı 312" o:spid="_x0000_s1210" style="position:absolute;z-index:251696640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VUXs0MUBAADGAwAADgAAAAAAAAAA&#10;AAAAAAAuAgAAZHJzL2Uyb0RvYy54bWxQSwECLQAUAAYACAAAACEAuuHumN8AAAAJAQAADwAAAAAA&#10;AAAAAAAAAAAfBAAAZHJzL2Rvd25yZXYueG1sUEsFBgAAAAAEAAQA8wAAACsFAAAAAA==&#10;" strokecolor="#4579b8"/>
        </w:pict>
      </w:r>
    </w:p>
    <w:p w:rsidR="00EA3BD0" w:rsidRPr="00F8088D" w:rsidRDefault="00EA3BD0" w:rsidP="00817E89">
      <w:pPr>
        <w:rPr>
          <w:rFonts w:ascii="Hand writing Mutlu" w:hAnsi="Hand writing Mutlu"/>
          <w:color w:val="002060"/>
          <w:sz w:val="36"/>
        </w:rPr>
      </w:pPr>
      <w:r>
        <w:rPr>
          <w:noProof/>
          <w:lang w:eastAsia="tr-TR"/>
        </w:rPr>
        <w:pict>
          <v:line id="Düz Bağlayıcı 313" o:spid="_x0000_s1211" style="position:absolute;z-index:251750912;visibility:visible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ANIprrGAQAAxgMAAA4AAAAAAAAAAAAA&#10;AAAALgIAAGRycy9lMm9Eb2MueG1sUEsBAi0AFAAGAAgAAAAhAPed01PcAAAACgEAAA8AAAAAAAAA&#10;AAAAAAAAIA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14" o:spid="_x0000_s1212" style="position:absolute;z-index:251753984;visibility:visible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NYNL7KAQAAzQMAAA4AAAAA&#10;AAAAAAAAAAAALgIAAGRycy9lMm9Eb2MueG1sUEsBAi0AFAAGAAgAAAAhACHHMdveAAAACg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15" o:spid="_x0000_s1213" style="position:absolute;z-index:251752960;visibility:visible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gZe2IMkBAADNAwAADgAAAAAA&#10;AAAAAAAAAAAuAgAAZHJzL2Uyb0RvYy54bWxQSwECLQAUAAYACAAAACEAF1ab2d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16" o:spid="_x0000_s1214" style="position:absolute;z-index:251751936;visibility:visible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iPBgJxQEAAMYDAAAOAAAAAAAAAAAA&#10;AAAAAC4CAABkcnMvZTJvRG9jLnhtbFBLAQItABQABgAIAAAAIQBd3q+43gAAAAo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17" o:spid="_x0000_s1215" style="position:absolute;z-index:251755008;visibility:visible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BoiOGBwgEAAMUDAAAOAAAAAAAAAAAAAAAA&#10;AC4CAABkcnMvZTJvRG9jLnhtbFBLAQItABQABgAIAAAAIQCJw5O93gAAAAkBAAAPAAAAAAAAAAAA&#10;AAAAABwEAABkcnMvZG93bnJldi54bWxQSwUGAAAAAAQABADzAAAAJwUAAAAA&#10;" strokecolor="#40a7c2"/>
        </w:pict>
      </w:r>
      <w:r>
        <w:rPr>
          <w:noProof/>
          <w:lang w:eastAsia="tr-TR"/>
        </w:rPr>
        <w:pict>
          <v:line id="Düz Bağlayıcı 318" o:spid="_x0000_s1216" style="position:absolute;z-index:25170688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ruvyUxQEAAMwDAAAOAAAAAAAAAAAAAAAA&#10;AC4CAABkcnMvZTJvRG9jLnhtbFBLAQItABQABgAIAAAAIQDK7aIY2wAAAAkBAAAPAAAAAAAAAAAA&#10;AAAAAB8EAABkcnMvZG93bnJldi54bWxQSwUGAAAAAAQABADzAAAAJwUAAAAA&#10;" strokecolor="#795d9b"/>
        </w:pict>
      </w:r>
      <w:r>
        <w:rPr>
          <w:noProof/>
          <w:lang w:eastAsia="tr-TR"/>
        </w:rPr>
        <w:pict>
          <v:line id="Düz Bağlayıcı 319" o:spid="_x0000_s1217" style="position:absolute;z-index:251705856;visibility:visible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CHAi0bwgEAAMUDAAAOAAAAAAAAAAAAAAAA&#10;AC4CAABkcnMvZTJvRG9jLnhtbFBLAQItABQABgAIAAAAIQBu6/zU3gAAAAkBAAAPAAAAAAAAAAAA&#10;AAAAABwEAABkcnMvZG93bnJldi54bWxQSwUGAAAAAAQABADzAAAAJwUAAAAA&#10;" strokecolor="#40a7c2"/>
        </w:pict>
      </w:r>
      <w:r>
        <w:rPr>
          <w:noProof/>
          <w:lang w:eastAsia="tr-TR"/>
        </w:rPr>
        <w:pict>
          <v:line id="Düz Bağlayıcı 320" o:spid="_x0000_s1218" style="position:absolute;z-index:251701760;visibility:visible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dxExQ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B9LBh6pM2P71/ZKzh903A83YvTPctBkqr3sSHErd2G0Yt+GzLvQQaTv8SIDUXe4yQvDokJulwu&#10;r+vrmrqIS6x6APoQ0xt0huVDy7WymTk0cHgbEzWj1EsKOXmQc+tySkeNOVnbDyiJDTWbF3TZI7zV&#10;gR2ANgCEQJuuMhWqV7IzTCqtJ2D9OHDMz1AsO/YU8IQonZ1NE9go68LfuqdhPo4sz/kXBc68swR3&#10;rjuWRynS0LIUhuNi52381S/wh99v/RM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v13ETFAQAAxgMAAA4AAAAAAAAAAAAA&#10;AAAALgIAAGRycy9lMm9Eb2MueG1sUEsBAi0AFAAGAAgAAAAhAB17whjdAAAACQEAAA8AAAAAAAAA&#10;AAAAAAAAHwQAAGRycy9kb3ducmV2LnhtbFBLBQYAAAAABAAEAPMAAAApBQAAAAA=&#10;" strokecolor="#f68c36"/>
        </w:pict>
      </w:r>
      <w:r>
        <w:rPr>
          <w:noProof/>
          <w:lang w:eastAsia="tr-TR"/>
        </w:rPr>
        <w:pict>
          <v:line id="Düz Bağlayıcı 321" o:spid="_x0000_s1219" style="position:absolute;z-index:251704832;visibility:visible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AUL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zlnFgwNafPj+1f2Gk7fNBxP9+J0z7KTWtX72BDixm7D+RX9NmTdgwwmf0kRG0p7j1N7cUhMkHG5&#10;vKqvapqCuPiqB6APMb1FZ1i+tFwrm5VDA4d3MVEyCr2EZLO22ZbrGSsot3TUODo/oiRRlHNeSMo6&#10;4Y0O7AC0CCAE2rTMiohWW4rOMKm0noD1v4Hn+AzFsmqPAU+IktnZNIGNsi78LXsayhCoZDnGXzow&#10;6s4tuHPdscymtIZ2pig873deyl/fBf7wF65/Ag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o+AULygEAAM0DAAAOAAAA&#10;AAAAAAAAAAAAAC4CAABkcnMvZTJvRG9jLnhtbFBLAQItABQABgAIAAAAIQAPhUgn3wAAAAkBAAAP&#10;AAAAAAAAAAAAAAAAACQ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22" o:spid="_x0000_s1220" style="position:absolute;z-index:251703808;visibility:visible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rRv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wVnFgwNafPj+1f2Gk7fNBxP9+J0z7KTWtX72BDixm7D+RX9NmTdgwwmf0kRG0p7j1N7cUhMkHG5&#10;vKqvapqCuPiqB6APMb1FZ1i+tFwrm5VDA4d3MVEyCr2EZLO22ZbrGSsot3TUODo/oiRRlHNeSMo6&#10;4Y0O7AC0CCAE2lQUEa22FJ1hUmk9Aet/A8/xGYpl1R4DnhAls7NpAhtlXfhb9jTM8xCoZDnGXzow&#10;6s4tuHPdscymtIZ2poSf9zsv5a/vAn/4C9c/A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L4itG/KAQAAzQMAAA4AAAAA&#10;AAAAAAAAAAAALgIAAGRycy9lMm9Eb2MueG1sUEsBAi0AFAAGAAgAAAAhAA/KyRXeAAAACQEAAA8A&#10;AAAAAAAAAAAAAAAAJA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323" o:spid="_x0000_s1221" style="position:absolute;z-index:251702784;visibility:visible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SvxQEAAMYDAAAOAAAAZHJzL2Uyb0RvYy54bWysU82O0zAQviPxDpbvNGkrITZ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uX&#10;iyVnFgw90ubH96/sNRy/aRiP9+J4z3KQpDr42BDixm7D2Yt+GzLvQQaTv8SIDUXecZIXh8QEXS6X&#10;V/VVTa8gLrHqAehDTG/RGZYPLdfKZubQwP5dTNSMUi8p5ORBTq3LKY0ac7K2H1ESG2o2L+iyR3ij&#10;A9sDbQAIgTbNMxWqV7IzTCqtJ2D9b+A5P0Ox7NhjwBOidHY2TWCjrAt/656Gy8jylH9R4MQ7S3Dn&#10;urE8SpGGlqUwPC923sZf/QJ/+P3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FkfUr8UBAADGAwAADgAAAAAAAAAA&#10;AAAAAAAuAgAAZHJzL2Uyb0RvYy54bWxQSwECLQAUAAYACAAAACEAuuHumN8AAAAJAQAADwAAAAAA&#10;AAAAAAAAAAAfBAAAZHJzL2Rvd25yZXYueG1sUEsFBgAAAAAEAAQA8wAAACsFAAAAAA==&#10;" strokecolor="#4579b8"/>
        </w:pict>
      </w:r>
      <w:r w:rsidRPr="00F8088D">
        <w:rPr>
          <w:rFonts w:ascii="Hand writing Mutlu" w:hAnsi="Hand writing Mutlu"/>
          <w:color w:val="002060"/>
          <w:sz w:val="36"/>
        </w:rPr>
        <w:t xml:space="preserve">                                       </w:t>
      </w:r>
    </w:p>
    <w:p w:rsidR="00EA3BD0" w:rsidRPr="00F8088D" w:rsidRDefault="00EA3BD0" w:rsidP="00817E89">
      <w:pPr>
        <w:ind w:firstLine="708"/>
        <w:rPr>
          <w:rFonts w:ascii="Hand writing Mutlu" w:hAnsi="Hand writing Mutlu"/>
          <w:color w:val="002060"/>
          <w:sz w:val="36"/>
        </w:rPr>
      </w:pPr>
      <w:r w:rsidRPr="00F8088D">
        <w:rPr>
          <w:rFonts w:ascii="Hand writing Mutlu" w:hAnsi="Hand writing Mutlu"/>
          <w:color w:val="002060"/>
          <w:sz w:val="36"/>
        </w:rPr>
        <w:t xml:space="preserve">                   </w:t>
      </w:r>
    </w:p>
    <w:p w:rsidR="00EA3BD0" w:rsidRPr="00F8088D" w:rsidRDefault="00EA3BD0" w:rsidP="00817E89">
      <w:pPr>
        <w:ind w:firstLine="708"/>
        <w:rPr>
          <w:rFonts w:ascii="Hand writing Mutlu" w:hAnsi="Hand writing Mutlu"/>
          <w:color w:val="002060"/>
          <w:sz w:val="36"/>
        </w:rPr>
      </w:pPr>
      <w:r>
        <w:rPr>
          <w:rFonts w:ascii="Hand writing Mutlu" w:hAnsi="Hand writing Mutlu"/>
          <w:color w:val="002060"/>
          <w:sz w:val="36"/>
        </w:rPr>
        <w:t xml:space="preserve">   Tümer</w:t>
      </w:r>
    </w:p>
    <w:p w:rsidR="00EA3BD0" w:rsidRPr="00F8088D" w:rsidRDefault="00EA3BD0" w:rsidP="00817E89">
      <w:pPr>
        <w:rPr>
          <w:rFonts w:ascii="Hand writing Mutlu" w:hAnsi="Hand writing Mutlu"/>
          <w:color w:val="002060"/>
          <w:sz w:val="36"/>
        </w:rPr>
      </w:pPr>
      <w:r>
        <w:rPr>
          <w:rFonts w:ascii="Hand writing Mutlu" w:hAnsi="Hand writing Mutlu"/>
          <w:color w:val="002060"/>
          <w:sz w:val="36"/>
        </w:rPr>
        <w:t>Tümer bir şişe süt aldı</w:t>
      </w:r>
      <w:r w:rsidRPr="00F8088D">
        <w:rPr>
          <w:rFonts w:ascii="Hand writing Mutlu" w:hAnsi="Hand writing Mutlu"/>
          <w:color w:val="002060"/>
          <w:sz w:val="36"/>
        </w:rPr>
        <w:t xml:space="preserve">                                                     </w:t>
      </w:r>
      <w:r>
        <w:rPr>
          <w:rFonts w:ascii="Hand writing Mutlu" w:hAnsi="Hand writing Mutlu"/>
          <w:color w:val="002060"/>
          <w:sz w:val="36"/>
        </w:rPr>
        <w:t xml:space="preserve">        Sütü yere dökme sakın</w:t>
      </w:r>
      <w:r w:rsidRPr="00F8088D">
        <w:rPr>
          <w:rFonts w:ascii="Hand writing Mutlu" w:hAnsi="Hand writing Mutlu"/>
          <w:color w:val="002060"/>
          <w:sz w:val="36"/>
        </w:rPr>
        <w:t xml:space="preserve">                          </w:t>
      </w:r>
      <w:r>
        <w:rPr>
          <w:rFonts w:ascii="Hand writing Mutlu" w:hAnsi="Hand writing Mutlu"/>
          <w:color w:val="002060"/>
          <w:sz w:val="36"/>
        </w:rPr>
        <w:t>Kediye biraz süt ver</w:t>
      </w:r>
      <w:r w:rsidRPr="00F8088D">
        <w:rPr>
          <w:rFonts w:ascii="Hand writing Mutlu" w:hAnsi="Hand writing Mutlu"/>
          <w:color w:val="002060"/>
          <w:sz w:val="36"/>
        </w:rPr>
        <w:t xml:space="preserve">                                   </w:t>
      </w:r>
      <w:r>
        <w:rPr>
          <w:rFonts w:ascii="Hand writing Mutlu" w:hAnsi="Hand writing Mutlu"/>
          <w:color w:val="002060"/>
          <w:sz w:val="36"/>
        </w:rPr>
        <w:t xml:space="preserve">       Betül, Tümer</w:t>
      </w:r>
      <w:r>
        <w:rPr>
          <w:rFonts w:ascii="Times New Roman" w:hAnsi="Times New Roman"/>
          <w:color w:val="002060"/>
          <w:sz w:val="36"/>
        </w:rPr>
        <w:t>’</w:t>
      </w:r>
      <w:r>
        <w:rPr>
          <w:rFonts w:ascii="Hand writing Mutlu" w:hAnsi="Hand writing Mutlu"/>
          <w:color w:val="002060"/>
          <w:sz w:val="36"/>
        </w:rPr>
        <w:t xml:space="preserve">e yardım et </w:t>
      </w:r>
      <w:r w:rsidRPr="00F8088D">
        <w:rPr>
          <w:rFonts w:ascii="Hand writing Mutlu" w:hAnsi="Hand writing Mutlu"/>
          <w:color w:val="002060"/>
          <w:sz w:val="36"/>
        </w:rPr>
        <w:t xml:space="preserve">                             </w:t>
      </w:r>
      <w:r>
        <w:rPr>
          <w:rFonts w:ascii="Hand writing Mutlu" w:hAnsi="Hand writing Mutlu"/>
          <w:color w:val="002060"/>
          <w:sz w:val="36"/>
        </w:rPr>
        <w:t xml:space="preserve">         Beraber kediye süt verin</w:t>
      </w:r>
      <w:r w:rsidRPr="00F8088D">
        <w:rPr>
          <w:rFonts w:ascii="Hand writing Mutlu" w:hAnsi="Hand writing Mutlu"/>
          <w:color w:val="002060"/>
          <w:sz w:val="36"/>
        </w:rPr>
        <w:t xml:space="preserve">                       </w:t>
      </w:r>
      <w:r>
        <w:rPr>
          <w:rFonts w:ascii="Hand writing Mutlu" w:hAnsi="Hand writing Mutlu"/>
          <w:color w:val="002060"/>
          <w:sz w:val="36"/>
        </w:rPr>
        <w:t xml:space="preserve">           Kediler sütü çok sever</w:t>
      </w:r>
      <w:r w:rsidRPr="00F8088D">
        <w:rPr>
          <w:rFonts w:ascii="Hand writing Mutlu" w:hAnsi="Hand writing Mutlu"/>
          <w:color w:val="002060"/>
          <w:sz w:val="36"/>
        </w:rPr>
        <w:t xml:space="preserve">               </w:t>
      </w:r>
      <w:r>
        <w:rPr>
          <w:rFonts w:ascii="Hand writing Mutlu" w:hAnsi="Hand writing Mutlu"/>
          <w:color w:val="002060"/>
          <w:sz w:val="36"/>
        </w:rPr>
        <w:t xml:space="preserve">          Kedinin karnı acıkmış</w:t>
      </w:r>
      <w:r w:rsidRPr="00F8088D">
        <w:rPr>
          <w:rFonts w:ascii="Hand writing Mutlu" w:hAnsi="Hand writing Mutlu"/>
          <w:color w:val="002060"/>
          <w:sz w:val="36"/>
        </w:rPr>
        <w:t xml:space="preserve">                                  </w:t>
      </w:r>
      <w:r>
        <w:rPr>
          <w:rFonts w:ascii="Hand writing Mutlu" w:hAnsi="Hand writing Mutlu"/>
          <w:color w:val="002060"/>
          <w:sz w:val="36"/>
        </w:rPr>
        <w:t xml:space="preserve">      </w:t>
      </w:r>
      <w:bookmarkStart w:id="0" w:name="_GoBack"/>
      <w:bookmarkEnd w:id="0"/>
      <w:r>
        <w:rPr>
          <w:rFonts w:ascii="Hand writing Mutlu" w:hAnsi="Hand writing Mutlu"/>
          <w:color w:val="002060"/>
          <w:sz w:val="36"/>
        </w:rPr>
        <w:t>Kedinin karnı doysun.</w:t>
      </w:r>
      <w:r w:rsidRPr="00F8088D">
        <w:rPr>
          <w:rFonts w:ascii="Hand writing Mutlu" w:hAnsi="Hand writing Mutlu"/>
          <w:color w:val="002060"/>
          <w:sz w:val="36"/>
        </w:rPr>
        <w:t xml:space="preserve">                                                       </w:t>
      </w:r>
      <w:r w:rsidRPr="00F8088D">
        <w:rPr>
          <w:rFonts w:ascii="Hand writing Mutlu" w:hAnsi="Hand writing Mutlu"/>
          <w:b/>
          <w:color w:val="002060"/>
          <w:sz w:val="36"/>
        </w:rPr>
        <w:t xml:space="preserve">                                        </w:t>
      </w:r>
    </w:p>
    <w:p w:rsidR="00EA3BD0" w:rsidRPr="009720DD" w:rsidRDefault="00EA3BD0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24" o:spid="_x0000_s1222" style="position:absolute;z-index:251757056;visibility:visible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" strokecolor="#46aac5"/>
        </w:pict>
      </w:r>
      <w:r>
        <w:rPr>
          <w:noProof/>
          <w:lang w:eastAsia="tr-TR"/>
        </w:rPr>
        <w:pict>
          <v:line id="Düz Bağlayıcı 325" o:spid="_x0000_s1223" style="position:absolute;z-index:25171302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O4cMYXHAQAAzAMAAA4AAAAAAAAAAAAA&#10;AAAALgIAAGRycy9lMm9Eb2MueG1sUEsBAi0AFAAGAAgAAAAhAMrtohjbAAAACQEAAA8AAAAAAAAA&#10;AAAAAAAAIQQAAGRycy9kb3ducmV2LnhtbFBLBQYAAAAABAAEAPMAAAApBQAAAAA=&#10;" strokecolor="#795d9b"/>
        </w:pict>
      </w:r>
    </w:p>
    <w:p w:rsidR="00EA3BD0" w:rsidRPr="009720DD" w:rsidRDefault="00EA3BD0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26" o:spid="_x0000_s1224" style="position:absolute;z-index:251758080;visibility:visible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yPCzeOABAACYAwAADgAAAAAAAAAAAAAAAAAuAgAAZHJzL2Uyb0RvYy54bWxQSwECLQAU&#10;AAYACAAAACEAaAeYd9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27" o:spid="_x0000_s1225" style="position:absolute;z-index:25171916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8IsZucYBAADMAwAADgAAAAAAAAAAAAAA&#10;AAAuAgAAZHJzL2Uyb0RvYy54bWxQSwECLQAUAAYACAAAACEAyu2iGNsAAAAJAQAADwAAAAAAAAAA&#10;AAAAAAAgBAAAZHJzL2Rvd25yZXYueG1sUEsFBgAAAAAEAAQA8wAAACgFAAAAAA==&#10;" strokecolor="#795d9b"/>
        </w:pict>
      </w:r>
    </w:p>
    <w:p w:rsidR="00EA3BD0" w:rsidRPr="009720DD" w:rsidRDefault="00EA3BD0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28" o:spid="_x0000_s1226" style="position:absolute;z-index:251759104;visibility:visible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29" o:spid="_x0000_s1227" style="position:absolute;z-index:25172531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m7CDcYBAADMAwAADgAAAAAAAAAAAAAA&#10;AAAuAgAAZHJzL2Uyb0RvYy54bWxQSwECLQAUAAYACAAAACEAyu2iGNsAAAAJAQAADwAAAAAAAAAA&#10;AAAAAAAgBAAAZHJzL2Rvd25yZXYueG1sUEsFBgAAAAAEAAQA8wAAACgFAAAAAA==&#10;" strokecolor="#795d9b"/>
        </w:pict>
      </w:r>
    </w:p>
    <w:p w:rsidR="00EA3BD0" w:rsidRPr="009720DD" w:rsidRDefault="00EA3BD0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30" o:spid="_x0000_s1228" style="position:absolute;z-index:251760128;visibility:visible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S93w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J38sGPpIm58/vrFbOH/XcDrfi/M9S0my6uCxooq13YYxQr8NSfexDSa9SRE7ZntPF3vlMTIxgILQ&#10;OT2vFomu+FXnA8a30hmWNjXXyibhUMH+Hcbh6OORBFt3p7QmHCpt2aHm14vZgjMBNEKthkhb40kU&#10;2o4z0B3NpoghM6LTqknVqRhDt1vrwPZA8/Hy9s16fTUc6qGRA3q9KMtxThDie9cM8LR8xEnFSJMV&#10;/cafet4A9kNNTo3CtU33yzyio8Tk7uBn2u1cc8o2Fymiz5/Zx1FN8/U0pv3TH2r1A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3sMS93wEAAJgDAAAOAAAAAAAAAAAAAAAAAC4CAABkcnMvZTJvRG9jLnhtbFBLAQItABQA&#10;BgAIAAAAIQDp6ILV3wAAAAkBAAAPAAAAAAAAAAAAAAAAADkEAABkcnMvZG93bnJldi54bWxQSwUG&#10;AAAAAAQABADzAAAARQUAAAAA&#10;" strokecolor="#46aac5"/>
        </w:pict>
      </w:r>
      <w:r>
        <w:rPr>
          <w:noProof/>
          <w:lang w:eastAsia="tr-TR"/>
        </w:rPr>
        <w:pict>
          <v:line id="Düz Bağlayıcı 331" o:spid="_x0000_s1229" style="position:absolute;z-index:251731456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Ci4eYDHAQAAzAMAAA4AAAAAAAAAAAAA&#10;AAAALgIAAGRycy9lMm9Eb2MueG1sUEsBAi0AFAAGAAgAAAAhAMrtohjbAAAACQEAAA8AAAAAAAAA&#10;AAAAAAAAIQQAAGRycy9kb3ducmV2LnhtbFBLBQYAAAAABAAEAPMAAAApBQAAAAA=&#10;" strokecolor="#795d9b"/>
        </w:pict>
      </w:r>
    </w:p>
    <w:p w:rsidR="00EA3BD0" w:rsidRPr="009720DD" w:rsidRDefault="00EA3BD0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32" o:spid="_x0000_s1230" style="position:absolute;z-index:251761152;visibility:visible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mqq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n3F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ggJqquABAACYAwAADgAAAAAAAAAAAAAAAAAuAgAAZHJzL2Uyb0RvYy54bWxQSwECLQAU&#10;AAYACAAAACEACdCj9t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33" o:spid="_x0000_s1231" style="position:absolute;z-index:251737600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2L1G8xQEAAMwDAAAOAAAAAAAAAAAAAAAA&#10;AC4CAABkcnMvZTJvRG9jLnhtbFBLAQItABQABgAIAAAAIQDK7aIY2wAAAAkBAAAPAAAAAAAAAAAA&#10;AAAAAB8EAABkcnMvZG93bnJldi54bWxQSwUGAAAAAAQABADzAAAAJwUAAAAA&#10;" strokecolor="#795d9b"/>
        </w:pict>
      </w:r>
    </w:p>
    <w:p w:rsidR="00EA3BD0" w:rsidRPr="009720DD" w:rsidRDefault="00EA3BD0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noProof/>
          <w:lang w:eastAsia="tr-TR"/>
        </w:rPr>
        <w:pict>
          <v:line id="Düz Bağlayıcı 334" o:spid="_x0000_s1232" style="position:absolute;z-index:251762176;visibility:visible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HdSZkuABAACYAwAADgAAAAAAAAAAAAAAAAAuAgAAZHJzL2Uyb0RvYy54bWxQSwECLQAU&#10;AAYACAAAACEADJRxBN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35" o:spid="_x0000_s1233" style="position:absolute;z-index:251743744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BSWKPjHAQAAzAMAAA4AAAAAAAAAAAAA&#10;AAAALgIAAGRycy9lMm9Eb2MueG1sUEsBAi0AFAAGAAgAAAAhAMrtohjbAAAACQEAAA8AAAAAAAAA&#10;AAAAAAAAIQQAAGRycy9kb3ducmV2LnhtbFBLBQYAAAAABAAEAPMAAAApBQAAAAA=&#10;" strokecolor="#795d9b"/>
        </w:pict>
      </w:r>
    </w:p>
    <w:p w:rsidR="00EA3BD0" w:rsidRDefault="00EA3BD0" w:rsidP="00817E89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line id="Düz Bağlayıcı 336" o:spid="_x0000_s1234" style="position:absolute;z-index:251763200;visibility:visible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aGY3heABAACYAwAADgAAAAAAAAAAAAAAAAAuAgAAZHJzL2Uyb0RvYy54bWxQSwECLQAU&#10;AAYACAAAACEAVFW+Qd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37" o:spid="_x0000_s1235" style="position:absolute;z-index:251749888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CgEAxMYBAADMAwAADgAAAAAAAAAAAAAA&#10;AAAuAgAAZHJzL2Uyb0RvYy54bWxQSwECLQAUAAYACAAAACEAyu2iGNsAAAAJAQAADwAAAAAAAAAA&#10;AAAAAAAgBAAAZHJzL2Rvd25yZXYueG1sUEsFBgAAAAAEAAQA8wAAACgFAAAAAA==&#10;" strokecolor="#795d9b"/>
        </w:pic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EA3BD0" w:rsidRDefault="00EA3BD0" w:rsidP="00817E89">
      <w:pPr>
        <w:rPr>
          <w:rFonts w:ascii="Hand writing Mutlu" w:hAnsi="Hand writing Mutlu"/>
          <w:sz w:val="36"/>
        </w:rPr>
      </w:pPr>
      <w:r>
        <w:rPr>
          <w:noProof/>
          <w:lang w:eastAsia="tr-TR"/>
        </w:rPr>
        <w:pict>
          <v:line id="Düz Bağlayıcı 338" o:spid="_x0000_s1236" style="position:absolute;z-index:251764224;visibility:visible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I3l+4+ABAACYAwAADgAAAAAAAAAAAAAAAAAuAgAAZHJzL2Uyb0RvYy54bWxQSwECLQAU&#10;AAYACAAAACEAM0QY5d8AAAAJAQAADwAAAAAAAAAAAAAAAAA6BAAAZHJzL2Rvd25yZXYueG1sUEsF&#10;BgAAAAAEAAQA8wAAAEYFAAAAAA==&#10;" strokecolor="#46aac5"/>
        </w:pict>
      </w:r>
      <w:r>
        <w:rPr>
          <w:noProof/>
          <w:lang w:eastAsia="tr-TR"/>
        </w:rPr>
        <w:pict>
          <v:line id="Düz Bağlayıcı 339" o:spid="_x0000_s1237" style="position:absolute;z-index:251756032;visibility:visible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UOTbcMYBAADMAwAADgAAAAAAAAAAAAAA&#10;AAAuAgAAZHJzL2Uyb0RvYy54bWxQSwECLQAUAAYACAAAACEAyu2iGNsAAAAJAQAADwAAAAAAAAAA&#10;AAAAAAAgBAAAZHJzL2Rvd25yZXYueG1sUEsFBgAAAAAEAAQA8wAAACgFAAAAAA==&#10;" strokecolor="#795d9b"/>
        </w:pic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EA3BD0" w:rsidRDefault="00EA3BD0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                                              </w:t>
      </w:r>
    </w:p>
    <w:p w:rsidR="00EA3BD0" w:rsidRPr="009720DD" w:rsidRDefault="00EA3BD0" w:rsidP="00BF25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sz w:val="36"/>
        </w:rPr>
        <w:t xml:space="preserve">                                                               </w:t>
      </w:r>
    </w:p>
    <w:p w:rsidR="00EA3BD0" w:rsidRPr="009720DD" w:rsidRDefault="00EA3BD0" w:rsidP="000963DB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 xml:space="preserve">                                                                          </w:t>
      </w:r>
    </w:p>
    <w:sectPr w:rsidR="00EA3BD0" w:rsidRPr="009720DD" w:rsidSect="00096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1417" w:left="851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BD0" w:rsidRDefault="00EA3BD0" w:rsidP="000963DB">
      <w:pPr>
        <w:spacing w:after="0" w:line="240" w:lineRule="auto"/>
      </w:pPr>
      <w:r>
        <w:separator/>
      </w:r>
    </w:p>
  </w:endnote>
  <w:endnote w:type="continuationSeparator" w:id="0">
    <w:p w:rsidR="00EA3BD0" w:rsidRDefault="00EA3BD0" w:rsidP="0009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D0" w:rsidRDefault="00EA3BD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D0" w:rsidRDefault="00EA3BD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D0" w:rsidRDefault="00EA3B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BD0" w:rsidRDefault="00EA3BD0" w:rsidP="000963DB">
      <w:pPr>
        <w:spacing w:after="0" w:line="240" w:lineRule="auto"/>
      </w:pPr>
      <w:r>
        <w:separator/>
      </w:r>
    </w:p>
  </w:footnote>
  <w:footnote w:type="continuationSeparator" w:id="0">
    <w:p w:rsidR="00EA3BD0" w:rsidRDefault="00EA3BD0" w:rsidP="0009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D0" w:rsidRDefault="00EA3BD0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3" o:spid="_x0000_s2049" type="#_x0000_t75" style="position:absolute;margin-left:0;margin-top:0;width:588pt;height:660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D0" w:rsidRDefault="00EA3BD0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4" o:spid="_x0000_s2050" type="#_x0000_t75" style="position:absolute;margin-left:0;margin-top:0;width:588pt;height:660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D0" w:rsidRDefault="00EA3BD0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2" o:spid="_x0000_s2051" type="#_x0000_t75" style="position:absolute;margin-left:0;margin-top:0;width:588pt;height:660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3DB"/>
    <w:rsid w:val="00034B63"/>
    <w:rsid w:val="00061FF0"/>
    <w:rsid w:val="0006356D"/>
    <w:rsid w:val="000963DB"/>
    <w:rsid w:val="000D12EA"/>
    <w:rsid w:val="001450AF"/>
    <w:rsid w:val="001E4DF2"/>
    <w:rsid w:val="00202BD2"/>
    <w:rsid w:val="00212BA3"/>
    <w:rsid w:val="00322D81"/>
    <w:rsid w:val="003B0271"/>
    <w:rsid w:val="003E6C49"/>
    <w:rsid w:val="003F0F35"/>
    <w:rsid w:val="00402931"/>
    <w:rsid w:val="0041031C"/>
    <w:rsid w:val="0047075B"/>
    <w:rsid w:val="004856C4"/>
    <w:rsid w:val="004B2A39"/>
    <w:rsid w:val="004D1742"/>
    <w:rsid w:val="005B2848"/>
    <w:rsid w:val="005D719B"/>
    <w:rsid w:val="005F7C62"/>
    <w:rsid w:val="00640092"/>
    <w:rsid w:val="00645FA3"/>
    <w:rsid w:val="00647268"/>
    <w:rsid w:val="00675A5A"/>
    <w:rsid w:val="00683EB2"/>
    <w:rsid w:val="006911E9"/>
    <w:rsid w:val="006B362A"/>
    <w:rsid w:val="006D6643"/>
    <w:rsid w:val="006E6754"/>
    <w:rsid w:val="006F2602"/>
    <w:rsid w:val="00717DA7"/>
    <w:rsid w:val="0073701A"/>
    <w:rsid w:val="00796849"/>
    <w:rsid w:val="007A70E5"/>
    <w:rsid w:val="007B55B6"/>
    <w:rsid w:val="007D251A"/>
    <w:rsid w:val="00802F59"/>
    <w:rsid w:val="00817E89"/>
    <w:rsid w:val="00866724"/>
    <w:rsid w:val="00900BCC"/>
    <w:rsid w:val="009720DD"/>
    <w:rsid w:val="00977F42"/>
    <w:rsid w:val="00983059"/>
    <w:rsid w:val="00984221"/>
    <w:rsid w:val="00994497"/>
    <w:rsid w:val="009A2676"/>
    <w:rsid w:val="009E4212"/>
    <w:rsid w:val="00A33DD0"/>
    <w:rsid w:val="00A45B03"/>
    <w:rsid w:val="00A60EE3"/>
    <w:rsid w:val="00A62BC7"/>
    <w:rsid w:val="00A67DEF"/>
    <w:rsid w:val="00A830A2"/>
    <w:rsid w:val="00A9380A"/>
    <w:rsid w:val="00AC3CAF"/>
    <w:rsid w:val="00AC48CE"/>
    <w:rsid w:val="00B021CB"/>
    <w:rsid w:val="00B2126D"/>
    <w:rsid w:val="00BA063D"/>
    <w:rsid w:val="00BA7191"/>
    <w:rsid w:val="00BF25F5"/>
    <w:rsid w:val="00C136CE"/>
    <w:rsid w:val="00C16CB5"/>
    <w:rsid w:val="00C46371"/>
    <w:rsid w:val="00CC24A5"/>
    <w:rsid w:val="00D347CA"/>
    <w:rsid w:val="00DB38D7"/>
    <w:rsid w:val="00DD1BB2"/>
    <w:rsid w:val="00DD442A"/>
    <w:rsid w:val="00DE356D"/>
    <w:rsid w:val="00E05281"/>
    <w:rsid w:val="00E2199B"/>
    <w:rsid w:val="00E612BC"/>
    <w:rsid w:val="00EA3BD0"/>
    <w:rsid w:val="00EC2A24"/>
    <w:rsid w:val="00EF4473"/>
    <w:rsid w:val="00EF7684"/>
    <w:rsid w:val="00F8088D"/>
    <w:rsid w:val="00FD6359"/>
    <w:rsid w:val="00FE2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B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963D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963DB"/>
    <w:rPr>
      <w:rFonts w:cs="Times New Roman"/>
    </w:rPr>
  </w:style>
  <w:style w:type="character" w:styleId="Hyperlink">
    <w:name w:val="Hyperlink"/>
    <w:basedOn w:val="DefaultParagraphFont"/>
    <w:uiPriority w:val="99"/>
    <w:rsid w:val="007B55B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3</Pages>
  <Words>404</Words>
  <Characters>2304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>http:/www.sorubak.com</cp:keywords>
  <dc:description>http://www.sorubak.com</dc:description>
  <cp:lastModifiedBy>edanur</cp:lastModifiedBy>
  <cp:revision>5</cp:revision>
  <dcterms:created xsi:type="dcterms:W3CDTF">2013-02-23T18:16:00Z</dcterms:created>
  <dcterms:modified xsi:type="dcterms:W3CDTF">2014-03-06T19:12:00Z</dcterms:modified>
</cp:coreProperties>
</file>