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page" w:tblpX="814" w:tblpY="-210"/>
        <w:tblW w:w="15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412"/>
        <w:gridCol w:w="7744"/>
      </w:tblGrid>
      <w:tr w:rsidR="00645887" w:rsidRPr="00B71A91" w:rsidTr="00B71A91">
        <w:trPr>
          <w:trHeight w:val="4124"/>
        </w:trPr>
        <w:tc>
          <w:tcPr>
            <w:tcW w:w="7412" w:type="dxa"/>
          </w:tcPr>
          <w:p w:rsidR="00645887" w:rsidRPr="00B71A91" w:rsidRDefault="00645887" w:rsidP="00B71A91">
            <w:pPr>
              <w:spacing w:after="0" w:line="240" w:lineRule="auto"/>
              <w:rPr>
                <w:rFonts w:ascii="Hand Garden" w:hAnsi="Hand Garden"/>
                <w:sz w:val="96"/>
                <w:szCs w:val="96"/>
              </w:rPr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99.65pt;margin-top:10.05pt;width:150pt;height:2in;z-index:251658240">
                  <v:textbox>
                    <w:txbxContent>
                      <w:p w:rsidR="00645887" w:rsidRPr="00B848A7" w:rsidRDefault="00645887" w:rsidP="00F954C6">
                        <w:pPr>
                          <w:rPr>
                            <w:rFonts w:ascii="Nurhan Uz" w:hAnsi="Nurhan Uz"/>
                            <w:sz w:val="160"/>
                          </w:rPr>
                        </w:pPr>
                        <w:r>
                          <w:rPr>
                            <w:rFonts w:ascii="Nurhan Uz" w:hAnsi="Nurhan Uz"/>
                            <w:sz w:val="160"/>
                          </w:rPr>
                          <w:t xml:space="preserve"> </w:t>
                        </w:r>
                        <w:r>
                          <w:rPr>
                            <w:rFonts w:ascii="Nurhan Uz" w:hAnsi="Nurhan Uz"/>
                            <w:sz w:val="200"/>
                          </w:rPr>
                          <w:t>t</w:t>
                        </w:r>
                      </w:p>
                    </w:txbxContent>
                  </v:textbox>
                </v:shape>
              </w:pict>
            </w:r>
            <w:r w:rsidRPr="00B71A91">
              <w:rPr>
                <w:noProof/>
                <w:sz w:val="144"/>
                <w:szCs w:val="96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173.25pt;height:279.75pt;visibility:visible">
                  <v:imagedata r:id="rId4" o:title=""/>
                </v:shape>
              </w:pict>
            </w:r>
            <w:r w:rsidRPr="00B71A91">
              <w:rPr>
                <w:rFonts w:ascii="Hand Garden" w:hAnsi="Hand Garden"/>
                <w:sz w:val="96"/>
                <w:szCs w:val="96"/>
              </w:rPr>
              <w:t>t t t</w:t>
            </w:r>
          </w:p>
        </w:tc>
        <w:tc>
          <w:tcPr>
            <w:tcW w:w="7744" w:type="dxa"/>
          </w:tcPr>
          <w:p w:rsidR="00645887" w:rsidRPr="00B71A91" w:rsidRDefault="00645887" w:rsidP="00B71A91">
            <w:pPr>
              <w:spacing w:after="0" w:line="240" w:lineRule="auto"/>
              <w:rPr>
                <w:sz w:val="96"/>
                <w:szCs w:val="96"/>
              </w:rPr>
            </w:pPr>
            <w:r>
              <w:rPr>
                <w:noProof/>
                <w:lang w:eastAsia="tr-TR"/>
              </w:rPr>
              <w:pict>
                <v:shape id="_x0000_s1027" type="#_x0000_t202" style="position:absolute;margin-left:167.7pt;margin-top:20.5pt;width:176.25pt;height:2in;z-index:251659264;mso-position-horizontal-relative:text;mso-position-vertical-relative:text">
                  <v:textbox>
                    <w:txbxContent>
                      <w:p w:rsidR="00645887" w:rsidRPr="00B848A7" w:rsidRDefault="00645887" w:rsidP="00F954C6">
                        <w:pPr>
                          <w:rPr>
                            <w:rFonts w:ascii="Nurhan Uz" w:hAnsi="Nurhan Uz"/>
                            <w:sz w:val="220"/>
                          </w:rPr>
                        </w:pPr>
                        <w:r>
                          <w:rPr>
                            <w:rFonts w:ascii="Nurhan Uz" w:hAnsi="Nurhan Uz"/>
                            <w:sz w:val="220"/>
                          </w:rPr>
                          <w:t xml:space="preserve"> t</w:t>
                        </w:r>
                      </w:p>
                    </w:txbxContent>
                  </v:textbox>
                </v:shape>
              </w:pict>
            </w:r>
            <w:r w:rsidRPr="00B71A91">
              <w:rPr>
                <w:noProof/>
                <w:sz w:val="96"/>
                <w:szCs w:val="96"/>
                <w:lang w:eastAsia="tr-TR"/>
              </w:rPr>
              <w:pict>
                <v:shape id="Resim 2" o:spid="_x0000_i1026" type="#_x0000_t75" style="width:173.25pt;height:279.75pt;visibility:visible">
                  <v:imagedata r:id="rId4" o:title=""/>
                </v:shape>
              </w:pict>
            </w:r>
            <w:r w:rsidRPr="00B71A91">
              <w:rPr>
                <w:rFonts w:ascii="Hand Garden" w:hAnsi="Hand Garden"/>
                <w:sz w:val="96"/>
                <w:szCs w:val="96"/>
              </w:rPr>
              <w:t>t t t</w:t>
            </w:r>
          </w:p>
        </w:tc>
      </w:tr>
      <w:tr w:rsidR="00645887" w:rsidRPr="00B71A91" w:rsidTr="00B71A91">
        <w:trPr>
          <w:trHeight w:val="3423"/>
        </w:trPr>
        <w:tc>
          <w:tcPr>
            <w:tcW w:w="7412" w:type="dxa"/>
          </w:tcPr>
          <w:p w:rsidR="00645887" w:rsidRPr="00B71A91" w:rsidRDefault="00645887" w:rsidP="00B71A91">
            <w:pPr>
              <w:spacing w:after="0" w:line="240" w:lineRule="auto"/>
              <w:rPr>
                <w:rFonts w:ascii="hergulbay" w:hAnsi="hergulbay"/>
                <w:sz w:val="260"/>
              </w:rPr>
            </w:pPr>
            <w:r w:rsidRPr="00B71A91">
              <w:rPr>
                <w:rFonts w:ascii="hergulbay" w:hAnsi="hergulbay"/>
                <w:sz w:val="260"/>
              </w:rPr>
              <w:t xml:space="preserve">  t  t </w:t>
            </w:r>
          </w:p>
        </w:tc>
        <w:tc>
          <w:tcPr>
            <w:tcW w:w="7744" w:type="dxa"/>
          </w:tcPr>
          <w:p w:rsidR="00645887" w:rsidRPr="00B71A91" w:rsidRDefault="00645887" w:rsidP="00B71A91">
            <w:pPr>
              <w:spacing w:after="0" w:line="240" w:lineRule="auto"/>
              <w:rPr>
                <w:rFonts w:ascii="hergulbay" w:hAnsi="hergulbay"/>
                <w:sz w:val="260"/>
              </w:rPr>
            </w:pPr>
            <w:r w:rsidRPr="00B71A91">
              <w:rPr>
                <w:rFonts w:ascii="hergulbay" w:hAnsi="hergulbay"/>
                <w:sz w:val="260"/>
              </w:rPr>
              <w:t xml:space="preserve">  t  t</w:t>
            </w:r>
          </w:p>
        </w:tc>
      </w:tr>
    </w:tbl>
    <w:p w:rsidR="00645887" w:rsidRDefault="00645887" w:rsidP="00FE7AE6"/>
    <w:p w:rsidR="00645887" w:rsidRDefault="00645887" w:rsidP="00FE7AE6"/>
    <w:p w:rsidR="00645887" w:rsidRDefault="00645887" w:rsidP="00FE7AE6"/>
    <w:p w:rsidR="00645887" w:rsidRDefault="00645887" w:rsidP="00FE7AE6"/>
    <w:p w:rsidR="00645887" w:rsidRDefault="00645887" w:rsidP="00FE7AE6"/>
    <w:p w:rsidR="00645887" w:rsidRDefault="00645887" w:rsidP="00FE7AE6"/>
    <w:p w:rsidR="00645887" w:rsidRDefault="00645887" w:rsidP="00FE7AE6"/>
    <w:p w:rsidR="00645887" w:rsidRDefault="00645887" w:rsidP="00FE7AE6"/>
    <w:p w:rsidR="00645887" w:rsidRDefault="00645887" w:rsidP="00FE7AE6"/>
    <w:p w:rsidR="00645887" w:rsidRDefault="00645887" w:rsidP="00FE7AE6"/>
    <w:p w:rsidR="00645887" w:rsidRDefault="00645887" w:rsidP="00FE7AE6">
      <w:hyperlink r:id="rId5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645887" w:rsidRDefault="00645887" w:rsidP="00FE7AE6"/>
    <w:sectPr w:rsidR="00645887" w:rsidSect="00F954C6">
      <w:pgSz w:w="16838" w:h="11906" w:orient="landscape"/>
      <w:pgMar w:top="510" w:right="249" w:bottom="24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ergulbay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54C6"/>
    <w:rsid w:val="0005160B"/>
    <w:rsid w:val="002E22C8"/>
    <w:rsid w:val="005572CF"/>
    <w:rsid w:val="00645887"/>
    <w:rsid w:val="00647C85"/>
    <w:rsid w:val="00793DBF"/>
    <w:rsid w:val="009A0C44"/>
    <w:rsid w:val="00B71A91"/>
    <w:rsid w:val="00B848A7"/>
    <w:rsid w:val="00D32250"/>
    <w:rsid w:val="00F954C6"/>
    <w:rsid w:val="00FE7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4C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954C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954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54C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FE7AE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28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15</Words>
  <Characters>86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acer</dc:creator>
  <cp:keywords>www.sorubak.com</cp:keywords>
  <dc:description>www.sorubak.com</dc:description>
  <cp:lastModifiedBy>edanur</cp:lastModifiedBy>
  <cp:revision>3</cp:revision>
  <cp:lastPrinted>2013-11-05T19:00:00Z</cp:lastPrinted>
  <dcterms:created xsi:type="dcterms:W3CDTF">2013-11-05T18:54:00Z</dcterms:created>
  <dcterms:modified xsi:type="dcterms:W3CDTF">2013-12-09T18:20:00Z</dcterms:modified>
  <cp:category>www.sorubak.com</cp:category>
</cp:coreProperties>
</file>