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396" w:rsidRPr="008F2460" w:rsidRDefault="00FF2396" w:rsidP="00412FF5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FF2396" w:rsidRPr="000E3A2E" w:rsidRDefault="00FF2396" w:rsidP="00412FF5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FF2396" w:rsidRPr="0090510D" w:rsidRDefault="00FF2396" w:rsidP="00412FF5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TEKİL ve ÇOĞUL İSİMLER</w:t>
      </w:r>
    </w:p>
    <w:p w:rsidR="00FF2396" w:rsidRPr="00412FF5" w:rsidRDefault="00FF2396" w:rsidP="00412FF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412FF5">
        <w:rPr>
          <w:rFonts w:ascii="Comic Sans MS" w:hAnsi="Comic Sans MS"/>
          <w:color w:val="000000"/>
          <w:sz w:val="24"/>
          <w:szCs w:val="24"/>
        </w:rPr>
        <w:t>Aşağıdaki tekil adların önüne ekler getirip önce çoğul yapın, sonra da tümce içinde kullanın.</w:t>
      </w:r>
    </w:p>
    <w:p w:rsidR="00FF2396" w:rsidRPr="00DA78EF" w:rsidRDefault="00FF2396" w:rsidP="00412FF5">
      <w:pPr>
        <w:spacing w:after="0" w:line="240" w:lineRule="auto"/>
        <w:rPr>
          <w:color w:val="000000"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440"/>
        <w:gridCol w:w="2388"/>
        <w:gridCol w:w="6990"/>
      </w:tblGrid>
      <w:tr w:rsidR="00FF2396" w:rsidRPr="00306B35" w:rsidTr="00306B35">
        <w:trPr>
          <w:trHeight w:val="338"/>
        </w:trPr>
        <w:tc>
          <w:tcPr>
            <w:tcW w:w="1440" w:type="dxa"/>
            <w:shd w:val="clear" w:color="auto" w:fill="262626"/>
          </w:tcPr>
          <w:p w:rsidR="00FF2396" w:rsidRPr="00306B35" w:rsidRDefault="00FF2396" w:rsidP="00412FF5">
            <w:pPr>
              <w:spacing w:after="0" w:line="240" w:lineRule="auto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306B35">
              <w:rPr>
                <w:rFonts w:ascii="Comic Sans MS" w:hAnsi="Comic Sans MS"/>
                <w:color w:val="FFFFFF"/>
                <w:sz w:val="24"/>
                <w:szCs w:val="24"/>
              </w:rPr>
              <w:t xml:space="preserve"> Sözcük</w:t>
            </w:r>
          </w:p>
        </w:tc>
        <w:tc>
          <w:tcPr>
            <w:tcW w:w="2388" w:type="dxa"/>
            <w:shd w:val="clear" w:color="auto" w:fill="262626"/>
          </w:tcPr>
          <w:p w:rsidR="00FF2396" w:rsidRPr="00306B35" w:rsidRDefault="00FF2396" w:rsidP="00412FF5">
            <w:pPr>
              <w:spacing w:after="0" w:line="240" w:lineRule="auto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306B35">
              <w:rPr>
                <w:rFonts w:ascii="Comic Sans MS" w:hAnsi="Comic Sans MS"/>
                <w:color w:val="FFFFFF"/>
                <w:sz w:val="24"/>
                <w:szCs w:val="24"/>
              </w:rPr>
              <w:t>Çoğul eki –ler, -lar</w:t>
            </w:r>
          </w:p>
        </w:tc>
        <w:tc>
          <w:tcPr>
            <w:tcW w:w="6990" w:type="dxa"/>
            <w:shd w:val="clear" w:color="auto" w:fill="262626"/>
          </w:tcPr>
          <w:p w:rsidR="00FF2396" w:rsidRPr="00306B35" w:rsidRDefault="00FF2396" w:rsidP="00412FF5">
            <w:pPr>
              <w:spacing w:after="0" w:line="240" w:lineRule="auto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306B35">
              <w:rPr>
                <w:rFonts w:ascii="Comic Sans MS" w:hAnsi="Comic Sans MS"/>
                <w:color w:val="FFFFFF"/>
                <w:sz w:val="24"/>
                <w:szCs w:val="24"/>
              </w:rPr>
              <w:t xml:space="preserve">  Sözcüğün tümce içinde kullanılması</w:t>
            </w: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>sinek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>sinekler</w:t>
            </w: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Yaz gelince </w:t>
            </w:r>
            <w:r w:rsidRPr="00412FF5">
              <w:rPr>
                <w:rFonts w:ascii="Comic Sans MS" w:hAnsi="Comic Sans MS"/>
                <w:color w:val="000000"/>
                <w:sz w:val="24"/>
                <w:szCs w:val="24"/>
                <w:u w:val="single"/>
              </w:rPr>
              <w:t>sinekler</w:t>
            </w: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çoğalır.</w:t>
            </w: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>kelebek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öğretmen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biber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ind w:left="455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ind w:left="4559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taşıt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yumurta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2396" w:rsidTr="00412FF5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ekmek</w:t>
            </w:r>
          </w:p>
        </w:tc>
        <w:tc>
          <w:tcPr>
            <w:tcW w:w="238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9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2396" w:rsidRPr="009F4BD7" w:rsidRDefault="00FF2396" w:rsidP="00412FF5">
      <w:pPr>
        <w:spacing w:after="0" w:line="240" w:lineRule="auto"/>
        <w:rPr>
          <w:i/>
          <w:sz w:val="20"/>
          <w:szCs w:val="20"/>
        </w:rPr>
      </w:pPr>
      <w:r>
        <w:t xml:space="preserve"> </w:t>
      </w:r>
    </w:p>
    <w:p w:rsidR="00FF2396" w:rsidRPr="00412FF5" w:rsidRDefault="00FF2396" w:rsidP="00412FF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12FF5">
        <w:rPr>
          <w:rFonts w:ascii="Comic Sans MS" w:hAnsi="Comic Sans MS"/>
          <w:sz w:val="24"/>
          <w:szCs w:val="24"/>
        </w:rPr>
        <w:t>Aşağıdaki çoğul adların eklerini çizip önce tekil yapın, sonra da tümce içinde kullanın.</w:t>
      </w:r>
    </w:p>
    <w:p w:rsidR="00FF2396" w:rsidRPr="00DA78EF" w:rsidRDefault="00FF2396" w:rsidP="00412FF5">
      <w:pPr>
        <w:spacing w:after="0" w:line="240" w:lineRule="auto"/>
        <w:rPr>
          <w:i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440"/>
        <w:gridCol w:w="1260"/>
        <w:gridCol w:w="8118"/>
      </w:tblGrid>
      <w:tr w:rsidR="00FF2396" w:rsidRPr="00306B35" w:rsidTr="00306B35">
        <w:trPr>
          <w:trHeight w:val="338"/>
        </w:trPr>
        <w:tc>
          <w:tcPr>
            <w:tcW w:w="1440" w:type="dxa"/>
            <w:shd w:val="clear" w:color="auto" w:fill="262626"/>
          </w:tcPr>
          <w:p w:rsidR="00FF2396" w:rsidRPr="00306B35" w:rsidRDefault="00FF2396" w:rsidP="00412FF5">
            <w:pPr>
              <w:spacing w:after="0" w:line="240" w:lineRule="auto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306B35">
              <w:rPr>
                <w:rFonts w:ascii="Comic Sans MS" w:hAnsi="Comic Sans MS"/>
                <w:color w:val="FFFFFF"/>
                <w:sz w:val="24"/>
                <w:szCs w:val="24"/>
              </w:rPr>
              <w:t>Sözcük</w:t>
            </w:r>
          </w:p>
        </w:tc>
        <w:tc>
          <w:tcPr>
            <w:tcW w:w="1260" w:type="dxa"/>
            <w:shd w:val="clear" w:color="auto" w:fill="262626"/>
          </w:tcPr>
          <w:p w:rsidR="00FF2396" w:rsidRPr="00306B35" w:rsidRDefault="00FF2396" w:rsidP="00412FF5">
            <w:pPr>
              <w:spacing w:after="0" w:line="240" w:lineRule="auto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306B35">
              <w:rPr>
                <w:rFonts w:ascii="Comic Sans MS" w:hAnsi="Comic Sans MS"/>
                <w:color w:val="FFFFFF"/>
                <w:sz w:val="24"/>
                <w:szCs w:val="24"/>
              </w:rPr>
              <w:t>Tekil hali</w:t>
            </w:r>
          </w:p>
        </w:tc>
        <w:tc>
          <w:tcPr>
            <w:tcW w:w="8118" w:type="dxa"/>
            <w:shd w:val="clear" w:color="auto" w:fill="262626"/>
          </w:tcPr>
          <w:p w:rsidR="00FF2396" w:rsidRPr="00306B35" w:rsidRDefault="00FF2396" w:rsidP="00412FF5">
            <w:pPr>
              <w:spacing w:after="0" w:line="240" w:lineRule="auto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306B35">
              <w:rPr>
                <w:rFonts w:ascii="Comic Sans MS" w:hAnsi="Comic Sans MS"/>
                <w:color w:val="FFFFFF"/>
                <w:sz w:val="24"/>
                <w:szCs w:val="24"/>
              </w:rPr>
              <w:t xml:space="preserve">  Sözcüğün tümce içinde kullanılması</w:t>
            </w: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>çocuklar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çocuk</w:t>
            </w: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Şu </w:t>
            </w:r>
            <w:r w:rsidRPr="00412FF5">
              <w:rPr>
                <w:rFonts w:ascii="Comic Sans MS" w:hAnsi="Comic Sans MS"/>
                <w:color w:val="000000"/>
                <w:sz w:val="24"/>
                <w:szCs w:val="24"/>
                <w:u w:val="single"/>
              </w:rPr>
              <w:t>çocuk</w:t>
            </w: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 xml:space="preserve"> derslerine çok çalışıyor. </w:t>
            </w: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FF5">
              <w:rPr>
                <w:rFonts w:ascii="Comic Sans MS" w:hAnsi="Comic Sans MS"/>
                <w:color w:val="000000"/>
                <w:sz w:val="24"/>
                <w:szCs w:val="24"/>
              </w:rPr>
              <w:t>yolcular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şoförler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çoraplar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ind w:left="455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ind w:left="4559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çiçekler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kitaplar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2396" w:rsidTr="0090510D">
        <w:trPr>
          <w:trHeight w:val="449"/>
        </w:trPr>
        <w:tc>
          <w:tcPr>
            <w:tcW w:w="144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12FF5">
              <w:rPr>
                <w:rFonts w:ascii="Comic Sans MS" w:hAnsi="Comic Sans MS"/>
                <w:sz w:val="24"/>
                <w:szCs w:val="24"/>
              </w:rPr>
              <w:t>balonlar</w:t>
            </w:r>
          </w:p>
        </w:tc>
        <w:tc>
          <w:tcPr>
            <w:tcW w:w="1260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118" w:type="dxa"/>
          </w:tcPr>
          <w:p w:rsidR="00FF2396" w:rsidRPr="00412FF5" w:rsidRDefault="00FF2396" w:rsidP="00412FF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2396" w:rsidRPr="00DA78EF" w:rsidRDefault="00FF2396" w:rsidP="001C257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373737"/>
          <w:sz w:val="14"/>
          <w:szCs w:val="14"/>
        </w:rPr>
      </w:pPr>
    </w:p>
    <w:p w:rsidR="00FF2396" w:rsidRPr="00DA78EF" w:rsidRDefault="00FF2396" w:rsidP="001C2574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DA78EF">
        <w:rPr>
          <w:rFonts w:ascii="Comic Sans MS" w:hAnsi="Comic Sans MS"/>
          <w:b/>
          <w:sz w:val="28"/>
          <w:szCs w:val="28"/>
        </w:rPr>
        <w:t>TOPLULUK ADLARI</w:t>
      </w:r>
    </w:p>
    <w:p w:rsidR="00FF2396" w:rsidRPr="001C2574" w:rsidRDefault="00FF2396" w:rsidP="001C257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C2574">
        <w:rPr>
          <w:rFonts w:ascii="Comic Sans MS" w:hAnsi="Comic Sans MS"/>
          <w:sz w:val="24"/>
          <w:szCs w:val="24"/>
        </w:rPr>
        <w:t>Çoğul eki almadığı halde aynı cins varlıkların oluşturduğu birçok varlığı anlatan adlara topluluk adı denir. Topluluk adları da çoğul ekleri alabilir.</w:t>
      </w:r>
      <w:r>
        <w:rPr>
          <w:rFonts w:ascii="Comic Sans MS" w:hAnsi="Comic Sans MS"/>
          <w:sz w:val="24"/>
          <w:szCs w:val="24"/>
        </w:rPr>
        <w:t xml:space="preserve"> </w:t>
      </w:r>
      <w:r w:rsidRPr="001C2574">
        <w:rPr>
          <w:rFonts w:ascii="Comic Sans MS" w:hAnsi="Comic Sans MS"/>
          <w:sz w:val="24"/>
          <w:szCs w:val="24"/>
        </w:rPr>
        <w:t>Örnek: demet - demetler, aile –aileler, ordu - ordular</w:t>
      </w:r>
    </w:p>
    <w:p w:rsidR="00FF2396" w:rsidRPr="001C2574" w:rsidRDefault="00FF2396" w:rsidP="001C257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C2574">
        <w:rPr>
          <w:rFonts w:ascii="Comic Sans MS" w:hAnsi="Comic Sans MS"/>
          <w:sz w:val="24"/>
          <w:szCs w:val="24"/>
        </w:rPr>
        <w:t>Aşağıdaki tabloda yer alan tekil, çoğul ve topluluk adlarını örnekteki gibi işaretleyiniz.</w:t>
      </w:r>
    </w:p>
    <w:p w:rsidR="00FF2396" w:rsidRPr="00DA78EF" w:rsidRDefault="00FF2396" w:rsidP="001C257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5"/>
        <w:gridCol w:w="1531"/>
        <w:gridCol w:w="1587"/>
        <w:gridCol w:w="1648"/>
      </w:tblGrid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262626"/>
          </w:tcPr>
          <w:p w:rsidR="00FF2396" w:rsidRPr="00306B35" w:rsidRDefault="00FF2396" w:rsidP="00306B35">
            <w:pPr>
              <w:spacing w:after="0" w:line="240" w:lineRule="auto"/>
              <w:jc w:val="center"/>
              <w:rPr>
                <w:rFonts w:ascii="ALFABET98" w:hAnsi="ALFABET98"/>
                <w:b/>
                <w:color w:val="FFFFFF"/>
                <w:sz w:val="24"/>
                <w:szCs w:val="24"/>
              </w:rPr>
            </w:pPr>
            <w:r w:rsidRPr="00306B35">
              <w:rPr>
                <w:rFonts w:ascii="ALFABET98" w:hAnsi="ALFABET98"/>
                <w:b/>
                <w:color w:val="FFFFFF"/>
                <w:sz w:val="24"/>
                <w:szCs w:val="24"/>
              </w:rPr>
              <w:t>İSİMLER</w:t>
            </w:r>
          </w:p>
        </w:tc>
        <w:tc>
          <w:tcPr>
            <w:tcW w:w="1531" w:type="dxa"/>
            <w:shd w:val="clear" w:color="auto" w:fill="262626"/>
          </w:tcPr>
          <w:p w:rsidR="00FF2396" w:rsidRPr="00306B35" w:rsidRDefault="00FF2396" w:rsidP="00306B35">
            <w:pPr>
              <w:spacing w:after="0" w:line="240" w:lineRule="auto"/>
              <w:jc w:val="center"/>
              <w:rPr>
                <w:rFonts w:ascii="ALFABET98" w:hAnsi="ALFABET98"/>
                <w:b/>
                <w:color w:val="FFFFFF"/>
                <w:sz w:val="24"/>
                <w:szCs w:val="24"/>
              </w:rPr>
            </w:pPr>
            <w:r w:rsidRPr="00306B35">
              <w:rPr>
                <w:rFonts w:ascii="ALFABET98" w:hAnsi="ALFABET98"/>
                <w:b/>
                <w:color w:val="FFFFFF"/>
                <w:sz w:val="24"/>
                <w:szCs w:val="24"/>
              </w:rPr>
              <w:t>TEKİL</w:t>
            </w:r>
          </w:p>
        </w:tc>
        <w:tc>
          <w:tcPr>
            <w:tcW w:w="1587" w:type="dxa"/>
            <w:shd w:val="clear" w:color="auto" w:fill="262626"/>
          </w:tcPr>
          <w:p w:rsidR="00FF2396" w:rsidRPr="00306B35" w:rsidRDefault="00FF2396" w:rsidP="00306B35">
            <w:pPr>
              <w:spacing w:after="0" w:line="240" w:lineRule="auto"/>
              <w:jc w:val="center"/>
              <w:rPr>
                <w:rFonts w:ascii="ALFABET98" w:hAnsi="ALFABET98"/>
                <w:b/>
                <w:color w:val="FFFFFF"/>
                <w:sz w:val="24"/>
                <w:szCs w:val="24"/>
              </w:rPr>
            </w:pPr>
            <w:r w:rsidRPr="00306B35">
              <w:rPr>
                <w:rFonts w:ascii="ALFABET98" w:hAnsi="ALFABET98"/>
                <w:b/>
                <w:color w:val="FFFFFF"/>
                <w:sz w:val="24"/>
                <w:szCs w:val="24"/>
              </w:rPr>
              <w:t>ÇOĞUL</w:t>
            </w:r>
          </w:p>
        </w:tc>
        <w:tc>
          <w:tcPr>
            <w:tcW w:w="1648" w:type="dxa"/>
            <w:shd w:val="clear" w:color="auto" w:fill="262626"/>
          </w:tcPr>
          <w:p w:rsidR="00FF2396" w:rsidRPr="00306B35" w:rsidRDefault="00FF2396" w:rsidP="00306B35">
            <w:pPr>
              <w:spacing w:after="0" w:line="240" w:lineRule="auto"/>
              <w:jc w:val="center"/>
              <w:rPr>
                <w:rFonts w:ascii="ALFABET98" w:hAnsi="ALFABET98"/>
                <w:b/>
                <w:color w:val="FFFFFF"/>
                <w:sz w:val="24"/>
                <w:szCs w:val="24"/>
              </w:rPr>
            </w:pPr>
            <w:r w:rsidRPr="00306B35">
              <w:rPr>
                <w:rFonts w:ascii="ALFABET98" w:hAnsi="ALFABET98"/>
                <w:b/>
                <w:color w:val="FFFFFF"/>
                <w:sz w:val="24"/>
                <w:szCs w:val="24"/>
              </w:rPr>
              <w:t>TOPLULUK</w:t>
            </w: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odun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306B35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deste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bookmarkStart w:id="0" w:name="_GoBack"/>
        <w:bookmarkEnd w:id="0"/>
      </w:tr>
      <w:tr w:rsidR="00FF2396" w:rsidRPr="00306B35" w:rsidTr="00306B35">
        <w:trPr>
          <w:trHeight w:val="327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balinalar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tencere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sürü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bölük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kilim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dereler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düzine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su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meclis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F2396" w:rsidRPr="00306B35" w:rsidTr="00306B35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F2396" w:rsidRPr="00306B35" w:rsidRDefault="00FF2396" w:rsidP="00306B35">
            <w:pPr>
              <w:spacing w:after="0" w:line="240" w:lineRule="auto"/>
              <w:rPr>
                <w:rFonts w:ascii="ALFABET98" w:hAnsi="ALFABET98"/>
                <w:sz w:val="24"/>
                <w:szCs w:val="24"/>
              </w:rPr>
            </w:pPr>
            <w:r w:rsidRPr="00306B35">
              <w:rPr>
                <w:rFonts w:ascii="ALFABET98" w:hAnsi="ALFABET98"/>
                <w:sz w:val="24"/>
                <w:szCs w:val="24"/>
              </w:rPr>
              <w:t>göller</w:t>
            </w:r>
          </w:p>
        </w:tc>
        <w:tc>
          <w:tcPr>
            <w:tcW w:w="1531" w:type="dxa"/>
          </w:tcPr>
          <w:p w:rsidR="00FF2396" w:rsidRPr="00306B35" w:rsidRDefault="00FF2396" w:rsidP="00306B3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F2396" w:rsidRPr="00306B35" w:rsidRDefault="00FF2396" w:rsidP="00306B3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F2396" w:rsidRPr="00306B35" w:rsidRDefault="00FF2396" w:rsidP="00306B3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F2396" w:rsidRPr="00A22058" w:rsidRDefault="00FF2396" w:rsidP="00DA78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373737"/>
          <w:sz w:val="24"/>
          <w:szCs w:val="24"/>
        </w:rPr>
      </w:pPr>
      <w:hyperlink r:id="rId7" w:history="1">
        <w:r w:rsidRPr="00A72E4E">
          <w:rPr>
            <w:rStyle w:val="Hyperlink"/>
            <w:rFonts w:ascii="Comic Sans MS" w:hAnsi="Comic Sans MS" w:cs="Helvetica"/>
            <w:sz w:val="24"/>
            <w:szCs w:val="24"/>
          </w:rPr>
          <w:t>www.sorubak.com</w:t>
        </w:r>
      </w:hyperlink>
      <w:r>
        <w:rPr>
          <w:rFonts w:ascii="Comic Sans MS" w:hAnsi="Comic Sans MS" w:cs="Helvetica"/>
          <w:color w:val="373737"/>
          <w:sz w:val="24"/>
          <w:szCs w:val="24"/>
        </w:rPr>
        <w:t xml:space="preserve"> </w:t>
      </w:r>
    </w:p>
    <w:sectPr w:rsidR="00FF2396" w:rsidRPr="00A22058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396" w:rsidRDefault="00FF2396">
      <w:r>
        <w:separator/>
      </w:r>
    </w:p>
  </w:endnote>
  <w:endnote w:type="continuationSeparator" w:id="0">
    <w:p w:rsidR="00FF2396" w:rsidRDefault="00FF2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396" w:rsidRDefault="00FF2396">
      <w:r>
        <w:separator/>
      </w:r>
    </w:p>
  </w:footnote>
  <w:footnote w:type="continuationSeparator" w:id="0">
    <w:p w:rsidR="00FF2396" w:rsidRDefault="00FF2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91357"/>
    <w:rsid w:val="00192C28"/>
    <w:rsid w:val="001959C8"/>
    <w:rsid w:val="00197CDF"/>
    <w:rsid w:val="001C0D84"/>
    <w:rsid w:val="001C2574"/>
    <w:rsid w:val="001C385D"/>
    <w:rsid w:val="001D4695"/>
    <w:rsid w:val="001D4CD0"/>
    <w:rsid w:val="001D63FF"/>
    <w:rsid w:val="001F4A93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6430"/>
    <w:rsid w:val="002B1811"/>
    <w:rsid w:val="002B4116"/>
    <w:rsid w:val="002B7331"/>
    <w:rsid w:val="002E267A"/>
    <w:rsid w:val="002F18CA"/>
    <w:rsid w:val="003026ED"/>
    <w:rsid w:val="003061BA"/>
    <w:rsid w:val="00306B35"/>
    <w:rsid w:val="00325FED"/>
    <w:rsid w:val="003466B7"/>
    <w:rsid w:val="00351705"/>
    <w:rsid w:val="00380406"/>
    <w:rsid w:val="00383B97"/>
    <w:rsid w:val="00385CCA"/>
    <w:rsid w:val="003A42AC"/>
    <w:rsid w:val="003B0F65"/>
    <w:rsid w:val="003B3DA0"/>
    <w:rsid w:val="003B78A6"/>
    <w:rsid w:val="003C0600"/>
    <w:rsid w:val="003C67C3"/>
    <w:rsid w:val="003C76A7"/>
    <w:rsid w:val="003D1B82"/>
    <w:rsid w:val="003D34E4"/>
    <w:rsid w:val="003F1B2F"/>
    <w:rsid w:val="003F69A1"/>
    <w:rsid w:val="0040389A"/>
    <w:rsid w:val="00412FF5"/>
    <w:rsid w:val="004212E2"/>
    <w:rsid w:val="004252B1"/>
    <w:rsid w:val="0043076D"/>
    <w:rsid w:val="004505F3"/>
    <w:rsid w:val="0045401D"/>
    <w:rsid w:val="004620D5"/>
    <w:rsid w:val="00462545"/>
    <w:rsid w:val="00464FEA"/>
    <w:rsid w:val="0047630D"/>
    <w:rsid w:val="004859EC"/>
    <w:rsid w:val="00491856"/>
    <w:rsid w:val="004B0E3C"/>
    <w:rsid w:val="004B598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405C"/>
    <w:rsid w:val="005C2CF3"/>
    <w:rsid w:val="005D3B58"/>
    <w:rsid w:val="005F1A21"/>
    <w:rsid w:val="005F23D4"/>
    <w:rsid w:val="006023A0"/>
    <w:rsid w:val="006071AA"/>
    <w:rsid w:val="00615516"/>
    <w:rsid w:val="006156E8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C6456"/>
    <w:rsid w:val="006D4E51"/>
    <w:rsid w:val="006E2070"/>
    <w:rsid w:val="006F15F2"/>
    <w:rsid w:val="006F2CAA"/>
    <w:rsid w:val="006F56BC"/>
    <w:rsid w:val="006F7262"/>
    <w:rsid w:val="00700732"/>
    <w:rsid w:val="00703A39"/>
    <w:rsid w:val="00707F82"/>
    <w:rsid w:val="00710C04"/>
    <w:rsid w:val="0073631E"/>
    <w:rsid w:val="00736F62"/>
    <w:rsid w:val="007516D9"/>
    <w:rsid w:val="00751AE8"/>
    <w:rsid w:val="00753824"/>
    <w:rsid w:val="007553B3"/>
    <w:rsid w:val="00760463"/>
    <w:rsid w:val="0077516D"/>
    <w:rsid w:val="00781868"/>
    <w:rsid w:val="00794411"/>
    <w:rsid w:val="00796428"/>
    <w:rsid w:val="007970E5"/>
    <w:rsid w:val="007A1AE1"/>
    <w:rsid w:val="007A3EAE"/>
    <w:rsid w:val="007C0A7D"/>
    <w:rsid w:val="007C467B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0510D"/>
    <w:rsid w:val="0091330C"/>
    <w:rsid w:val="00916589"/>
    <w:rsid w:val="00920EE9"/>
    <w:rsid w:val="009321A2"/>
    <w:rsid w:val="00935530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F3547"/>
    <w:rsid w:val="009F4104"/>
    <w:rsid w:val="009F4BD7"/>
    <w:rsid w:val="00A00B99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547A3"/>
    <w:rsid w:val="00A55F40"/>
    <w:rsid w:val="00A64FB8"/>
    <w:rsid w:val="00A6725C"/>
    <w:rsid w:val="00A70FBA"/>
    <w:rsid w:val="00A72E4E"/>
    <w:rsid w:val="00A7331A"/>
    <w:rsid w:val="00A77911"/>
    <w:rsid w:val="00A80D0C"/>
    <w:rsid w:val="00A82E4B"/>
    <w:rsid w:val="00A848EC"/>
    <w:rsid w:val="00A87CAB"/>
    <w:rsid w:val="00A92478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F18"/>
    <w:rsid w:val="00B414CA"/>
    <w:rsid w:val="00B452DD"/>
    <w:rsid w:val="00B55D2E"/>
    <w:rsid w:val="00B55F75"/>
    <w:rsid w:val="00B65935"/>
    <w:rsid w:val="00B71D59"/>
    <w:rsid w:val="00B80224"/>
    <w:rsid w:val="00B84D9A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557E2"/>
    <w:rsid w:val="00C7108F"/>
    <w:rsid w:val="00C90F4F"/>
    <w:rsid w:val="00C9372B"/>
    <w:rsid w:val="00CA3C1C"/>
    <w:rsid w:val="00CB2C58"/>
    <w:rsid w:val="00CB2FCA"/>
    <w:rsid w:val="00CC0992"/>
    <w:rsid w:val="00CD66CA"/>
    <w:rsid w:val="00CF7AE2"/>
    <w:rsid w:val="00D032F9"/>
    <w:rsid w:val="00D04DF5"/>
    <w:rsid w:val="00D04FA9"/>
    <w:rsid w:val="00D30F54"/>
    <w:rsid w:val="00D40B90"/>
    <w:rsid w:val="00D47638"/>
    <w:rsid w:val="00D62BAF"/>
    <w:rsid w:val="00D6438F"/>
    <w:rsid w:val="00D76D78"/>
    <w:rsid w:val="00D81607"/>
    <w:rsid w:val="00D91D56"/>
    <w:rsid w:val="00D92C2D"/>
    <w:rsid w:val="00D96B06"/>
    <w:rsid w:val="00DA400B"/>
    <w:rsid w:val="00DA78EF"/>
    <w:rsid w:val="00DB03EC"/>
    <w:rsid w:val="00DD6C25"/>
    <w:rsid w:val="00DE2E9A"/>
    <w:rsid w:val="00DE69BE"/>
    <w:rsid w:val="00DF1279"/>
    <w:rsid w:val="00E078D1"/>
    <w:rsid w:val="00E25B1B"/>
    <w:rsid w:val="00E27C35"/>
    <w:rsid w:val="00E43CDD"/>
    <w:rsid w:val="00E465D2"/>
    <w:rsid w:val="00E57253"/>
    <w:rsid w:val="00E600C2"/>
    <w:rsid w:val="00E70165"/>
    <w:rsid w:val="00E7070A"/>
    <w:rsid w:val="00E71025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0867"/>
    <w:rsid w:val="00EA2DF3"/>
    <w:rsid w:val="00EB6578"/>
    <w:rsid w:val="00EB7506"/>
    <w:rsid w:val="00EC2394"/>
    <w:rsid w:val="00EC73F0"/>
    <w:rsid w:val="00ED65C6"/>
    <w:rsid w:val="00EE0022"/>
    <w:rsid w:val="00EE0DB7"/>
    <w:rsid w:val="00EE4059"/>
    <w:rsid w:val="00EE45B0"/>
    <w:rsid w:val="00F0082A"/>
    <w:rsid w:val="00F13E36"/>
    <w:rsid w:val="00F174B5"/>
    <w:rsid w:val="00F17F4A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788F"/>
    <w:rsid w:val="00F90C95"/>
    <w:rsid w:val="00F93135"/>
    <w:rsid w:val="00FB3674"/>
    <w:rsid w:val="00FC04A4"/>
    <w:rsid w:val="00FC3228"/>
    <w:rsid w:val="00FC4357"/>
    <w:rsid w:val="00FD0451"/>
    <w:rsid w:val="00FD3125"/>
    <w:rsid w:val="00FD3D93"/>
    <w:rsid w:val="00FD716A"/>
    <w:rsid w:val="00FE0B05"/>
    <w:rsid w:val="00FF2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35530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/>
      <w:b/>
      <w:kern w:val="36"/>
      <w:sz w:val="4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1">
    <w:name w:val="Aralık Yok1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389A"/>
    <w:pPr>
      <w:ind w:left="720"/>
      <w:contextualSpacing/>
    </w:pPr>
    <w:rPr>
      <w:rFonts w:cs="Times New Roman"/>
      <w:shadow/>
      <w:sz w:val="24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90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0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90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90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0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90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90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4235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4238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04236"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90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823</TotalTime>
  <Pages>1</Pages>
  <Words>178</Words>
  <Characters>1017</Characters>
  <Application>Microsoft Office Outlook</Application>
  <DocSecurity>0</DocSecurity>
  <Lines>0</Lines>
  <Paragraphs>0</Paragraphs>
  <ScaleCrop>false</ScaleCrop>
  <Manager>www.sorubak.com</Manager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198</cp:revision>
  <dcterms:created xsi:type="dcterms:W3CDTF">2013-11-08T16:08:00Z</dcterms:created>
  <dcterms:modified xsi:type="dcterms:W3CDTF">2014-03-03T20:57:00Z</dcterms:modified>
  <cp:category>www.sorubak.com</cp:category>
</cp:coreProperties>
</file>