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1"/>
        <w:gridCol w:w="809"/>
        <w:gridCol w:w="584"/>
        <w:gridCol w:w="808"/>
        <w:gridCol w:w="584"/>
        <w:gridCol w:w="808"/>
        <w:gridCol w:w="584"/>
        <w:gridCol w:w="808"/>
        <w:gridCol w:w="762"/>
        <w:gridCol w:w="993"/>
        <w:gridCol w:w="567"/>
        <w:gridCol w:w="992"/>
        <w:gridCol w:w="425"/>
        <w:gridCol w:w="851"/>
      </w:tblGrid>
      <w:tr w:rsidR="00A321B6" w:rsidRPr="004518BD" w:rsidTr="004518BD">
        <w:tc>
          <w:tcPr>
            <w:tcW w:w="1341" w:type="dxa"/>
            <w:tcBorders>
              <w:top w:val="nil"/>
              <w:left w:val="nil"/>
              <w:bottom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66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762" w:type="dxa"/>
            <w:vMerge w:val="restart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6"/>
              </w:rPr>
            </w:pPr>
            <w:r w:rsidRPr="004518BD">
              <w:rPr>
                <w:rFonts w:ascii="Times New Roman" w:hAnsi="Times New Roman"/>
                <w:b/>
                <w:sz w:val="24"/>
                <w:szCs w:val="36"/>
              </w:rPr>
              <w:t xml:space="preserve">Aşağıdaki sütunlardaki sayıları aşağıya doğru + ise toplayınız, </w:t>
            </w:r>
          </w:p>
          <w:p w:rsidR="00A321B6" w:rsidRPr="004518BD" w:rsidRDefault="00A321B6" w:rsidP="004518B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36"/>
              </w:rPr>
            </w:pPr>
            <w:r w:rsidRPr="004518BD">
              <w:rPr>
                <w:rFonts w:ascii="Times New Roman" w:hAnsi="Times New Roman"/>
                <w:b/>
                <w:sz w:val="24"/>
                <w:szCs w:val="36"/>
              </w:rPr>
              <w:t>- ise çıkarınız. En son bulduğunuz sayıları toplayıp uygun kutucuğa yazınız.</w:t>
            </w:r>
          </w:p>
        </w:tc>
      </w:tr>
      <w:tr w:rsidR="00A321B6" w:rsidRPr="004518BD" w:rsidTr="004518BD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+21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+37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+45</w:t>
            </w: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rPr>
          <w:trHeight w:val="341"/>
        </w:trPr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49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762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+22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+34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+28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+33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49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+47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+23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+46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65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72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+19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+11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+45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34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+65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+48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+17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39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56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+62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+55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37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43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56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+28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  <w:bookmarkStart w:id="0" w:name="_GoBack"/>
            <w:bookmarkEnd w:id="0"/>
            <w:r w:rsidRPr="004518BD">
              <w:rPr>
                <w:b/>
                <w:sz w:val="36"/>
                <w:szCs w:val="36"/>
              </w:rPr>
              <w:t>61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+32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+29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992" w:type="dxa"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  <w:vAlign w:val="center"/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4518BD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A321B6" w:rsidRPr="004518BD" w:rsidTr="004518BD">
        <w:tc>
          <w:tcPr>
            <w:tcW w:w="1341" w:type="dxa"/>
            <w:vAlign w:val="center"/>
          </w:tcPr>
          <w:p w:rsidR="00A321B6" w:rsidRPr="004518BD" w:rsidRDefault="00A321B6" w:rsidP="004518BD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4518BD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A321B6" w:rsidRPr="004518BD" w:rsidRDefault="00A321B6" w:rsidP="004518BD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:rsidR="00A321B6" w:rsidRPr="004518BD" w:rsidRDefault="00A321B6" w:rsidP="004518BD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321B6" w:rsidRPr="004518BD" w:rsidRDefault="00A321B6" w:rsidP="004518BD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A321B6" w:rsidRPr="004B689F" w:rsidRDefault="00A321B6" w:rsidP="008A1BBD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hyperlink r:id="rId6" w:history="1">
        <w:r w:rsidRPr="00345124">
          <w:rPr>
            <w:rStyle w:val="Hyperlink"/>
            <w:rFonts w:ascii="Times New Roman" w:hAnsi="Times New Roman"/>
            <w:sz w:val="28"/>
            <w:szCs w:val="26"/>
          </w:rPr>
          <w:t>www.sorubak.com</w:t>
        </w:r>
      </w:hyperlink>
      <w:r>
        <w:rPr>
          <w:rFonts w:ascii="Times New Roman" w:hAnsi="Times New Roman"/>
          <w:sz w:val="28"/>
          <w:szCs w:val="26"/>
        </w:rPr>
        <w:t xml:space="preserve"> </w:t>
      </w:r>
    </w:p>
    <w:p w:rsidR="00A321B6" w:rsidRPr="00A00D07" w:rsidRDefault="00A321B6">
      <w:pPr>
        <w:rPr>
          <w:b/>
          <w:sz w:val="36"/>
          <w:szCs w:val="36"/>
        </w:rPr>
      </w:pPr>
    </w:p>
    <w:sectPr w:rsidR="00A321B6" w:rsidRPr="00A00D07" w:rsidSect="00BB1BE7">
      <w:headerReference w:type="first" r:id="rId7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1B6" w:rsidRDefault="00A321B6" w:rsidP="002F3B24">
      <w:pPr>
        <w:spacing w:after="0" w:line="240" w:lineRule="auto"/>
      </w:pPr>
      <w:r>
        <w:separator/>
      </w:r>
    </w:p>
  </w:endnote>
  <w:endnote w:type="continuationSeparator" w:id="0">
    <w:p w:rsidR="00A321B6" w:rsidRDefault="00A321B6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1B6" w:rsidRDefault="00A321B6" w:rsidP="002F3B24">
      <w:pPr>
        <w:spacing w:after="0" w:line="240" w:lineRule="auto"/>
      </w:pPr>
      <w:r>
        <w:separator/>
      </w:r>
    </w:p>
  </w:footnote>
  <w:footnote w:type="continuationSeparator" w:id="0">
    <w:p w:rsidR="00A321B6" w:rsidRDefault="00A321B6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1B6" w:rsidRPr="002F3B24" w:rsidRDefault="00A321B6" w:rsidP="00BB1BE7">
    <w:pPr>
      <w:pStyle w:val="Header"/>
      <w:tabs>
        <w:tab w:val="left" w:pos="1415"/>
        <w:tab w:val="center" w:pos="5244"/>
      </w:tabs>
      <w:rPr>
        <w:rFonts w:ascii="Times New Roman" w:hAnsi="Times New Roman"/>
        <w:b/>
        <w:sz w:val="36"/>
      </w:rPr>
    </w:pPr>
    <w:r>
      <w:rPr>
        <w:rFonts w:ascii="Times New Roman" w:hAnsi="Times New Roman"/>
        <w:b/>
        <w:sz w:val="32"/>
      </w:rPr>
      <w:tab/>
    </w:r>
    <w:r>
      <w:rPr>
        <w:rFonts w:ascii="Times New Roman" w:hAnsi="Times New Roman"/>
        <w:b/>
        <w:sz w:val="32"/>
      </w:rPr>
      <w:tab/>
    </w:r>
    <w:r w:rsidRPr="002F3B24">
      <w:rPr>
        <w:rFonts w:ascii="Times New Roman" w:hAnsi="Times New Roman"/>
        <w:b/>
        <w:sz w:val="32"/>
      </w:rPr>
      <w:t>TOPLAMIN TAHMİNİ VE ZİHİNDEN TOPLAMA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EE6"/>
    <w:rsid w:val="00005CA9"/>
    <w:rsid w:val="0002074A"/>
    <w:rsid w:val="00072C1A"/>
    <w:rsid w:val="0013383F"/>
    <w:rsid w:val="001C5F1E"/>
    <w:rsid w:val="002B6037"/>
    <w:rsid w:val="002F3B24"/>
    <w:rsid w:val="00336D61"/>
    <w:rsid w:val="00345124"/>
    <w:rsid w:val="004518BD"/>
    <w:rsid w:val="004B689F"/>
    <w:rsid w:val="005D02DD"/>
    <w:rsid w:val="00650EE6"/>
    <w:rsid w:val="00853261"/>
    <w:rsid w:val="008A1BBD"/>
    <w:rsid w:val="008B7E29"/>
    <w:rsid w:val="00923A91"/>
    <w:rsid w:val="00A00D07"/>
    <w:rsid w:val="00A321B6"/>
    <w:rsid w:val="00A44E93"/>
    <w:rsid w:val="00BB1BE7"/>
    <w:rsid w:val="00BE5756"/>
    <w:rsid w:val="00CA79A2"/>
    <w:rsid w:val="00CE2061"/>
    <w:rsid w:val="00DF7C6A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0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0E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F3B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F3B2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83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A1B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146</Words>
  <Characters>838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MAVİ</dc:creator>
  <cp:keywords>www.sorubak.com</cp:keywords>
  <dc:description>www.sorubak.com</dc:description>
  <cp:lastModifiedBy>edanur</cp:lastModifiedBy>
  <cp:revision>9</cp:revision>
  <dcterms:created xsi:type="dcterms:W3CDTF">2013-02-26T20:41:00Z</dcterms:created>
  <dcterms:modified xsi:type="dcterms:W3CDTF">2014-02-15T21:07:00Z</dcterms:modified>
  <cp:category>www.sorubak.com</cp:category>
</cp:coreProperties>
</file>