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E61" w:rsidRPr="00FA4BB7" w:rsidRDefault="00387E61" w:rsidP="00680FBB">
      <w:pPr>
        <w:jc w:val="center"/>
        <w:rPr>
          <w:rFonts w:ascii="Hand writing Mutlu" w:hAnsi="Hand writing Mutlu"/>
          <w:sz w:val="20"/>
          <w:szCs w:val="20"/>
        </w:rPr>
      </w:pPr>
    </w:p>
    <w:p w:rsidR="00387E61" w:rsidRPr="00C526ED" w:rsidRDefault="00387E61" w:rsidP="00C526ED">
      <w:pPr>
        <w:ind w:left="708"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18"/>
          <w:szCs w:val="18"/>
        </w:rPr>
        <w:t xml:space="preserve">       </w:t>
      </w:r>
      <w:r w:rsidRPr="00C526ED">
        <w:rPr>
          <w:rFonts w:ascii="Hand writing Mutlu" w:hAnsi="Hand writing Mutlu"/>
          <w:sz w:val="28"/>
          <w:szCs w:val="28"/>
        </w:rPr>
        <w:t>Güneş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</w:t>
      </w:r>
      <w:r w:rsidRPr="00C526ED">
        <w:rPr>
          <w:rFonts w:ascii="Hand writing Mutlu" w:hAnsi="Hand writing Mutlu"/>
          <w:sz w:val="28"/>
          <w:szCs w:val="28"/>
        </w:rPr>
        <w:t>Güneş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</w:t>
      </w:r>
      <w:r w:rsidRPr="00C526ED">
        <w:rPr>
          <w:rFonts w:ascii="Hand writing Mutlu" w:hAnsi="Hand writing Mutlu"/>
          <w:sz w:val="28"/>
          <w:szCs w:val="28"/>
        </w:rPr>
        <w:t>Güneş erken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  <w:r w:rsidRPr="00C526ED">
        <w:rPr>
          <w:rFonts w:ascii="Hand writing Mutlu" w:hAnsi="Hand writing Mutlu"/>
          <w:sz w:val="28"/>
          <w:szCs w:val="28"/>
        </w:rPr>
        <w:t>Güneş sabah erken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Pr="00C526ED">
        <w:rPr>
          <w:rFonts w:ascii="Hand writing Mutlu" w:hAnsi="Hand writing Mutlu"/>
          <w:sz w:val="28"/>
          <w:szCs w:val="28"/>
        </w:rPr>
        <w:t>Güneş bu sabah erken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 w:rsidRPr="00C526ED">
        <w:rPr>
          <w:rFonts w:ascii="Hand writing Mutlu" w:hAnsi="Hand writing Mutlu"/>
          <w:sz w:val="28"/>
          <w:szCs w:val="28"/>
        </w:rPr>
        <w:t>Güneş bu sabah erkenden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 w:rsidRPr="00C526ED">
        <w:rPr>
          <w:rFonts w:ascii="Hand writing Mutlu" w:hAnsi="Hand writing Mutlu"/>
          <w:sz w:val="28"/>
          <w:szCs w:val="28"/>
        </w:rPr>
        <w:t>Güneş bu sabah yine erkenden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</w:t>
      </w:r>
      <w:r w:rsidRPr="00C526ED">
        <w:rPr>
          <w:rFonts w:ascii="Hand writing Mutlu" w:hAnsi="Hand writing Mutlu"/>
          <w:sz w:val="28"/>
          <w:szCs w:val="28"/>
        </w:rPr>
        <w:t>Güneş bu sabah erkenden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r w:rsidRPr="00C526ED">
        <w:rPr>
          <w:rFonts w:ascii="Hand writing Mutlu" w:hAnsi="Hand writing Mutlu"/>
          <w:sz w:val="28"/>
          <w:szCs w:val="28"/>
        </w:rPr>
        <w:t>Güneş bu sabah erken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</w:t>
      </w:r>
      <w:r w:rsidRPr="00C526ED">
        <w:rPr>
          <w:rFonts w:ascii="Hand writing Mutlu" w:hAnsi="Hand writing Mutlu"/>
          <w:sz w:val="28"/>
          <w:szCs w:val="28"/>
        </w:rPr>
        <w:t xml:space="preserve">  Güneş sabah erken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</w:t>
      </w:r>
      <w:r w:rsidRPr="00C526ED">
        <w:rPr>
          <w:rFonts w:ascii="Hand writing Mutlu" w:hAnsi="Hand writing Mutlu"/>
          <w:sz w:val="28"/>
          <w:szCs w:val="28"/>
        </w:rPr>
        <w:t>Güneş erken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</w:t>
      </w:r>
      <w:r w:rsidRPr="00C526ED">
        <w:rPr>
          <w:rFonts w:ascii="Hand writing Mutlu" w:hAnsi="Hand writing Mutlu"/>
          <w:sz w:val="28"/>
          <w:szCs w:val="28"/>
        </w:rPr>
        <w:t>Güneş 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C526ED">
      <w:pPr>
        <w:ind w:left="708"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  <w:r w:rsidRPr="00C526ED">
        <w:rPr>
          <w:rFonts w:ascii="Hand writing Mutlu" w:hAnsi="Hand writing Mutlu"/>
          <w:sz w:val="28"/>
          <w:szCs w:val="28"/>
        </w:rPr>
        <w:t>Doğdu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FA4BB7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</w:p>
    <w:p w:rsidR="00387E61" w:rsidRDefault="00387E61" w:rsidP="00680FBB">
      <w:pPr>
        <w:jc w:val="center"/>
        <w:rPr>
          <w:rFonts w:ascii="Hand writing Mutlu" w:hAnsi="Hand writing Mutlu"/>
          <w:sz w:val="20"/>
          <w:szCs w:val="20"/>
        </w:rPr>
      </w:pPr>
    </w:p>
    <w:p w:rsidR="00387E61" w:rsidRPr="00FA4BB7" w:rsidRDefault="00387E61" w:rsidP="00680FBB">
      <w:pPr>
        <w:jc w:val="center"/>
        <w:rPr>
          <w:rFonts w:ascii="Hand writing Mutlu" w:hAnsi="Hand writing Mutlu"/>
          <w:sz w:val="20"/>
          <w:szCs w:val="20"/>
        </w:rPr>
      </w:pP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Dağda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Dağda var.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Dağda jaguar var.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Dağda büyük jaguar var.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Dağda büyük benekli jaguar var.</w:t>
      </w:r>
    </w:p>
    <w:p w:rsidR="00387E61" w:rsidRDefault="00387E61" w:rsidP="00680FBB">
      <w:pPr>
        <w:jc w:val="center"/>
        <w:rPr>
          <w:rFonts w:ascii="Hand writing Mutlu" w:hAnsi="Hand writing Mutlu"/>
        </w:rPr>
      </w:pPr>
      <w:r w:rsidRPr="00C526ED">
        <w:rPr>
          <w:rFonts w:ascii="Hand writing Mutlu" w:hAnsi="Hand writing Mutlu"/>
        </w:rPr>
        <w:t>Dağda büyük benekli kocaman jaguar var</w:t>
      </w:r>
      <w:r>
        <w:rPr>
          <w:rFonts w:ascii="Hand writing Mutlu" w:hAnsi="Hand writing Mutlu"/>
        </w:rPr>
        <w:t>.</w:t>
      </w:r>
    </w:p>
    <w:p w:rsidR="00387E61" w:rsidRPr="00C526ED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 w:rsidRPr="00C526ED">
        <w:rPr>
          <w:rFonts w:ascii="Hand writing Mutlu" w:hAnsi="Hand writing Mutlu"/>
          <w:sz w:val="28"/>
          <w:szCs w:val="28"/>
        </w:rPr>
        <w:t>Dağda büyük benekli jaguar var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 w:rsidRPr="00C526ED">
        <w:rPr>
          <w:rFonts w:ascii="Hand writing Mutlu" w:hAnsi="Hand writing Mutlu"/>
          <w:sz w:val="28"/>
          <w:szCs w:val="28"/>
        </w:rPr>
        <w:t>Dağda büyük jaguar var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 w:rsidRPr="00C526ED">
        <w:rPr>
          <w:rFonts w:ascii="Hand writing Mutlu" w:hAnsi="Hand writing Mutlu"/>
          <w:sz w:val="28"/>
          <w:szCs w:val="28"/>
        </w:rPr>
        <w:t>Dağda jaguar var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 w:rsidRPr="00C526ED">
        <w:rPr>
          <w:rFonts w:ascii="Hand writing Mutlu" w:hAnsi="Hand writing Mutlu"/>
          <w:sz w:val="28"/>
          <w:szCs w:val="28"/>
        </w:rPr>
        <w:t>Dağda var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C526ED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 w:rsidRPr="00C526ED">
        <w:rPr>
          <w:rFonts w:ascii="Hand writing Mutlu" w:hAnsi="Hand writing Mutlu"/>
          <w:sz w:val="28"/>
          <w:szCs w:val="28"/>
        </w:rPr>
        <w:t>Var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</w:p>
    <w:p w:rsidR="00387E61" w:rsidRPr="00FA4BB7" w:rsidRDefault="00387E61" w:rsidP="00680FBB">
      <w:pPr>
        <w:jc w:val="center"/>
        <w:rPr>
          <w:rFonts w:ascii="Hand writing Mutlu" w:hAnsi="Hand writing Mutlu"/>
          <w:sz w:val="20"/>
          <w:szCs w:val="20"/>
        </w:rPr>
      </w:pPr>
    </w:p>
    <w:p w:rsidR="00387E61" w:rsidRDefault="00387E61" w:rsidP="00FA4BB7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Hale</w:t>
      </w:r>
    </w:p>
    <w:p w:rsidR="00387E61" w:rsidRDefault="00387E61" w:rsidP="00FA4BB7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Hale çalışıyor.</w:t>
      </w:r>
    </w:p>
    <w:p w:rsidR="00387E61" w:rsidRDefault="00387E61" w:rsidP="00FA4BB7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Hale halde çalışıyor.</w:t>
      </w:r>
    </w:p>
    <w:p w:rsidR="00387E61" w:rsidRDefault="00387E61" w:rsidP="00FA4BB7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Hale halde çok çalışıyor.</w:t>
      </w:r>
    </w:p>
    <w:p w:rsidR="00387E61" w:rsidRDefault="00387E61" w:rsidP="00FA4BB7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Hale halde çalışıyor.</w:t>
      </w:r>
    </w:p>
    <w:p w:rsidR="00387E61" w:rsidRDefault="00387E61" w:rsidP="00FA4BB7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Hale çalışıyor.</w:t>
      </w:r>
    </w:p>
    <w:p w:rsidR="00387E61" w:rsidRPr="00FA4BB7" w:rsidRDefault="00387E61" w:rsidP="00FA4BB7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Çalışıyor.</w:t>
      </w:r>
    </w:p>
    <w:p w:rsidR="00387E61" w:rsidRDefault="00387E61" w:rsidP="00680FBB">
      <w:pPr>
        <w:jc w:val="center"/>
        <w:rPr>
          <w:rFonts w:ascii="Hand writing Mutlu" w:hAnsi="Hand writing Mutlu"/>
          <w:sz w:val="20"/>
          <w:szCs w:val="20"/>
        </w:rPr>
      </w:pPr>
    </w:p>
    <w:p w:rsidR="00387E61" w:rsidRPr="00FA4BB7" w:rsidRDefault="00387E61" w:rsidP="00680FBB">
      <w:pPr>
        <w:jc w:val="center"/>
        <w:rPr>
          <w:rFonts w:ascii="Hand writing Mutlu" w:hAnsi="Hand writing Mutlu"/>
          <w:sz w:val="20"/>
          <w:szCs w:val="20"/>
        </w:rPr>
      </w:pP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evli.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Veli evli.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Veli ile evli.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Veli ile yeni evli.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Veli ile daha yeni evli.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Veli ile yeni evli.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Veli ile evli.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Veli evli.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Jale evli</w:t>
      </w:r>
    </w:p>
    <w:p w:rsidR="00387E61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Evli.</w:t>
      </w:r>
    </w:p>
    <w:p w:rsidR="00387E61" w:rsidRPr="00FA4BB7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</w:p>
    <w:p w:rsidR="00387E61" w:rsidRDefault="00387E61" w:rsidP="00FA4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387E61" w:rsidRDefault="00387E61" w:rsidP="00FA4BB7">
      <w:pPr>
        <w:rPr>
          <w:rFonts w:ascii="Hand writing Mutlu" w:hAnsi="Hand writing Mutlu"/>
          <w:sz w:val="28"/>
          <w:szCs w:val="28"/>
        </w:rPr>
      </w:pPr>
    </w:p>
    <w:p w:rsidR="00387E61" w:rsidRDefault="00387E61" w:rsidP="00FA4BB7">
      <w:pPr>
        <w:rPr>
          <w:rFonts w:ascii="Hand writing Mutlu" w:hAnsi="Hand writing Mutlu"/>
          <w:sz w:val="28"/>
          <w:szCs w:val="28"/>
        </w:rPr>
      </w:pPr>
    </w:p>
    <w:p w:rsidR="00387E61" w:rsidRDefault="00387E61" w:rsidP="00EA7DF0">
      <w:pPr>
        <w:ind w:left="1416"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Fare</w:t>
      </w:r>
    </w:p>
    <w:p w:rsidR="00387E61" w:rsidRDefault="00387E61" w:rsidP="00EA7DF0">
      <w:pPr>
        <w:ind w:left="708"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Fare oynuyor.</w:t>
      </w:r>
    </w:p>
    <w:p w:rsidR="00387E61" w:rsidRDefault="00387E61" w:rsidP="00EA7DF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Fare ve kedi oynuyor.</w:t>
      </w:r>
    </w:p>
    <w:p w:rsidR="00387E61" w:rsidRDefault="00387E61" w:rsidP="00EA7DF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Fare ve kedi oyun oynuyor.</w:t>
      </w:r>
    </w:p>
    <w:p w:rsidR="00387E61" w:rsidRDefault="00387E61" w:rsidP="00FA4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Fare ve kedi bir oyun oynuyor.</w:t>
      </w:r>
    </w:p>
    <w:p w:rsidR="00387E61" w:rsidRDefault="00387E61" w:rsidP="00FA4BB7">
      <w:pPr>
        <w:rPr>
          <w:rFonts w:ascii="Hand writing Mutlu" w:hAnsi="Hand writing Mutlu"/>
        </w:rPr>
      </w:pPr>
      <w:r w:rsidRPr="00EA7DF0">
        <w:rPr>
          <w:rFonts w:ascii="Hand writing Mutlu" w:hAnsi="Hand writing Mutlu"/>
        </w:rPr>
        <w:t>Fare ve kedi tehlikeli bir oyun oynuyor</w:t>
      </w:r>
      <w:r>
        <w:rPr>
          <w:rFonts w:ascii="Hand writing Mutlu" w:hAnsi="Hand writing Mutlu"/>
        </w:rPr>
        <w:t>.</w:t>
      </w:r>
    </w:p>
    <w:p w:rsidR="00387E61" w:rsidRPr="00EA7DF0" w:rsidRDefault="00387E61" w:rsidP="00FA4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</w:rPr>
        <w:t xml:space="preserve">    </w:t>
      </w:r>
      <w:r w:rsidRPr="00EA7DF0">
        <w:rPr>
          <w:rFonts w:ascii="Hand writing Mutlu" w:hAnsi="Hand writing Mutlu"/>
          <w:sz w:val="28"/>
          <w:szCs w:val="28"/>
        </w:rPr>
        <w:t>Fare ve kedi bir oyun oynuyor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EA7DF0" w:rsidRDefault="00387E61" w:rsidP="00FA4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  <w:r w:rsidRPr="00EA7DF0">
        <w:rPr>
          <w:rFonts w:ascii="Hand writing Mutlu" w:hAnsi="Hand writing Mutlu"/>
          <w:sz w:val="28"/>
          <w:szCs w:val="28"/>
        </w:rPr>
        <w:t xml:space="preserve"> Fare ve kedi oyun oyuyor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EA7DF0" w:rsidRDefault="00387E61" w:rsidP="00FA4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  <w:r w:rsidRPr="00EA7DF0">
        <w:rPr>
          <w:rFonts w:ascii="Hand writing Mutlu" w:hAnsi="Hand writing Mutlu"/>
          <w:sz w:val="28"/>
          <w:szCs w:val="28"/>
        </w:rPr>
        <w:t xml:space="preserve"> Fare ve kedi oynuyor,</w:t>
      </w:r>
    </w:p>
    <w:p w:rsidR="00387E61" w:rsidRPr="00EA7DF0" w:rsidRDefault="00387E61" w:rsidP="00FA4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</w:t>
      </w:r>
      <w:r w:rsidRPr="00EA7DF0">
        <w:rPr>
          <w:rFonts w:ascii="Hand writing Mutlu" w:hAnsi="Hand writing Mutlu"/>
          <w:sz w:val="28"/>
          <w:szCs w:val="28"/>
        </w:rPr>
        <w:t xml:space="preserve"> Fare oynuyor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EA7DF0" w:rsidRDefault="00387E61" w:rsidP="00FA4BB7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</w:t>
      </w:r>
      <w:r w:rsidRPr="00EA7DF0">
        <w:rPr>
          <w:rFonts w:ascii="Hand writing Mutlu" w:hAnsi="Hand writing Mutlu"/>
          <w:sz w:val="28"/>
          <w:szCs w:val="28"/>
        </w:rPr>
        <w:t xml:space="preserve">  Oynuyor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FA4BB7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</w:p>
    <w:p w:rsidR="00387E61" w:rsidRDefault="00387E61" w:rsidP="00680FBB">
      <w:pPr>
        <w:jc w:val="center"/>
        <w:rPr>
          <w:rFonts w:ascii="Hand writing Mutlu" w:hAnsi="Hand writing Mutlu"/>
          <w:sz w:val="20"/>
          <w:szCs w:val="20"/>
        </w:rPr>
      </w:pPr>
    </w:p>
    <w:p w:rsidR="00387E61" w:rsidRPr="00EA7DF0" w:rsidRDefault="00387E61" w:rsidP="00EA7DF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</w:t>
      </w:r>
      <w:r w:rsidRPr="00EA7DF0">
        <w:rPr>
          <w:rFonts w:ascii="Hand writing Mutlu" w:hAnsi="Hand writing Mutlu"/>
          <w:sz w:val="28"/>
          <w:szCs w:val="28"/>
        </w:rPr>
        <w:t>Pelin</w:t>
      </w:r>
    </w:p>
    <w:p w:rsidR="00387E61" w:rsidRPr="00EA7DF0" w:rsidRDefault="00387E61" w:rsidP="00EA7DF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</w:t>
      </w:r>
      <w:r w:rsidRPr="00EA7DF0">
        <w:rPr>
          <w:rFonts w:ascii="Hand writing Mutlu" w:hAnsi="Hand writing Mutlu"/>
          <w:sz w:val="28"/>
          <w:szCs w:val="28"/>
        </w:rPr>
        <w:t>Pelin yiyor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Pr="00EA7DF0" w:rsidRDefault="00387E61" w:rsidP="00EA7DF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</w:t>
      </w:r>
      <w:r w:rsidRPr="00EA7DF0">
        <w:rPr>
          <w:rFonts w:ascii="Hand writing Mutlu" w:hAnsi="Hand writing Mutlu"/>
          <w:sz w:val="28"/>
          <w:szCs w:val="28"/>
        </w:rPr>
        <w:t>Pelin pasta yiyor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Default="00387E61" w:rsidP="00EA7DF0">
      <w:pPr>
        <w:rPr>
          <w:rFonts w:ascii="Hand writing Mutlu" w:hAnsi="Hand writing Mutlu"/>
          <w:sz w:val="28"/>
          <w:szCs w:val="28"/>
        </w:rPr>
      </w:pPr>
      <w:r w:rsidRPr="00EA7DF0">
        <w:rPr>
          <w:rFonts w:ascii="Hand writing Mutlu" w:hAnsi="Hand writing Mutlu"/>
          <w:sz w:val="28"/>
          <w:szCs w:val="28"/>
        </w:rPr>
        <w:t>Pelin</w:t>
      </w:r>
      <w:r>
        <w:rPr>
          <w:rFonts w:ascii="Hand writing Mutlu" w:hAnsi="Hand writing Mutlu"/>
          <w:sz w:val="28"/>
          <w:szCs w:val="28"/>
        </w:rPr>
        <w:t xml:space="preserve"> f</w:t>
      </w:r>
      <w:r w:rsidRPr="00EA7DF0">
        <w:rPr>
          <w:rFonts w:ascii="Hand writing Mutlu" w:hAnsi="Hand writing Mutlu"/>
          <w:sz w:val="28"/>
          <w:szCs w:val="28"/>
        </w:rPr>
        <w:t>rambuazlı pasta yiyor</w:t>
      </w:r>
      <w:r>
        <w:rPr>
          <w:rFonts w:ascii="Hand writing Mutlu" w:hAnsi="Hand writing Mutlu"/>
          <w:sz w:val="28"/>
          <w:szCs w:val="28"/>
        </w:rPr>
        <w:t>.</w:t>
      </w:r>
    </w:p>
    <w:p w:rsidR="00387E61" w:rsidRDefault="00387E61" w:rsidP="00EA7DF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Pelin pasta yiyor.</w:t>
      </w:r>
    </w:p>
    <w:p w:rsidR="00387E61" w:rsidRDefault="00387E61" w:rsidP="00EA7DF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Pelin yiyor.</w:t>
      </w:r>
    </w:p>
    <w:p w:rsidR="00387E61" w:rsidRPr="00EA7DF0" w:rsidRDefault="00387E61" w:rsidP="00EA7DF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Yiyor.</w:t>
      </w:r>
    </w:p>
    <w:p w:rsidR="00387E61" w:rsidRPr="00EA7DF0" w:rsidRDefault="00387E61" w:rsidP="00680FBB">
      <w:pPr>
        <w:jc w:val="center"/>
        <w:rPr>
          <w:rFonts w:ascii="Hand writing Mutlu" w:hAnsi="Hand writing Mutlu"/>
          <w:sz w:val="28"/>
          <w:szCs w:val="28"/>
        </w:rPr>
      </w:pPr>
      <w:hyperlink r:id="rId4" w:history="1">
        <w:r>
          <w:rPr>
            <w:color w:val="0000FF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Sorubak.Com" href="http://www.sorubak.com/" style="width:147pt;height:81.75pt" o:button="t">
              <v:imagedata r:id="rId5" r:href="rId6"/>
            </v:shape>
          </w:pict>
        </w:r>
      </w:hyperlink>
    </w:p>
    <w:p w:rsidR="00387E61" w:rsidRDefault="00387E61" w:rsidP="00680FBB">
      <w:pPr>
        <w:jc w:val="center"/>
        <w:rPr>
          <w:rFonts w:ascii="Hand writing Mutlu" w:hAnsi="Hand writing Mutlu"/>
          <w:sz w:val="20"/>
          <w:szCs w:val="20"/>
        </w:rPr>
      </w:pPr>
    </w:p>
    <w:sectPr w:rsidR="00387E61" w:rsidSect="00FA4BB7">
      <w:pgSz w:w="11906" w:h="16838"/>
      <w:pgMar w:top="360" w:right="206" w:bottom="180" w:left="180" w:header="708" w:footer="708" w:gutter="0"/>
      <w:cols w:num="2" w:space="708" w:equalWidth="0">
        <w:col w:w="5406" w:space="708"/>
        <w:col w:w="540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FBB"/>
    <w:rsid w:val="000746D1"/>
    <w:rsid w:val="000A549A"/>
    <w:rsid w:val="00186C12"/>
    <w:rsid w:val="001C45CE"/>
    <w:rsid w:val="001F7CF7"/>
    <w:rsid w:val="00387E61"/>
    <w:rsid w:val="00465B26"/>
    <w:rsid w:val="0067124F"/>
    <w:rsid w:val="00680FBB"/>
    <w:rsid w:val="0071573B"/>
    <w:rsid w:val="00871FF0"/>
    <w:rsid w:val="00961E08"/>
    <w:rsid w:val="00B863F6"/>
    <w:rsid w:val="00C1190F"/>
    <w:rsid w:val="00C526ED"/>
    <w:rsid w:val="00EA7DF0"/>
    <w:rsid w:val="00EC2E59"/>
    <w:rsid w:val="00FA4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24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www.sorubak.com/www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222</Words>
  <Characters>1269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Salih</dc:creator>
  <cp:keywords>www.sorubak.com</cp:keywords>
  <dc:description>www.sorubak.com</dc:description>
  <cp:lastModifiedBy>edanur</cp:lastModifiedBy>
  <cp:revision>5</cp:revision>
  <dcterms:created xsi:type="dcterms:W3CDTF">2013-02-20T12:57:00Z</dcterms:created>
  <dcterms:modified xsi:type="dcterms:W3CDTF">2014-02-22T13:57:00Z</dcterms:modified>
  <cp:category>www.sorubak.com</cp:category>
</cp:coreProperties>
</file>