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487" w:rsidRDefault="00E25487" w:rsidP="00BC6D1C">
      <w:pPr>
        <w:ind w:left="-851" w:right="-993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9" type="#_x0000_t98" style="position:absolute;left:0;text-align:left;margin-left:4.3pt;margin-top:-16.6pt;width:518.25pt;height:45.75pt;z-index:25150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25487" w:rsidRPr="00EB7EF4" w:rsidRDefault="00E25487" w:rsidP="00EB7EF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1. SINIF </w:t>
                  </w:r>
                  <w:r w:rsidRPr="00EB7EF4">
                    <w:rPr>
                      <w:rFonts w:ascii="Times New Roman" w:hAnsi="Times New Roman"/>
                      <w:b/>
                      <w:sz w:val="28"/>
                    </w:rPr>
                    <w:t>–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 xml:space="preserve"> Ş</w:t>
                  </w: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 SESİ İLE İLGİLİ CÜMLELER ETKİNLİĞİ</w:t>
                  </w:r>
                </w:p>
              </w:txbxContent>
            </v:textbox>
          </v:shape>
        </w:pict>
      </w:r>
    </w:p>
    <w:p w:rsidR="00E25487" w:rsidRDefault="00E25487" w:rsidP="00C1234B">
      <w:pPr>
        <w:tabs>
          <w:tab w:val="left" w:pos="2205"/>
        </w:tabs>
      </w:pPr>
      <w:r>
        <w:tab/>
      </w:r>
      <w:hyperlink r:id="rId6" w:history="1">
        <w:r w:rsidRPr="00796849">
          <w:rPr>
            <w:rStyle w:val="Hyperlink"/>
            <w:rFonts w:ascii="Hand writing Mutlu" w:hAnsi="Hand writing Mutlu"/>
            <w:sz w:val="20"/>
            <w:szCs w:val="20"/>
          </w:rPr>
          <w:t>http://www.sorubak.com</w:t>
        </w:r>
      </w:hyperlink>
    </w:p>
    <w:p w:rsidR="00E25487" w:rsidRPr="000B1784" w:rsidRDefault="00E25487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9" o:spid="_x0000_s1030" style="position:absolute;z-index:25151744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6" o:spid="_x0000_s1031" style="position:absolute;z-index:25151027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"/>
        </w:pict>
      </w:r>
      <w:r>
        <w:rPr>
          <w:noProof/>
          <w:lang w:eastAsia="tr-TR"/>
        </w:rPr>
        <w:pict>
          <v:line id="Düz Bağlayıcı 16" o:spid="_x0000_s1032" style="position:absolute;z-index:25151436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8" o:spid="_x0000_s1033" style="position:absolute;z-index:25151232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"/>
        </w:pict>
      </w:r>
      <w:r>
        <w:rPr>
          <w:noProof/>
          <w:lang w:eastAsia="tr-TR"/>
        </w:rPr>
        <w:pict>
          <v:line id="Düz Bağlayıcı 15" o:spid="_x0000_s1034" style="position:absolute;z-index:25151334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83" o:spid="_x0000_s1035" style="position:absolute;z-index:25152153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82" o:spid="_x0000_s1036" style="position:absolute;z-index:25152051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8" o:spid="_x0000_s1037" style="position:absolute;z-index:25151641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"/>
        </w:pict>
      </w:r>
      <w:r>
        <w:rPr>
          <w:noProof/>
          <w:lang w:eastAsia="tr-TR"/>
        </w:rPr>
        <w:pict>
          <v:line id="Düz Bağlayıcı 17" o:spid="_x0000_s1038" style="position:absolute;z-index:25151539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"/>
        </w:pict>
      </w:r>
      <w:r>
        <w:rPr>
          <w:noProof/>
          <w:lang w:eastAsia="tr-TR"/>
        </w:rPr>
        <w:pict>
          <v:line id="Düz Bağlayıcı 7" o:spid="_x0000_s1039" style="position:absolute;z-index:25151129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81" o:spid="_x0000_s1040" style="position:absolute;z-index:25151948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</w:pict>
      </w:r>
      <w:r>
        <w:rPr>
          <w:noProof/>
          <w:lang w:eastAsia="tr-TR"/>
        </w:rPr>
        <w:pict>
          <v:line id="Düz Bağlayıcı 80" o:spid="_x0000_s1041" style="position:absolute;z-index:25151846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Şeyma şeker yer.</w:t>
      </w:r>
      <w:r w:rsidRPr="000B1784">
        <w:rPr>
          <w:rFonts w:ascii="Hand writing Mutlu" w:hAnsi="Hand writing Mutlu"/>
          <w:b/>
          <w:sz w:val="48"/>
        </w:rPr>
        <w:t xml:space="preserve">             </w:t>
      </w:r>
      <w:r>
        <w:rPr>
          <w:rFonts w:ascii="Hand writing Mutlu" w:hAnsi="Hand writing Mutlu"/>
          <w:b/>
          <w:sz w:val="48"/>
        </w:rPr>
        <w:t xml:space="preserve">                            </w:t>
      </w:r>
    </w:p>
    <w:p w:rsidR="00E25487" w:rsidRPr="000B1784" w:rsidRDefault="00E25487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84" o:spid="_x0000_s1042" style="position:absolute;z-index:25152972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85" o:spid="_x0000_s1043" style="position:absolute;z-index:25152256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86" o:spid="_x0000_s1044" style="position:absolute;z-index:25152665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87" o:spid="_x0000_s1045" style="position:absolute;z-index:25152460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88" o:spid="_x0000_s1046" style="position:absolute;z-index:25152563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89" o:spid="_x0000_s1047" style="position:absolute;z-index:25153382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90" o:spid="_x0000_s1048" style="position:absolute;z-index:25153280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</w:pict>
      </w:r>
      <w:r>
        <w:rPr>
          <w:noProof/>
          <w:lang w:eastAsia="tr-TR"/>
        </w:rPr>
        <w:pict>
          <v:line id="Düz Bağlayıcı 91" o:spid="_x0000_s1049" style="position:absolute;z-index:25152870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04" o:spid="_x0000_s1050" style="position:absolute;z-index:25152768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05" o:spid="_x0000_s1051" style="position:absolute;z-index:25152358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106" o:spid="_x0000_s1052" style="position:absolute;z-index:25153177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07" o:spid="_x0000_s1053" style="position:absolute;z-index:25153075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Şakir şirket kur.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25487" w:rsidRPr="000B1784" w:rsidRDefault="00E25487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08" o:spid="_x0000_s1054" style="position:absolute;z-index:251542016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109" o:spid="_x0000_s1055" style="position:absolute;z-index:251534848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110" o:spid="_x0000_s1056" style="position:absolute;z-index:251538944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111" o:spid="_x0000_s1057" style="position:absolute;z-index:251536896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12" o:spid="_x0000_s1058" style="position:absolute;z-index:251537920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13" o:spid="_x0000_s1059" style="position:absolute;z-index:251546112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14" o:spid="_x0000_s1060" style="position:absolute;z-index:251545088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15" o:spid="_x0000_s1061" style="position:absolute;z-index:251540992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16" o:spid="_x0000_s1062" style="position:absolute;z-index:251539968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17" o:spid="_x0000_s1063" style="position:absolute;z-index:251535872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118" o:spid="_x0000_s1064" style="position:absolute;z-index:251544064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19" o:spid="_x0000_s1065" style="position:absolute;z-index:251543040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Ayşe şerbet kaynat.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25487" w:rsidRPr="000B1784" w:rsidRDefault="00E25487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20" o:spid="_x0000_s1066" style="position:absolute;z-index:251554304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121" o:spid="_x0000_s1067" style="position:absolute;z-index:251547136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122" o:spid="_x0000_s1068" style="position:absolute;z-index:251551232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"/>
        </w:pict>
      </w:r>
      <w:r>
        <w:rPr>
          <w:noProof/>
          <w:lang w:eastAsia="tr-TR"/>
        </w:rPr>
        <w:pict>
          <v:line id="Düz Bağlayıcı 123" o:spid="_x0000_s1069" style="position:absolute;z-index:251549184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24" o:spid="_x0000_s1070" style="position:absolute;z-index:251550208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"/>
        </w:pict>
      </w:r>
      <w:r>
        <w:rPr>
          <w:noProof/>
          <w:lang w:eastAsia="tr-TR"/>
        </w:rPr>
        <w:pict>
          <v:line id="Düz Bağlayıcı 125" o:spid="_x0000_s1071" style="position:absolute;z-index:251558400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26" o:spid="_x0000_s1072" style="position:absolute;z-index:251557376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27" o:spid="_x0000_s1073" style="position:absolute;z-index:251553280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28" o:spid="_x0000_s1074" style="position:absolute;z-index:251552256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29" o:spid="_x0000_s1075" style="position:absolute;z-index:251548160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130" o:spid="_x0000_s1076" style="position:absolute;z-index:251556352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31" o:spid="_x0000_s1077" style="position:absolute;z-index:251555328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Şaban dışarıda oyna.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25487" w:rsidRPr="000B1784" w:rsidRDefault="00E25487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32" o:spid="_x0000_s1078" style="position:absolute;z-index:251566592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133" o:spid="_x0000_s1079" style="position:absolute;z-index:251559424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134" o:spid="_x0000_s1080" style="position:absolute;z-index:251563520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"/>
        </w:pict>
      </w:r>
      <w:r>
        <w:rPr>
          <w:noProof/>
          <w:lang w:eastAsia="tr-TR"/>
        </w:rPr>
        <w:pict>
          <v:line id="Düz Bağlayıcı 135" o:spid="_x0000_s1081" style="position:absolute;z-index:251561472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36" o:spid="_x0000_s1082" style="position:absolute;z-index:251562496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37" o:spid="_x0000_s1083" style="position:absolute;z-index:251570688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38" o:spid="_x0000_s1084" style="position:absolute;z-index:251569664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139" o:spid="_x0000_s1085" style="position:absolute;z-index:251565568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40" o:spid="_x0000_s1086" style="position:absolute;z-index:251564544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41" o:spid="_x0000_s1087" style="position:absolute;z-index:251560448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142" o:spid="_x0000_s1088" style="position:absolute;z-index:251568640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43" o:spid="_x0000_s1089" style="position:absolute;z-index:251567616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"/>
        </w:pict>
      </w:r>
      <w:r>
        <w:rPr>
          <w:rFonts w:ascii="Hand writing Mutlu" w:hAnsi="Hand writing Mutlu"/>
          <w:b/>
          <w:sz w:val="48"/>
        </w:rPr>
        <w:t>Şebnem şiir oku.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25487" w:rsidRPr="000B1784" w:rsidRDefault="00E25487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44" o:spid="_x0000_s1090" style="position:absolute;z-index:25157888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145" o:spid="_x0000_s1091" style="position:absolute;z-index:25157171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146" o:spid="_x0000_s1092" style="position:absolute;z-index:25157580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147" o:spid="_x0000_s1093" style="position:absolute;z-index:25157376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48" o:spid="_x0000_s1094" style="position:absolute;z-index:25157478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49" o:spid="_x0000_s1095" style="position:absolute;z-index:25158297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50" o:spid="_x0000_s1096" style="position:absolute;z-index:25158195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151" o:spid="_x0000_s1097" style="position:absolute;z-index:25157785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52" o:spid="_x0000_s1098" style="position:absolute;z-index:25157683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53" o:spid="_x0000_s1099" style="position:absolute;z-index:25157273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154" o:spid="_x0000_s1100" style="position:absolute;z-index:25158092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55" o:spid="_x0000_s1101" style="position:absolute;z-index:25157990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Şener Şen ünlü aktör.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25487" w:rsidRPr="000B1784" w:rsidRDefault="00E25487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56" o:spid="_x0000_s1102" style="position:absolute;z-index:25159116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157" o:spid="_x0000_s1103" style="position:absolute;z-index:25158400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18" o:spid="_x0000_s1104" style="position:absolute;z-index:25158809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219" o:spid="_x0000_s1105" style="position:absolute;z-index:25158604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20" o:spid="_x0000_s1106" style="position:absolute;z-index:25158707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"/>
        </w:pict>
      </w:r>
      <w:r>
        <w:rPr>
          <w:noProof/>
          <w:lang w:eastAsia="tr-TR"/>
        </w:rPr>
        <w:pict>
          <v:line id="Düz Bağlayıcı 221" o:spid="_x0000_s1107" style="position:absolute;z-index:25159526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22" o:spid="_x0000_s1108" style="position:absolute;z-index:25159424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23" o:spid="_x0000_s1109" style="position:absolute;z-index:25159014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24" o:spid="_x0000_s1110" style="position:absolute;z-index:25158912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25" o:spid="_x0000_s1111" style="position:absolute;z-index:25158502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226" o:spid="_x0000_s1112" style="position:absolute;z-index:25159321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227" o:spid="_x0000_s1113" style="position:absolute;z-index:25159219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"/>
        </w:pict>
      </w:r>
      <w:r>
        <w:rPr>
          <w:rFonts w:ascii="Hand writing Mutlu" w:hAnsi="Hand writing Mutlu"/>
          <w:b/>
          <w:sz w:val="48"/>
        </w:rPr>
        <w:t xml:space="preserve">Şeyda şimdi koşma. 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25487" w:rsidRPr="000B1784" w:rsidRDefault="00E25487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28" o:spid="_x0000_s1114" style="position:absolute;z-index:251603456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229" o:spid="_x0000_s1115" style="position:absolute;z-index:251596288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30" o:spid="_x0000_s1116" style="position:absolute;z-index:251600384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231" o:spid="_x0000_s1117" style="position:absolute;z-index:251598336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32" o:spid="_x0000_s1118" style="position:absolute;z-index:251599360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33" o:spid="_x0000_s1119" style="position:absolute;z-index:251607552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34" o:spid="_x0000_s1120" style="position:absolute;z-index:251606528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235" o:spid="_x0000_s1121" style="position:absolute;z-index:251602432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36" o:spid="_x0000_s1122" style="position:absolute;z-index:251601408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37" o:spid="_x0000_s1123" style="position:absolute;z-index:251597312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238" o:spid="_x0000_s1124" style="position:absolute;z-index:251605504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239" o:spid="_x0000_s1125" style="position:absolute;z-index:251604480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Şule şarkı söyle.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25487" w:rsidRPr="00EB7EF4" w:rsidRDefault="00E2548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40" o:spid="_x0000_s1126" style="position:absolute;z-index:251615744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241" o:spid="_x0000_s1127" style="position:absolute;z-index:251608576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42" o:spid="_x0000_s1128" style="position:absolute;z-index:251612672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243" o:spid="_x0000_s1129" style="position:absolute;z-index:251610624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44" o:spid="_x0000_s1130" style="position:absolute;z-index:251611648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45" o:spid="_x0000_s1131" style="position:absolute;z-index:251619840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246" o:spid="_x0000_s1132" style="position:absolute;z-index:251618816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247" o:spid="_x0000_s1133" style="position:absolute;z-index:251614720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48" o:spid="_x0000_s1134" style="position:absolute;z-index:251613696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49" o:spid="_x0000_s1135" style="position:absolute;z-index:251609600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250" o:spid="_x0000_s1136" style="position:absolute;z-index:251617792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251" o:spid="_x0000_s1137" style="position:absolute;z-index:251616768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Şükran şükür et.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25487" w:rsidRPr="00EB7EF4" w:rsidRDefault="00E2548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52" o:spid="_x0000_s1138" style="position:absolute;z-index:251628032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253" o:spid="_x0000_s1139" style="position:absolute;z-index:251620864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254" o:spid="_x0000_s1140" style="position:absolute;z-index:251624960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"/>
        </w:pict>
      </w:r>
      <w:r>
        <w:rPr>
          <w:noProof/>
          <w:lang w:eastAsia="tr-TR"/>
        </w:rPr>
        <w:pict>
          <v:line id="Düz Bağlayıcı 255" o:spid="_x0000_s1141" style="position:absolute;z-index:251622912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56" o:spid="_x0000_s1142" style="position:absolute;z-index:251623936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57" o:spid="_x0000_s1143" style="position:absolute;z-index:251632128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258" o:spid="_x0000_s1144" style="position:absolute;z-index:251631104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59" o:spid="_x0000_s1145" style="position:absolute;z-index:251627008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60" o:spid="_x0000_s1146" style="position:absolute;z-index:251625984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"/>
        </w:pict>
      </w:r>
      <w:r>
        <w:rPr>
          <w:noProof/>
          <w:lang w:eastAsia="tr-TR"/>
        </w:rPr>
        <w:pict>
          <v:line id="Düz Bağlayıcı 261" o:spid="_x0000_s1147" style="position:absolute;z-index:251621888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262" o:spid="_x0000_s1148" style="position:absolute;z-index:251630080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263" o:spid="_x0000_s1149" style="position:absolute;z-index:251629056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Işıl şansın iyi.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25487" w:rsidRPr="00EB7EF4" w:rsidRDefault="00E2548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64" o:spid="_x0000_s1150" style="position:absolute;z-index:25164032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265" o:spid="_x0000_s1151" style="position:absolute;z-index:25163315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266" o:spid="_x0000_s1152" style="position:absolute;z-index:25163724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267" o:spid="_x0000_s1153" style="position:absolute;z-index:25163520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68" o:spid="_x0000_s1154" style="position:absolute;z-index:25163622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"/>
        </w:pict>
      </w:r>
      <w:r>
        <w:rPr>
          <w:noProof/>
          <w:lang w:eastAsia="tr-TR"/>
        </w:rPr>
        <w:pict>
          <v:line id="Düz Bağlayıcı 269" o:spid="_x0000_s1155" style="position:absolute;z-index:25164441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70" o:spid="_x0000_s1156" style="position:absolute;z-index:25164339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71" o:spid="_x0000_s1157" style="position:absolute;z-index:25163929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72" o:spid="_x0000_s1158" style="position:absolute;z-index:25163827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73" o:spid="_x0000_s1159" style="position:absolute;z-index:25163417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274" o:spid="_x0000_s1160" style="position:absolute;z-index:25164236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275" o:spid="_x0000_s1161" style="position:absolute;z-index:25164134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Işık şık olmuş.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25487" w:rsidRPr="000B1784" w:rsidRDefault="00E2548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76" o:spid="_x0000_s1162" style="position:absolute;z-index:25165260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277" o:spid="_x0000_s1163" style="position:absolute;z-index:25164544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278" o:spid="_x0000_s1164" style="position:absolute;z-index:25164953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279" o:spid="_x0000_s1165" style="position:absolute;z-index:25164748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80" o:spid="_x0000_s1166" style="position:absolute;z-index:25164851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"/>
        </w:pict>
      </w:r>
      <w:r>
        <w:rPr>
          <w:noProof/>
          <w:lang w:eastAsia="tr-TR"/>
        </w:rPr>
        <w:pict>
          <v:line id="Düz Bağlayıcı 281" o:spid="_x0000_s1167" style="position:absolute;z-index:25165670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82" o:spid="_x0000_s1168" style="position:absolute;z-index:25165568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83" o:spid="_x0000_s1169" style="position:absolute;z-index:25165158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84" o:spid="_x0000_s1170" style="position:absolute;z-index:25165056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85" o:spid="_x0000_s1171" style="position:absolute;z-index:25164646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286" o:spid="_x0000_s1172" style="position:absolute;z-index:25165465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287" o:spid="_x0000_s1173" style="position:absolute;z-index:25165363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Ayşe akşam olmuş.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25487" w:rsidRDefault="00E25487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noProof/>
          <w:lang w:eastAsia="tr-TR"/>
        </w:rPr>
        <w:pict>
          <v:rect id="Dikdörtgen 288" o:spid="_x0000_s1174" style="position:absolute;margin-left:-3.2pt;margin-top:.55pt;width:525.75pt;height:51.7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25487" w:rsidRPr="00EB7EF4" w:rsidRDefault="00E25487" w:rsidP="00D97167">
                  <w:pPr>
                    <w:ind w:left="-567"/>
                    <w:rPr>
                      <w:rFonts w:cs="Calibri"/>
                      <w:b/>
                    </w:rPr>
                  </w:pPr>
                  <w:r w:rsidRPr="00EB7EF4">
                    <w:rPr>
                      <w:rFonts w:cs="Calibri"/>
                      <w:b/>
                    </w:rPr>
                    <w:t>A</w:t>
                  </w:r>
                  <w:r>
                    <w:rPr>
                      <w:rFonts w:cs="Calibri"/>
                      <w:b/>
                    </w:rPr>
                    <w:t xml:space="preserve">        Sayın </w:t>
                  </w:r>
                  <w:r w:rsidRPr="00EB7EF4">
                    <w:rPr>
                      <w:rFonts w:cs="Calibri"/>
                      <w:b/>
                    </w:rPr>
                    <w:t>veli. Cümleleri öğrencilerimize</w:t>
                  </w:r>
                  <w:r>
                    <w:rPr>
                      <w:rFonts w:cs="Calibri"/>
                      <w:b/>
                    </w:rPr>
                    <w:t xml:space="preserve"> </w:t>
                  </w:r>
                  <w:r w:rsidRPr="00EB7EF4">
                    <w:rPr>
                      <w:rFonts w:cs="Calibri"/>
                      <w:b/>
                    </w:rPr>
                    <w:t xml:space="preserve"> 10’ar kez okutalım. Yandaki boş yerlere yazdıralım. Sonra tekrar </w:t>
                  </w:r>
                  <w:r>
                    <w:rPr>
                      <w:rFonts w:cs="Calibri"/>
                      <w:b/>
                    </w:rPr>
                    <w:t>oku</w:t>
                  </w:r>
                  <w:r w:rsidRPr="00EB7EF4">
                    <w:rPr>
                      <w:rFonts w:cs="Calibri"/>
                      <w:b/>
                    </w:rPr>
                    <w:t>talım.</w:t>
                  </w:r>
                  <w:r>
                    <w:rPr>
                      <w:rFonts w:cs="Calibri"/>
                      <w:b/>
                    </w:rPr>
                    <w:t xml:space="preserve">        .          </w:t>
                  </w:r>
                  <w:r w:rsidRPr="00EB7EF4">
                    <w:rPr>
                      <w:rFonts w:cs="Calibri"/>
                      <w:b/>
                    </w:rPr>
                    <w:t xml:space="preserve">Her cümleyi defterlere bir satır yazdıralım. Siz söyleyin, öğrenciler bakmadan deftere yazsınlar. </w:t>
                  </w:r>
                </w:p>
                <w:p w:rsidR="00E25487" w:rsidRDefault="00E25487" w:rsidP="00D97167">
                  <w:pPr>
                    <w:jc w:val="center"/>
                  </w:pPr>
                </w:p>
              </w:txbxContent>
            </v:textbox>
          </v:rect>
        </w:pict>
      </w:r>
    </w:p>
    <w:p w:rsidR="00E25487" w:rsidRDefault="00E25487" w:rsidP="00EB7EF4">
      <w:pPr>
        <w:tabs>
          <w:tab w:val="left" w:pos="2205"/>
        </w:tabs>
      </w:pPr>
      <w:r>
        <w:tab/>
      </w:r>
    </w:p>
    <w:p w:rsidR="00E25487" w:rsidRPr="000B1784" w:rsidRDefault="00E2548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90" o:spid="_x0000_s1175" style="position:absolute;z-index:25166592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291" o:spid="_x0000_s1176" style="position:absolute;z-index:25165875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92" o:spid="_x0000_s1177" style="position:absolute;z-index:25166284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293" o:spid="_x0000_s1178" style="position:absolute;z-index:25166080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94" o:spid="_x0000_s1179" style="position:absolute;z-index:25166182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95" o:spid="_x0000_s1180" style="position:absolute;z-index:25167001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296" o:spid="_x0000_s1181" style="position:absolute;z-index:25166899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97" o:spid="_x0000_s1182" style="position:absolute;z-index:25166489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98" o:spid="_x0000_s1183" style="position:absolute;z-index:25166387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99" o:spid="_x0000_s1184" style="position:absolute;z-index:25165977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00" o:spid="_x0000_s1185" style="position:absolute;z-index:25166796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</w:pict>
      </w:r>
      <w:r>
        <w:rPr>
          <w:noProof/>
          <w:lang w:eastAsia="tr-TR"/>
        </w:rPr>
        <w:pict>
          <v:line id="Düz Bağlayıcı 301" o:spid="_x0000_s1186" style="position:absolute;z-index:25166694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"/>
        </w:pict>
      </w:r>
      <w:r>
        <w:rPr>
          <w:rFonts w:ascii="Hand writing Mutlu" w:hAnsi="Hand writing Mutlu"/>
          <w:b/>
          <w:sz w:val="48"/>
        </w:rPr>
        <w:t>şansın-Eyşan-yok.</w:t>
      </w:r>
      <w:r w:rsidRPr="000B1784">
        <w:rPr>
          <w:rFonts w:ascii="Hand writing Mutlu" w:hAnsi="Hand writing Mutlu"/>
          <w:b/>
          <w:sz w:val="48"/>
        </w:rPr>
        <w:t xml:space="preserve">            </w:t>
      </w:r>
      <w:r>
        <w:rPr>
          <w:rFonts w:ascii="Hand writing Mutlu" w:hAnsi="Hand writing Mutlu"/>
          <w:b/>
          <w:sz w:val="48"/>
        </w:rPr>
        <w:t xml:space="preserve">                            </w:t>
      </w:r>
    </w:p>
    <w:p w:rsidR="00E25487" w:rsidRPr="000B1784" w:rsidRDefault="00E2548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02" o:spid="_x0000_s1187" style="position:absolute;z-index:25167820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303" o:spid="_x0000_s1188" style="position:absolute;z-index:25167104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304" o:spid="_x0000_s1189" style="position:absolute;z-index:25167513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"/>
        </w:pict>
      </w:r>
      <w:r>
        <w:rPr>
          <w:noProof/>
          <w:lang w:eastAsia="tr-TR"/>
        </w:rPr>
        <w:pict>
          <v:line id="Düz Bağlayıcı 305" o:spid="_x0000_s1190" style="position:absolute;z-index:25167308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06" o:spid="_x0000_s1191" style="position:absolute;z-index:25167411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07" o:spid="_x0000_s1192" style="position:absolute;z-index:25168230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08" o:spid="_x0000_s1193" style="position:absolute;z-index:25168128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09" o:spid="_x0000_s1194" style="position:absolute;z-index:25167718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10" o:spid="_x0000_s1195" style="position:absolute;z-index:25167616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11" o:spid="_x0000_s1196" style="position:absolute;z-index:25167206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12" o:spid="_x0000_s1197" style="position:absolute;z-index:25168025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13" o:spid="_x0000_s1198" style="position:absolute;z-index:25167923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şiir-okur-Şeyma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25487" w:rsidRPr="000B1784" w:rsidRDefault="00E2548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14" o:spid="_x0000_s1199" style="position:absolute;z-index:251690496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315" o:spid="_x0000_s1200" style="position:absolute;z-index:251683328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316" o:spid="_x0000_s1201" style="position:absolute;z-index:251687424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317" o:spid="_x0000_s1202" style="position:absolute;z-index:251685376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18" o:spid="_x0000_s1203" style="position:absolute;z-index:251686400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19" o:spid="_x0000_s1204" style="position:absolute;z-index:251694592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20" o:spid="_x0000_s1205" style="position:absolute;z-index:251693568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21" o:spid="_x0000_s1206" style="position:absolute;z-index:251689472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22" o:spid="_x0000_s1207" style="position:absolute;z-index:251688448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23" o:spid="_x0000_s1208" style="position:absolute;z-index:251684352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24" o:spid="_x0000_s1209" style="position:absolute;z-index:251692544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25" o:spid="_x0000_s1210" style="position:absolute;z-index:251691520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yaşında-beş-Şükrü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25487" w:rsidRPr="000B1784" w:rsidRDefault="00E2548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26" o:spid="_x0000_s1211" style="position:absolute;z-index:251702784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327" o:spid="_x0000_s1212" style="position:absolute;z-index:251695616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328" o:spid="_x0000_s1213" style="position:absolute;z-index:251699712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329" o:spid="_x0000_s1214" style="position:absolute;z-index:251697664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30" o:spid="_x0000_s1215" style="position:absolute;z-index:251698688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31" o:spid="_x0000_s1216" style="position:absolute;z-index:251706880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32" o:spid="_x0000_s1217" style="position:absolute;z-index:251705856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33" o:spid="_x0000_s1218" style="position:absolute;z-index:251701760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34" o:spid="_x0000_s1219" style="position:absolute;z-index:251700736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35" o:spid="_x0000_s1220" style="position:absolute;z-index:251696640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36" o:spid="_x0000_s1221" style="position:absolute;z-index:251704832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37" o:spid="_x0000_s1222" style="position:absolute;z-index:251703808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altmış-şişe-süt-al-Işıl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25487" w:rsidRPr="000B1784" w:rsidRDefault="00E2548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38" o:spid="_x0000_s1223" style="position:absolute;z-index:251715072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339" o:spid="_x0000_s1224" style="position:absolute;z-index:251707904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340" o:spid="_x0000_s1225" style="position:absolute;z-index:251712000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"/>
        </w:pict>
      </w:r>
      <w:r>
        <w:rPr>
          <w:noProof/>
          <w:lang w:eastAsia="tr-TR"/>
        </w:rPr>
        <w:pict>
          <v:line id="Düz Bağlayıcı 341" o:spid="_x0000_s1226" style="position:absolute;z-index:251709952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342" o:spid="_x0000_s1227" style="position:absolute;z-index:251710976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343" o:spid="_x0000_s1228" style="position:absolute;z-index:251719168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44" o:spid="_x0000_s1229" style="position:absolute;z-index:251718144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45" o:spid="_x0000_s1230" style="position:absolute;z-index:251714048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46" o:spid="_x0000_s1231" style="position:absolute;z-index:251713024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47" o:spid="_x0000_s1232" style="position:absolute;z-index:251708928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348" o:spid="_x0000_s1233" style="position:absolute;z-index:251717120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49" o:spid="_x0000_s1234" style="position:absolute;z-index:251716096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yetmiş-yaşında-Şakir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25487" w:rsidRPr="000B1784" w:rsidRDefault="00E2548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50" o:spid="_x0000_s1235" style="position:absolute;z-index:25172736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351" o:spid="_x0000_s1236" style="position:absolute;z-index:25172019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352" o:spid="_x0000_s1237" style="position:absolute;z-index:25172428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353" o:spid="_x0000_s1238" style="position:absolute;z-index:25172224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354" o:spid="_x0000_s1239" style="position:absolute;z-index:25172326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55" o:spid="_x0000_s1240" style="position:absolute;z-index:25173145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356" o:spid="_x0000_s1241" style="position:absolute;z-index:25173043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57" o:spid="_x0000_s1242" style="position:absolute;z-index:25172633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58" o:spid="_x0000_s1243" style="position:absolute;z-index:25172531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59" o:spid="_x0000_s1244" style="position:absolute;z-index:25172121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60" o:spid="_x0000_s1245" style="position:absolute;z-index:25172940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61" o:spid="_x0000_s1246" style="position:absolute;z-index:25172838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"/>
        </w:pict>
      </w:r>
      <w:r>
        <w:rPr>
          <w:rFonts w:ascii="Hand writing Mutlu" w:hAnsi="Hand writing Mutlu"/>
          <w:b/>
          <w:sz w:val="48"/>
        </w:rPr>
        <w:t>taşa-basma-Işık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25487" w:rsidRPr="000B1784" w:rsidRDefault="00E2548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62" o:spid="_x0000_s1247" style="position:absolute;z-index:25173964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363" o:spid="_x0000_s1248" style="position:absolute;z-index:25173248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364" o:spid="_x0000_s1249" style="position:absolute;z-index:25173657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"/>
        </w:pict>
      </w:r>
      <w:r>
        <w:rPr>
          <w:noProof/>
          <w:lang w:eastAsia="tr-TR"/>
        </w:rPr>
        <w:pict>
          <v:line id="Düz Bağlayıcı 365" o:spid="_x0000_s1250" style="position:absolute;z-index:25173452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66" o:spid="_x0000_s1251" style="position:absolute;z-index:25173555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67" o:spid="_x0000_s1252" style="position:absolute;z-index:25174374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68" o:spid="_x0000_s1253" style="position:absolute;z-index:25174272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69" o:spid="_x0000_s1254" style="position:absolute;z-index:25173862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70" o:spid="_x0000_s1255" style="position:absolute;z-index:25173760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"/>
        </w:pict>
      </w:r>
      <w:r>
        <w:rPr>
          <w:noProof/>
          <w:lang w:eastAsia="tr-TR"/>
        </w:rPr>
        <w:pict>
          <v:line id="Düz Bağlayıcı 371" o:spid="_x0000_s1256" style="position:absolute;z-index:25173350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372" o:spid="_x0000_s1257" style="position:absolute;z-index:25174169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373" o:spid="_x0000_s1258" style="position:absolute;z-index:25174067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düştü-yere-Şaban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25487" w:rsidRPr="000B1784" w:rsidRDefault="00E2548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74" o:spid="_x0000_s1259" style="position:absolute;z-index:251751936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375" o:spid="_x0000_s1260" style="position:absolute;z-index:251744768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376" o:spid="_x0000_s1261" style="position:absolute;z-index:251748864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377" o:spid="_x0000_s1262" style="position:absolute;z-index:251746816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78" o:spid="_x0000_s1263" style="position:absolute;z-index:251747840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79" o:spid="_x0000_s1264" style="position:absolute;z-index:251756032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80" o:spid="_x0000_s1265" style="position:absolute;z-index:251755008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81" o:spid="_x0000_s1266" style="position:absolute;z-index:251750912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82" o:spid="_x0000_s1267" style="position:absolute;z-index:251749888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83" o:spid="_x0000_s1268" style="position:absolute;z-index:251745792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84" o:spid="_x0000_s1269" style="position:absolute;z-index:251753984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85" o:spid="_x0000_s1270" style="position:absolute;z-index:251752960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"/>
        </w:pict>
      </w:r>
      <w:r>
        <w:rPr>
          <w:rFonts w:ascii="Hand writing Mutlu" w:hAnsi="Hand writing Mutlu"/>
          <w:b/>
          <w:sz w:val="48"/>
        </w:rPr>
        <w:t>süt-taştı-Şebnem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25487" w:rsidRPr="00EB7EF4" w:rsidRDefault="00E2548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86" o:spid="_x0000_s1271" style="position:absolute;z-index:251764224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"/>
        </w:pict>
      </w:r>
      <w:r>
        <w:rPr>
          <w:noProof/>
          <w:lang w:eastAsia="tr-TR"/>
        </w:rPr>
        <w:pict>
          <v:line id="Düz Bağlayıcı 387" o:spid="_x0000_s1272" style="position:absolute;z-index:251757056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388" o:spid="_x0000_s1273" style="position:absolute;z-index:251761152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389" o:spid="_x0000_s1274" style="position:absolute;z-index:251759104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90" o:spid="_x0000_s1275" style="position:absolute;z-index:251760128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91" o:spid="_x0000_s1276" style="position:absolute;z-index:251768320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92" o:spid="_x0000_s1277" style="position:absolute;z-index:251767296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93" o:spid="_x0000_s1278" style="position:absolute;z-index:251763200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94" o:spid="_x0000_s1279" style="position:absolute;z-index:251762176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95" o:spid="_x0000_s1280" style="position:absolute;z-index:251758080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96" o:spid="_x0000_s1281" style="position:absolute;z-index:251766272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397" o:spid="_x0000_s1282" style="position:absolute;z-index:251765248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dişi-Şule</w:t>
      </w:r>
      <w:r>
        <w:rPr>
          <w:rFonts w:ascii="Times New Roman" w:hAnsi="Times New Roman"/>
          <w:b/>
          <w:sz w:val="48"/>
        </w:rPr>
        <w:t>’</w:t>
      </w:r>
      <w:r>
        <w:rPr>
          <w:rFonts w:ascii="Hand writing Mutlu" w:hAnsi="Hand writing Mutlu"/>
          <w:b/>
          <w:sz w:val="48"/>
        </w:rPr>
        <w:t>nin-kırıldı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25487" w:rsidRPr="00EB7EF4" w:rsidRDefault="00E2548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98" o:spid="_x0000_s1283" style="position:absolute;z-index:251776512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399" o:spid="_x0000_s1284" style="position:absolute;z-index:251769344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400" o:spid="_x0000_s1285" style="position:absolute;z-index:251773440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"/>
        </w:pict>
      </w:r>
      <w:r>
        <w:rPr>
          <w:noProof/>
          <w:lang w:eastAsia="tr-TR"/>
        </w:rPr>
        <w:pict>
          <v:line id="Düz Bağlayıcı 401" o:spid="_x0000_s1286" style="position:absolute;z-index:251771392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402" o:spid="_x0000_s1287" style="position:absolute;z-index:251772416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403" o:spid="_x0000_s1288" style="position:absolute;z-index:251780608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404" o:spid="_x0000_s1289" style="position:absolute;z-index:251779584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405" o:spid="_x0000_s1290" style="position:absolute;z-index:251775488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406" o:spid="_x0000_s1291" style="position:absolute;z-index:251774464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407" o:spid="_x0000_s1292" style="position:absolute;z-index:251770368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408" o:spid="_x0000_s1293" style="position:absolute;z-index:251778560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409" o:spid="_x0000_s1294" style="position:absolute;z-index:251777536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büyük-yaşı-Ayşe</w:t>
      </w:r>
      <w:r>
        <w:rPr>
          <w:rFonts w:ascii="Times New Roman" w:hAnsi="Times New Roman"/>
          <w:b/>
          <w:sz w:val="48"/>
        </w:rPr>
        <w:t>’</w:t>
      </w:r>
      <w:r>
        <w:rPr>
          <w:rFonts w:ascii="Hand writing Mutlu" w:hAnsi="Hand writing Mutlu"/>
          <w:b/>
          <w:sz w:val="48"/>
        </w:rPr>
        <w:t>nin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25487" w:rsidRPr="00EB7EF4" w:rsidRDefault="00E25487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410" o:spid="_x0000_s1295" style="position:absolute;z-index:25178880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411" o:spid="_x0000_s1296" style="position:absolute;z-index:25178163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412" o:spid="_x0000_s1297" style="position:absolute;z-index:25178572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413" o:spid="_x0000_s1298" style="position:absolute;z-index:25178368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414" o:spid="_x0000_s1299" style="position:absolute;z-index:25178470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415" o:spid="_x0000_s1300" style="position:absolute;z-index:25179289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416" o:spid="_x0000_s1301" style="position:absolute;z-index:25179187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417" o:spid="_x0000_s1302" style="position:absolute;z-index:25178777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418" o:spid="_x0000_s1303" style="position:absolute;z-index:25178675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419" o:spid="_x0000_s1304" style="position:absolute;z-index:25178265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420" o:spid="_x0000_s1305" style="position:absolute;z-index:25179084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421" o:spid="_x0000_s1306" style="position:absolute;z-index:25178982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başı-sıkıştı-Şener</w:t>
      </w:r>
      <w:r>
        <w:rPr>
          <w:rFonts w:ascii="Times New Roman" w:hAnsi="Times New Roman"/>
          <w:b/>
          <w:sz w:val="48"/>
        </w:rPr>
        <w:t>’</w:t>
      </w:r>
      <w:r>
        <w:rPr>
          <w:rFonts w:ascii="Hand writing Mutlu" w:hAnsi="Hand writing Mutlu"/>
          <w:b/>
          <w:sz w:val="48"/>
        </w:rPr>
        <w:t>in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25487" w:rsidRDefault="00E25487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422" o:spid="_x0000_s1307" style="position:absolute;z-index:25180108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423" o:spid="_x0000_s1308" style="position:absolute;z-index:25179392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424" o:spid="_x0000_s1309" style="position:absolute;z-index:25179801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"/>
        </w:pict>
      </w:r>
      <w:r>
        <w:rPr>
          <w:noProof/>
          <w:lang w:eastAsia="tr-TR"/>
        </w:rPr>
        <w:pict>
          <v:line id="Düz Bağlayıcı 425" o:spid="_x0000_s1310" style="position:absolute;z-index:25179596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426" o:spid="_x0000_s1311" style="position:absolute;z-index:25179699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427" o:spid="_x0000_s1312" style="position:absolute;z-index:25180518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428" o:spid="_x0000_s1313" style="position:absolute;z-index:25180416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429" o:spid="_x0000_s1314" style="position:absolute;z-index:25180006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430" o:spid="_x0000_s1315" style="position:absolute;z-index:25179904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"/>
        </w:pict>
      </w:r>
      <w:r>
        <w:rPr>
          <w:noProof/>
          <w:lang w:eastAsia="tr-TR"/>
        </w:rPr>
        <w:pict>
          <v:line id="Düz Bağlayıcı 431" o:spid="_x0000_s1316" style="position:absolute;z-index:25179494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432" o:spid="_x0000_s1317" style="position:absolute;z-index:25180313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</w:pict>
      </w:r>
      <w:r>
        <w:rPr>
          <w:noProof/>
          <w:lang w:eastAsia="tr-TR"/>
        </w:rPr>
        <w:pict>
          <v:line id="Düz Bağlayıcı 433" o:spid="_x0000_s1318" style="position:absolute;z-index:25180211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konuştu-Işık-okulda</w:t>
      </w:r>
      <w:bookmarkStart w:id="0" w:name="_GoBack"/>
      <w:bookmarkEnd w:id="0"/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25487" w:rsidRPr="00EB7EF4" w:rsidRDefault="00E25487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rect id="Dikdörtgen 434" o:spid="_x0000_s1319" style="position:absolute;margin-left:-3.2pt;margin-top:.5pt;width:531.75pt;height:51.75pt;z-index:251806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25487" w:rsidRDefault="00E25487" w:rsidP="00EB7EF4">
                  <w:pPr>
                    <w:jc w:val="center"/>
                  </w:pPr>
                  <w:r>
                    <w:t>Sayın veli. Öğrencilerimize yukarıda karışık şekilde verilen kelimelerden kurallı ve anlamlı bir cümle oluşturup yanda boş bırakılan yerlere yazdıralım. Kelimeler arasına – koymayalım . Her cümleyi 10 defa okutalım.</w:t>
                  </w:r>
                </w:p>
              </w:txbxContent>
            </v:textbox>
          </v:rect>
        </w:pict>
      </w:r>
    </w:p>
    <w:p w:rsidR="00E25487" w:rsidRDefault="00E25487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E25487" w:rsidRDefault="00E25487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E25487" w:rsidRPr="00C1234B" w:rsidRDefault="00E25487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Default="00E25487" w:rsidP="00C1234B">
      <w:pPr>
        <w:tabs>
          <w:tab w:val="left" w:pos="2205"/>
        </w:tabs>
      </w:pPr>
    </w:p>
    <w:p w:rsidR="00E25487" w:rsidRPr="00C1234B" w:rsidRDefault="00E25487" w:rsidP="00C1234B">
      <w:pPr>
        <w:tabs>
          <w:tab w:val="left" w:pos="2205"/>
        </w:tabs>
      </w:pPr>
    </w:p>
    <w:sectPr w:rsidR="00E25487" w:rsidRPr="00C1234B" w:rsidSect="00C123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487" w:rsidRDefault="00E25487" w:rsidP="008420B4">
      <w:pPr>
        <w:spacing w:after="0" w:line="240" w:lineRule="auto"/>
      </w:pPr>
      <w:r>
        <w:separator/>
      </w:r>
    </w:p>
  </w:endnote>
  <w:endnote w:type="continuationSeparator" w:id="0">
    <w:p w:rsidR="00E25487" w:rsidRDefault="00E25487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487" w:rsidRDefault="00E2548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487" w:rsidRDefault="00E2548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487" w:rsidRDefault="00E254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487" w:rsidRDefault="00E25487" w:rsidP="008420B4">
      <w:pPr>
        <w:spacing w:after="0" w:line="240" w:lineRule="auto"/>
      </w:pPr>
      <w:r>
        <w:separator/>
      </w:r>
    </w:p>
  </w:footnote>
  <w:footnote w:type="continuationSeparator" w:id="0">
    <w:p w:rsidR="00E25487" w:rsidRDefault="00E25487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487" w:rsidRDefault="00E25487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49" type="#_x0000_t75" style="position:absolute;margin-left:0;margin-top:0;width:453.6pt;height:489.2pt;z-index:-251658752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487" w:rsidRDefault="00E25487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8" o:spid="_x0000_s2050" type="#_x0000_t75" style="position:absolute;margin-left:0;margin-top:0;width:453.6pt;height:489.2pt;z-index:-251657728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487" w:rsidRDefault="00E25487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51" type="#_x0000_t75" style="position:absolute;margin-left:0;margin-top:0;width:453.6pt;height:489.2pt;z-index:-251659776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0B4"/>
    <w:rsid w:val="00001E0E"/>
    <w:rsid w:val="00037174"/>
    <w:rsid w:val="000B1784"/>
    <w:rsid w:val="001510EC"/>
    <w:rsid w:val="001B14E5"/>
    <w:rsid w:val="002C1745"/>
    <w:rsid w:val="002F4FD4"/>
    <w:rsid w:val="003D5B63"/>
    <w:rsid w:val="00402931"/>
    <w:rsid w:val="004101E0"/>
    <w:rsid w:val="00434D43"/>
    <w:rsid w:val="00524425"/>
    <w:rsid w:val="00565A2F"/>
    <w:rsid w:val="0058469E"/>
    <w:rsid w:val="006310DE"/>
    <w:rsid w:val="00656988"/>
    <w:rsid w:val="00662EA2"/>
    <w:rsid w:val="007155BE"/>
    <w:rsid w:val="00736CB6"/>
    <w:rsid w:val="00796849"/>
    <w:rsid w:val="008420B4"/>
    <w:rsid w:val="00871046"/>
    <w:rsid w:val="00890C40"/>
    <w:rsid w:val="00895C57"/>
    <w:rsid w:val="0090171D"/>
    <w:rsid w:val="009747EF"/>
    <w:rsid w:val="00994497"/>
    <w:rsid w:val="00AC3CAF"/>
    <w:rsid w:val="00AF4AD7"/>
    <w:rsid w:val="00B021CB"/>
    <w:rsid w:val="00B0627C"/>
    <w:rsid w:val="00BC6D1C"/>
    <w:rsid w:val="00BF1E3C"/>
    <w:rsid w:val="00C1234B"/>
    <w:rsid w:val="00C21FBB"/>
    <w:rsid w:val="00CA6765"/>
    <w:rsid w:val="00D97167"/>
    <w:rsid w:val="00E07A2E"/>
    <w:rsid w:val="00E11162"/>
    <w:rsid w:val="00E25487"/>
    <w:rsid w:val="00E41C37"/>
    <w:rsid w:val="00E5588E"/>
    <w:rsid w:val="00E56D04"/>
    <w:rsid w:val="00EB7EF4"/>
    <w:rsid w:val="00EC2ADE"/>
    <w:rsid w:val="00EF07BF"/>
    <w:rsid w:val="00F62F2A"/>
    <w:rsid w:val="00FD6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A2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420B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420B4"/>
    <w:rPr>
      <w:rFonts w:cs="Times New Roman"/>
    </w:rPr>
  </w:style>
  <w:style w:type="character" w:styleId="Hyperlink">
    <w:name w:val="Hyperlink"/>
    <w:basedOn w:val="DefaultParagraphFont"/>
    <w:uiPriority w:val="99"/>
    <w:rsid w:val="00736CB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4</Pages>
  <Words>283</Words>
  <Characters>1618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eymen</dc:creator>
  <cp:keywords>http:/www.sorubak.com</cp:keywords>
  <dc:description>http://www.sorubak.com</dc:description>
  <cp:lastModifiedBy>edanur</cp:lastModifiedBy>
  <cp:revision>4</cp:revision>
  <dcterms:created xsi:type="dcterms:W3CDTF">2013-02-02T11:44:00Z</dcterms:created>
  <dcterms:modified xsi:type="dcterms:W3CDTF">2014-03-06T19:07:00Z</dcterms:modified>
</cp:coreProperties>
</file>