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06F" w:rsidRDefault="0066706F" w:rsidP="00AB1025">
      <w:pPr>
        <w:ind w:left="-426"/>
        <w:jc w:val="center"/>
        <w:rPr>
          <w:rFonts w:ascii="Hand writing Mutlu" w:hAnsi="Hand writing Mutlu"/>
          <w:sz w:val="32"/>
          <w:szCs w:val="32"/>
        </w:rPr>
      </w:pPr>
      <w:r w:rsidRPr="000B059A">
        <w:rPr>
          <w:rFonts w:ascii="Hand writing Mutlu" w:hAnsi="Hand writing Mutlu"/>
          <w:sz w:val="32"/>
          <w:szCs w:val="32"/>
        </w:rPr>
        <w:t>Tabloyu yukarıdan aşağıya okuyunuz.</w:t>
      </w:r>
    </w:p>
    <w:tbl>
      <w:tblPr>
        <w:tblW w:w="1323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91"/>
        <w:gridCol w:w="1891"/>
        <w:gridCol w:w="1891"/>
        <w:gridCol w:w="1891"/>
        <w:gridCol w:w="1891"/>
        <w:gridCol w:w="1891"/>
        <w:gridCol w:w="1891"/>
      </w:tblGrid>
      <w:tr w:rsidR="0066706F" w:rsidTr="00F27620">
        <w:tc>
          <w:tcPr>
            <w:tcW w:w="1891" w:type="dxa"/>
          </w:tcPr>
          <w:p w:rsidR="0066706F" w:rsidRPr="00F27620" w:rsidRDefault="0066706F" w:rsidP="00F27620">
            <w:pPr>
              <w:jc w:val="center"/>
              <w:rPr>
                <w:rFonts w:ascii="Hand writing Mutlu" w:hAnsi="Hand writing Mutlu"/>
                <w:sz w:val="72"/>
                <w:szCs w:val="72"/>
              </w:rPr>
            </w:pPr>
            <w:r w:rsidRPr="00F27620">
              <w:rPr>
                <w:rFonts w:ascii="Hand writing Mutlu" w:hAnsi="Hand writing Mutlu"/>
                <w:sz w:val="72"/>
                <w:szCs w:val="72"/>
              </w:rPr>
              <w:t>ar</w:t>
            </w:r>
          </w:p>
        </w:tc>
        <w:tc>
          <w:tcPr>
            <w:tcW w:w="1891" w:type="dxa"/>
          </w:tcPr>
          <w:p w:rsidR="0066706F" w:rsidRPr="00F27620" w:rsidRDefault="0066706F" w:rsidP="00F27620">
            <w:pPr>
              <w:jc w:val="center"/>
              <w:rPr>
                <w:rFonts w:ascii="Hand writing Mutlu" w:hAnsi="Hand writing Mutlu"/>
                <w:sz w:val="72"/>
                <w:szCs w:val="72"/>
              </w:rPr>
            </w:pPr>
            <w:r w:rsidRPr="00F27620">
              <w:rPr>
                <w:rFonts w:ascii="Hand writing Mutlu" w:hAnsi="Hand writing Mutlu"/>
                <w:sz w:val="72"/>
                <w:szCs w:val="72"/>
              </w:rPr>
              <w:t>or</w:t>
            </w:r>
          </w:p>
        </w:tc>
        <w:tc>
          <w:tcPr>
            <w:tcW w:w="1891" w:type="dxa"/>
          </w:tcPr>
          <w:p w:rsidR="0066706F" w:rsidRPr="00F27620" w:rsidRDefault="0066706F" w:rsidP="00F27620">
            <w:pPr>
              <w:jc w:val="center"/>
              <w:rPr>
                <w:rFonts w:ascii="Hand writing Mutlu" w:hAnsi="Hand writing Mutlu"/>
                <w:sz w:val="72"/>
                <w:szCs w:val="72"/>
              </w:rPr>
            </w:pPr>
            <w:r w:rsidRPr="00F27620">
              <w:rPr>
                <w:rFonts w:ascii="Hand writing Mutlu" w:hAnsi="Hand writing Mutlu"/>
                <w:sz w:val="72"/>
                <w:szCs w:val="72"/>
              </w:rPr>
              <w:t>ra</w:t>
            </w:r>
          </w:p>
        </w:tc>
        <w:tc>
          <w:tcPr>
            <w:tcW w:w="1891" w:type="dxa"/>
          </w:tcPr>
          <w:p w:rsidR="0066706F" w:rsidRPr="00F27620" w:rsidRDefault="0066706F" w:rsidP="00F27620">
            <w:pPr>
              <w:jc w:val="center"/>
              <w:rPr>
                <w:rFonts w:ascii="Hand writing Mutlu" w:hAnsi="Hand writing Mutlu"/>
                <w:sz w:val="72"/>
                <w:szCs w:val="72"/>
              </w:rPr>
            </w:pPr>
            <w:r w:rsidRPr="00F27620">
              <w:rPr>
                <w:rFonts w:ascii="Hand writing Mutlu" w:hAnsi="Hand writing Mutlu"/>
                <w:sz w:val="72"/>
                <w:szCs w:val="72"/>
              </w:rPr>
              <w:t>re</w:t>
            </w:r>
          </w:p>
        </w:tc>
        <w:tc>
          <w:tcPr>
            <w:tcW w:w="1891" w:type="dxa"/>
          </w:tcPr>
          <w:p w:rsidR="0066706F" w:rsidRPr="00F27620" w:rsidRDefault="0066706F" w:rsidP="00F27620">
            <w:pPr>
              <w:jc w:val="center"/>
              <w:rPr>
                <w:rFonts w:ascii="Hand writing Mutlu" w:hAnsi="Hand writing Mutlu"/>
                <w:sz w:val="72"/>
                <w:szCs w:val="72"/>
              </w:rPr>
            </w:pPr>
            <w:r w:rsidRPr="00F27620">
              <w:rPr>
                <w:rFonts w:ascii="Hand writing Mutlu" w:hAnsi="Hand writing Mutlu"/>
                <w:sz w:val="72"/>
                <w:szCs w:val="72"/>
              </w:rPr>
              <w:t>ri</w:t>
            </w:r>
          </w:p>
        </w:tc>
        <w:tc>
          <w:tcPr>
            <w:tcW w:w="1891" w:type="dxa"/>
          </w:tcPr>
          <w:p w:rsidR="0066706F" w:rsidRPr="00F27620" w:rsidRDefault="0066706F" w:rsidP="00F27620">
            <w:pPr>
              <w:jc w:val="center"/>
              <w:rPr>
                <w:rFonts w:ascii="Hand writing Mutlu" w:hAnsi="Hand writing Mutlu"/>
                <w:sz w:val="72"/>
                <w:szCs w:val="72"/>
              </w:rPr>
            </w:pPr>
            <w:r w:rsidRPr="00F27620">
              <w:rPr>
                <w:rFonts w:ascii="Hand writing Mutlu" w:hAnsi="Hand writing Mutlu"/>
                <w:sz w:val="72"/>
                <w:szCs w:val="72"/>
              </w:rPr>
              <w:t>lar</w:t>
            </w:r>
          </w:p>
        </w:tc>
        <w:tc>
          <w:tcPr>
            <w:tcW w:w="1891" w:type="dxa"/>
          </w:tcPr>
          <w:p w:rsidR="0066706F" w:rsidRPr="00F27620" w:rsidRDefault="0066706F" w:rsidP="00F27620">
            <w:pPr>
              <w:jc w:val="center"/>
              <w:rPr>
                <w:rFonts w:ascii="Hand writing Mutlu" w:hAnsi="Hand writing Mutlu"/>
                <w:sz w:val="72"/>
                <w:szCs w:val="72"/>
              </w:rPr>
            </w:pPr>
            <w:r w:rsidRPr="00F27620">
              <w:rPr>
                <w:rFonts w:ascii="Hand writing Mutlu" w:hAnsi="Hand writing Mutlu"/>
                <w:sz w:val="72"/>
                <w:szCs w:val="72"/>
              </w:rPr>
              <w:t>ler</w:t>
            </w:r>
          </w:p>
        </w:tc>
      </w:tr>
      <w:tr w:rsidR="0066706F" w:rsidTr="00F27620">
        <w:tc>
          <w:tcPr>
            <w:tcW w:w="1891" w:type="dxa"/>
          </w:tcPr>
          <w:p w:rsidR="0066706F" w:rsidRPr="00F27620" w:rsidRDefault="0066706F" w:rsidP="00F2762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F27620">
              <w:rPr>
                <w:rFonts w:ascii="Hand writing Mutlu" w:hAnsi="Hand writing Mutlu"/>
                <w:sz w:val="40"/>
                <w:szCs w:val="40"/>
              </w:rPr>
              <w:t>ara</w:t>
            </w:r>
          </w:p>
        </w:tc>
        <w:tc>
          <w:tcPr>
            <w:tcW w:w="1891" w:type="dxa"/>
          </w:tcPr>
          <w:p w:rsidR="0066706F" w:rsidRPr="00F27620" w:rsidRDefault="0066706F" w:rsidP="00F2762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F27620">
              <w:rPr>
                <w:rFonts w:ascii="Hand writing Mutlu" w:hAnsi="Hand writing Mutlu"/>
                <w:sz w:val="40"/>
                <w:szCs w:val="40"/>
              </w:rPr>
              <w:t>orta</w:t>
            </w:r>
          </w:p>
        </w:tc>
        <w:tc>
          <w:tcPr>
            <w:tcW w:w="1891" w:type="dxa"/>
          </w:tcPr>
          <w:p w:rsidR="0066706F" w:rsidRPr="00F27620" w:rsidRDefault="0066706F" w:rsidP="00F2762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F27620">
              <w:rPr>
                <w:rFonts w:ascii="Hand writing Mutlu" w:hAnsi="Hand writing Mutlu"/>
                <w:sz w:val="40"/>
                <w:szCs w:val="40"/>
              </w:rPr>
              <w:t>ara</w:t>
            </w:r>
          </w:p>
        </w:tc>
        <w:tc>
          <w:tcPr>
            <w:tcW w:w="1891" w:type="dxa"/>
          </w:tcPr>
          <w:p w:rsidR="0066706F" w:rsidRPr="00F27620" w:rsidRDefault="0066706F" w:rsidP="00F2762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F27620">
              <w:rPr>
                <w:rFonts w:ascii="Hand writing Mutlu" w:hAnsi="Hand writing Mutlu"/>
                <w:sz w:val="40"/>
                <w:szCs w:val="40"/>
              </w:rPr>
              <w:t>tere</w:t>
            </w:r>
          </w:p>
        </w:tc>
        <w:tc>
          <w:tcPr>
            <w:tcW w:w="1891" w:type="dxa"/>
          </w:tcPr>
          <w:p w:rsidR="0066706F" w:rsidRPr="00F27620" w:rsidRDefault="0066706F" w:rsidP="00F2762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F27620">
              <w:rPr>
                <w:rFonts w:ascii="Hand writing Mutlu" w:hAnsi="Hand writing Mutlu"/>
                <w:sz w:val="40"/>
                <w:szCs w:val="40"/>
              </w:rPr>
              <w:t>teri</w:t>
            </w:r>
          </w:p>
        </w:tc>
        <w:tc>
          <w:tcPr>
            <w:tcW w:w="1891" w:type="dxa"/>
          </w:tcPr>
          <w:p w:rsidR="0066706F" w:rsidRPr="00F27620" w:rsidRDefault="0066706F" w:rsidP="00F2762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F27620">
              <w:rPr>
                <w:rFonts w:ascii="Hand writing Mutlu" w:hAnsi="Hand writing Mutlu"/>
                <w:sz w:val="40"/>
                <w:szCs w:val="40"/>
              </w:rPr>
              <w:t>atlar</w:t>
            </w:r>
          </w:p>
        </w:tc>
        <w:tc>
          <w:tcPr>
            <w:tcW w:w="1891" w:type="dxa"/>
          </w:tcPr>
          <w:p w:rsidR="0066706F" w:rsidRPr="00F27620" w:rsidRDefault="0066706F" w:rsidP="00F2762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F27620">
              <w:rPr>
                <w:rFonts w:ascii="Hand writing Mutlu" w:hAnsi="Hand writing Mutlu"/>
                <w:sz w:val="40"/>
                <w:szCs w:val="40"/>
              </w:rPr>
              <w:t>etler</w:t>
            </w:r>
          </w:p>
        </w:tc>
      </w:tr>
      <w:tr w:rsidR="0066706F" w:rsidTr="00F27620">
        <w:tc>
          <w:tcPr>
            <w:tcW w:w="1891" w:type="dxa"/>
          </w:tcPr>
          <w:p w:rsidR="0066706F" w:rsidRPr="00F27620" w:rsidRDefault="0066706F" w:rsidP="00F2762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F27620">
              <w:rPr>
                <w:rFonts w:ascii="Hand writing Mutlu" w:hAnsi="Hand writing Mutlu"/>
                <w:sz w:val="40"/>
                <w:szCs w:val="40"/>
              </w:rPr>
              <w:t>aran</w:t>
            </w:r>
          </w:p>
        </w:tc>
        <w:tc>
          <w:tcPr>
            <w:tcW w:w="1891" w:type="dxa"/>
          </w:tcPr>
          <w:p w:rsidR="0066706F" w:rsidRPr="00F27620" w:rsidRDefault="0066706F" w:rsidP="00F2762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F27620">
              <w:rPr>
                <w:rFonts w:ascii="Hand writing Mutlu" w:hAnsi="Hand writing Mutlu"/>
                <w:sz w:val="40"/>
                <w:szCs w:val="40"/>
              </w:rPr>
              <w:t>ortala</w:t>
            </w:r>
          </w:p>
        </w:tc>
        <w:tc>
          <w:tcPr>
            <w:tcW w:w="1891" w:type="dxa"/>
          </w:tcPr>
          <w:p w:rsidR="0066706F" w:rsidRPr="00F27620" w:rsidRDefault="0066706F" w:rsidP="00F2762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F27620">
              <w:rPr>
                <w:rFonts w:ascii="Hand writing Mutlu" w:hAnsi="Hand writing Mutlu"/>
                <w:sz w:val="40"/>
                <w:szCs w:val="40"/>
              </w:rPr>
              <w:t>tara</w:t>
            </w:r>
          </w:p>
        </w:tc>
        <w:tc>
          <w:tcPr>
            <w:tcW w:w="1891" w:type="dxa"/>
          </w:tcPr>
          <w:p w:rsidR="0066706F" w:rsidRPr="00F27620" w:rsidRDefault="0066706F" w:rsidP="00F2762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F27620">
              <w:rPr>
                <w:rFonts w:ascii="Hand writing Mutlu" w:hAnsi="Hand writing Mutlu"/>
                <w:sz w:val="40"/>
                <w:szCs w:val="40"/>
              </w:rPr>
              <w:t>nere</w:t>
            </w:r>
          </w:p>
        </w:tc>
        <w:tc>
          <w:tcPr>
            <w:tcW w:w="1891" w:type="dxa"/>
          </w:tcPr>
          <w:p w:rsidR="0066706F" w:rsidRPr="00F27620" w:rsidRDefault="0066706F" w:rsidP="00F2762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F27620">
              <w:rPr>
                <w:rFonts w:ascii="Hand writing Mutlu" w:hAnsi="Hand writing Mutlu"/>
                <w:sz w:val="40"/>
                <w:szCs w:val="40"/>
              </w:rPr>
              <w:t>terli</w:t>
            </w:r>
          </w:p>
        </w:tc>
        <w:tc>
          <w:tcPr>
            <w:tcW w:w="1891" w:type="dxa"/>
          </w:tcPr>
          <w:p w:rsidR="0066706F" w:rsidRPr="00F27620" w:rsidRDefault="0066706F" w:rsidP="00F2762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F27620">
              <w:rPr>
                <w:rFonts w:ascii="Hand writing Mutlu" w:hAnsi="Hand writing Mutlu"/>
                <w:sz w:val="40"/>
                <w:szCs w:val="40"/>
              </w:rPr>
              <w:t>otlar</w:t>
            </w:r>
          </w:p>
        </w:tc>
        <w:tc>
          <w:tcPr>
            <w:tcW w:w="1891" w:type="dxa"/>
          </w:tcPr>
          <w:p w:rsidR="0066706F" w:rsidRPr="00F27620" w:rsidRDefault="0066706F" w:rsidP="00F2762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F27620">
              <w:rPr>
                <w:rFonts w:ascii="Hand writing Mutlu" w:hAnsi="Hand writing Mutlu"/>
                <w:sz w:val="40"/>
                <w:szCs w:val="40"/>
              </w:rPr>
              <w:t>enler</w:t>
            </w:r>
          </w:p>
        </w:tc>
      </w:tr>
      <w:tr w:rsidR="0066706F" w:rsidTr="00F27620">
        <w:tc>
          <w:tcPr>
            <w:tcW w:w="1891" w:type="dxa"/>
          </w:tcPr>
          <w:p w:rsidR="0066706F" w:rsidRPr="00F27620" w:rsidRDefault="0066706F" w:rsidP="00F2762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F27620">
              <w:rPr>
                <w:rFonts w:ascii="Hand writing Mutlu" w:hAnsi="Hand writing Mutlu"/>
                <w:sz w:val="40"/>
                <w:szCs w:val="40"/>
              </w:rPr>
              <w:t>arar</w:t>
            </w:r>
          </w:p>
        </w:tc>
        <w:tc>
          <w:tcPr>
            <w:tcW w:w="1891" w:type="dxa"/>
          </w:tcPr>
          <w:p w:rsidR="0066706F" w:rsidRPr="00F27620" w:rsidRDefault="0066706F" w:rsidP="00F27620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F27620">
              <w:rPr>
                <w:rFonts w:ascii="Hand writing Mutlu" w:hAnsi="Hand writing Mutlu"/>
                <w:sz w:val="56"/>
                <w:szCs w:val="56"/>
              </w:rPr>
              <w:t>nar</w:t>
            </w:r>
          </w:p>
        </w:tc>
        <w:tc>
          <w:tcPr>
            <w:tcW w:w="1891" w:type="dxa"/>
          </w:tcPr>
          <w:p w:rsidR="0066706F" w:rsidRPr="00F27620" w:rsidRDefault="0066706F" w:rsidP="00F2762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F27620">
              <w:rPr>
                <w:rFonts w:ascii="Hand writing Mutlu" w:hAnsi="Hand writing Mutlu"/>
                <w:sz w:val="40"/>
                <w:szCs w:val="40"/>
              </w:rPr>
              <w:t>nara</w:t>
            </w:r>
          </w:p>
        </w:tc>
        <w:tc>
          <w:tcPr>
            <w:tcW w:w="1891" w:type="dxa"/>
          </w:tcPr>
          <w:p w:rsidR="0066706F" w:rsidRPr="00F27620" w:rsidRDefault="0066706F" w:rsidP="00F2762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F27620">
              <w:rPr>
                <w:rFonts w:ascii="Hand writing Mutlu" w:hAnsi="Hand writing Mutlu"/>
                <w:sz w:val="40"/>
                <w:szCs w:val="40"/>
              </w:rPr>
              <w:t>nereli</w:t>
            </w:r>
          </w:p>
        </w:tc>
        <w:tc>
          <w:tcPr>
            <w:tcW w:w="1891" w:type="dxa"/>
          </w:tcPr>
          <w:p w:rsidR="0066706F" w:rsidRPr="00F27620" w:rsidRDefault="0066706F" w:rsidP="00F2762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F27620">
              <w:rPr>
                <w:rFonts w:ascii="Hand writing Mutlu" w:hAnsi="Hand writing Mutlu"/>
                <w:sz w:val="40"/>
                <w:szCs w:val="40"/>
              </w:rPr>
              <w:t>ileri</w:t>
            </w:r>
          </w:p>
        </w:tc>
        <w:tc>
          <w:tcPr>
            <w:tcW w:w="1891" w:type="dxa"/>
          </w:tcPr>
          <w:p w:rsidR="0066706F" w:rsidRPr="00F27620" w:rsidRDefault="0066706F" w:rsidP="00F2762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F27620">
              <w:rPr>
                <w:rFonts w:ascii="Hand writing Mutlu" w:hAnsi="Hand writing Mutlu"/>
                <w:sz w:val="40"/>
                <w:szCs w:val="40"/>
              </w:rPr>
              <w:t>anlar</w:t>
            </w:r>
          </w:p>
        </w:tc>
        <w:tc>
          <w:tcPr>
            <w:tcW w:w="1891" w:type="dxa"/>
          </w:tcPr>
          <w:p w:rsidR="0066706F" w:rsidRPr="00F27620" w:rsidRDefault="0066706F" w:rsidP="00F2762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F27620">
              <w:rPr>
                <w:rFonts w:ascii="Hand writing Mutlu" w:hAnsi="Hand writing Mutlu"/>
                <w:sz w:val="40"/>
                <w:szCs w:val="40"/>
              </w:rPr>
              <w:t>inler</w:t>
            </w:r>
          </w:p>
        </w:tc>
      </w:tr>
      <w:tr w:rsidR="0066706F" w:rsidTr="00F27620">
        <w:tc>
          <w:tcPr>
            <w:tcW w:w="1891" w:type="dxa"/>
          </w:tcPr>
          <w:p w:rsidR="0066706F" w:rsidRPr="00F27620" w:rsidRDefault="0066706F" w:rsidP="00F2762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F27620">
              <w:rPr>
                <w:rFonts w:ascii="Hand writing Mutlu" w:hAnsi="Hand writing Mutlu"/>
                <w:sz w:val="40"/>
                <w:szCs w:val="40"/>
              </w:rPr>
              <w:t>onar</w:t>
            </w:r>
          </w:p>
        </w:tc>
        <w:tc>
          <w:tcPr>
            <w:tcW w:w="1891" w:type="dxa"/>
          </w:tcPr>
          <w:p w:rsidR="0066706F" w:rsidRPr="00F27620" w:rsidRDefault="0066706F" w:rsidP="00F27620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F27620">
              <w:rPr>
                <w:rFonts w:ascii="Hand writing Mutlu" w:hAnsi="Hand writing Mutlu"/>
                <w:sz w:val="56"/>
                <w:szCs w:val="56"/>
              </w:rPr>
              <w:t>ner</w:t>
            </w:r>
          </w:p>
        </w:tc>
        <w:tc>
          <w:tcPr>
            <w:tcW w:w="1891" w:type="dxa"/>
          </w:tcPr>
          <w:p w:rsidR="0066706F" w:rsidRPr="00F27620" w:rsidRDefault="0066706F" w:rsidP="00F2762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F27620">
              <w:rPr>
                <w:rFonts w:ascii="Hand writing Mutlu" w:hAnsi="Hand writing Mutlu"/>
                <w:sz w:val="40"/>
                <w:szCs w:val="40"/>
              </w:rPr>
              <w:t>ora</w:t>
            </w:r>
          </w:p>
        </w:tc>
        <w:tc>
          <w:tcPr>
            <w:tcW w:w="1891" w:type="dxa"/>
          </w:tcPr>
          <w:p w:rsidR="0066706F" w:rsidRPr="00F27620" w:rsidRDefault="0066706F" w:rsidP="00F2762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F27620">
              <w:rPr>
                <w:rFonts w:ascii="Hand writing Mutlu" w:hAnsi="Hand writing Mutlu"/>
                <w:sz w:val="40"/>
                <w:szCs w:val="40"/>
              </w:rPr>
              <w:t>reno</w:t>
            </w:r>
          </w:p>
        </w:tc>
        <w:tc>
          <w:tcPr>
            <w:tcW w:w="1891" w:type="dxa"/>
          </w:tcPr>
          <w:p w:rsidR="0066706F" w:rsidRPr="00F27620" w:rsidRDefault="0066706F" w:rsidP="00F2762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F27620">
              <w:rPr>
                <w:rFonts w:ascii="Hand writing Mutlu" w:hAnsi="Hand writing Mutlu"/>
                <w:sz w:val="40"/>
                <w:szCs w:val="40"/>
              </w:rPr>
              <w:t>taneleri</w:t>
            </w:r>
          </w:p>
        </w:tc>
        <w:tc>
          <w:tcPr>
            <w:tcW w:w="1891" w:type="dxa"/>
          </w:tcPr>
          <w:p w:rsidR="0066706F" w:rsidRPr="00F27620" w:rsidRDefault="0066706F" w:rsidP="00F2762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F27620">
              <w:rPr>
                <w:rFonts w:ascii="Hand writing Mutlu" w:hAnsi="Hand writing Mutlu"/>
                <w:sz w:val="40"/>
                <w:szCs w:val="40"/>
              </w:rPr>
              <w:t>oltalar</w:t>
            </w:r>
          </w:p>
        </w:tc>
        <w:tc>
          <w:tcPr>
            <w:tcW w:w="1891" w:type="dxa"/>
          </w:tcPr>
          <w:p w:rsidR="0066706F" w:rsidRPr="00F27620" w:rsidRDefault="0066706F" w:rsidP="00F2762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F27620">
              <w:rPr>
                <w:rFonts w:ascii="Hand writing Mutlu" w:hAnsi="Hand writing Mutlu"/>
                <w:sz w:val="40"/>
                <w:szCs w:val="40"/>
              </w:rPr>
              <w:t>itler</w:t>
            </w:r>
          </w:p>
        </w:tc>
      </w:tr>
      <w:tr w:rsidR="0066706F" w:rsidTr="00F27620">
        <w:tc>
          <w:tcPr>
            <w:tcW w:w="1891" w:type="dxa"/>
          </w:tcPr>
          <w:p w:rsidR="0066706F" w:rsidRPr="00F27620" w:rsidRDefault="0066706F" w:rsidP="00F27620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F27620">
              <w:rPr>
                <w:rFonts w:ascii="Hand writing Mutlu" w:hAnsi="Hand writing Mutlu"/>
                <w:sz w:val="72"/>
                <w:szCs w:val="72"/>
              </w:rPr>
              <w:t>er</w:t>
            </w:r>
          </w:p>
        </w:tc>
        <w:tc>
          <w:tcPr>
            <w:tcW w:w="1891" w:type="dxa"/>
          </w:tcPr>
          <w:p w:rsidR="0066706F" w:rsidRPr="00F27620" w:rsidRDefault="0066706F" w:rsidP="00F27620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F27620">
              <w:rPr>
                <w:rFonts w:ascii="Hand writing Mutlu" w:hAnsi="Hand writing Mutlu"/>
                <w:sz w:val="56"/>
                <w:szCs w:val="56"/>
              </w:rPr>
              <w:t>tar</w:t>
            </w:r>
          </w:p>
        </w:tc>
        <w:tc>
          <w:tcPr>
            <w:tcW w:w="1891" w:type="dxa"/>
          </w:tcPr>
          <w:p w:rsidR="0066706F" w:rsidRPr="00F27620" w:rsidRDefault="0066706F" w:rsidP="00F2762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F27620">
              <w:rPr>
                <w:rFonts w:ascii="Hand writing Mutlu" w:hAnsi="Hand writing Mutlu"/>
                <w:sz w:val="40"/>
                <w:szCs w:val="40"/>
              </w:rPr>
              <w:t>lira</w:t>
            </w:r>
          </w:p>
        </w:tc>
        <w:tc>
          <w:tcPr>
            <w:tcW w:w="1891" w:type="dxa"/>
          </w:tcPr>
          <w:p w:rsidR="0066706F" w:rsidRPr="00F27620" w:rsidRDefault="0066706F" w:rsidP="00F27620">
            <w:pPr>
              <w:jc w:val="center"/>
              <w:rPr>
                <w:rFonts w:ascii="Hand writing Mutlu" w:hAnsi="Hand writing Mutlu"/>
                <w:sz w:val="72"/>
                <w:szCs w:val="72"/>
              </w:rPr>
            </w:pPr>
            <w:r w:rsidRPr="00F27620">
              <w:rPr>
                <w:rFonts w:ascii="Hand writing Mutlu" w:hAnsi="Hand writing Mutlu"/>
                <w:sz w:val="72"/>
                <w:szCs w:val="72"/>
              </w:rPr>
              <w:t>ro</w:t>
            </w:r>
          </w:p>
        </w:tc>
        <w:tc>
          <w:tcPr>
            <w:tcW w:w="1891" w:type="dxa"/>
          </w:tcPr>
          <w:p w:rsidR="0066706F" w:rsidRPr="00F27620" w:rsidRDefault="0066706F" w:rsidP="00F2762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F27620">
              <w:rPr>
                <w:rFonts w:ascii="Hand writing Mutlu" w:hAnsi="Hand writing Mutlu"/>
                <w:sz w:val="40"/>
                <w:szCs w:val="40"/>
              </w:rPr>
              <w:t>narin</w:t>
            </w:r>
          </w:p>
        </w:tc>
        <w:tc>
          <w:tcPr>
            <w:tcW w:w="1891" w:type="dxa"/>
          </w:tcPr>
          <w:p w:rsidR="0066706F" w:rsidRPr="00F27620" w:rsidRDefault="0066706F" w:rsidP="00F2762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F27620">
              <w:rPr>
                <w:rFonts w:ascii="Hand writing Mutlu" w:hAnsi="Hand writing Mutlu"/>
                <w:sz w:val="40"/>
                <w:szCs w:val="40"/>
              </w:rPr>
              <w:t>analar</w:t>
            </w:r>
          </w:p>
        </w:tc>
        <w:tc>
          <w:tcPr>
            <w:tcW w:w="1891" w:type="dxa"/>
          </w:tcPr>
          <w:p w:rsidR="0066706F" w:rsidRPr="00F27620" w:rsidRDefault="0066706F" w:rsidP="00F2762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F27620">
              <w:rPr>
                <w:rFonts w:ascii="Hand writing Mutlu" w:hAnsi="Hand writing Mutlu"/>
                <w:sz w:val="40"/>
                <w:szCs w:val="40"/>
              </w:rPr>
              <w:t>eller</w:t>
            </w:r>
          </w:p>
        </w:tc>
      </w:tr>
      <w:tr w:rsidR="0066706F" w:rsidTr="00F27620">
        <w:tc>
          <w:tcPr>
            <w:tcW w:w="1891" w:type="dxa"/>
          </w:tcPr>
          <w:p w:rsidR="0066706F" w:rsidRPr="00F27620" w:rsidRDefault="0066706F" w:rsidP="00F2762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F27620">
              <w:rPr>
                <w:rFonts w:ascii="Hand writing Mutlu" w:hAnsi="Hand writing Mutlu"/>
                <w:sz w:val="40"/>
                <w:szCs w:val="40"/>
              </w:rPr>
              <w:t>ere</w:t>
            </w:r>
          </w:p>
        </w:tc>
        <w:tc>
          <w:tcPr>
            <w:tcW w:w="1891" w:type="dxa"/>
          </w:tcPr>
          <w:p w:rsidR="0066706F" w:rsidRPr="00F27620" w:rsidRDefault="0066706F" w:rsidP="00F27620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F27620">
              <w:rPr>
                <w:rFonts w:ascii="Hand writing Mutlu" w:hAnsi="Hand writing Mutlu"/>
                <w:sz w:val="56"/>
                <w:szCs w:val="56"/>
              </w:rPr>
              <w:t>ter</w:t>
            </w:r>
          </w:p>
        </w:tc>
        <w:tc>
          <w:tcPr>
            <w:tcW w:w="1891" w:type="dxa"/>
          </w:tcPr>
          <w:p w:rsidR="0066706F" w:rsidRPr="00F27620" w:rsidRDefault="0066706F" w:rsidP="00F2762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F27620">
              <w:rPr>
                <w:rFonts w:ascii="Hand writing Mutlu" w:hAnsi="Hand writing Mutlu"/>
                <w:sz w:val="40"/>
                <w:szCs w:val="40"/>
              </w:rPr>
              <w:t>rali</w:t>
            </w:r>
          </w:p>
        </w:tc>
        <w:tc>
          <w:tcPr>
            <w:tcW w:w="1891" w:type="dxa"/>
          </w:tcPr>
          <w:p w:rsidR="0066706F" w:rsidRPr="00F27620" w:rsidRDefault="0066706F" w:rsidP="00F2762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F27620">
              <w:rPr>
                <w:rFonts w:ascii="Hand writing Mutlu" w:hAnsi="Hand writing Mutlu"/>
                <w:sz w:val="40"/>
                <w:szCs w:val="40"/>
              </w:rPr>
              <w:t>rol</w:t>
            </w:r>
          </w:p>
        </w:tc>
        <w:tc>
          <w:tcPr>
            <w:tcW w:w="1891" w:type="dxa"/>
          </w:tcPr>
          <w:p w:rsidR="0066706F" w:rsidRPr="00F27620" w:rsidRDefault="0066706F" w:rsidP="00F2762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F27620">
              <w:rPr>
                <w:rFonts w:ascii="Hand writing Mutlu" w:hAnsi="Hand writing Mutlu"/>
                <w:sz w:val="40"/>
                <w:szCs w:val="40"/>
              </w:rPr>
              <w:t>atari</w:t>
            </w:r>
          </w:p>
        </w:tc>
        <w:tc>
          <w:tcPr>
            <w:tcW w:w="1891" w:type="dxa"/>
          </w:tcPr>
          <w:p w:rsidR="0066706F" w:rsidRPr="00F27620" w:rsidRDefault="0066706F" w:rsidP="00F2762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F27620">
              <w:rPr>
                <w:rFonts w:ascii="Hand writing Mutlu" w:hAnsi="Hand writing Mutlu"/>
                <w:sz w:val="40"/>
                <w:szCs w:val="40"/>
              </w:rPr>
              <w:t>onlar</w:t>
            </w:r>
          </w:p>
        </w:tc>
        <w:tc>
          <w:tcPr>
            <w:tcW w:w="1891" w:type="dxa"/>
          </w:tcPr>
          <w:p w:rsidR="0066706F" w:rsidRPr="00F27620" w:rsidRDefault="0066706F" w:rsidP="00F2762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F27620">
              <w:rPr>
                <w:rFonts w:ascii="Hand writing Mutlu" w:hAnsi="Hand writing Mutlu"/>
                <w:sz w:val="40"/>
                <w:szCs w:val="40"/>
              </w:rPr>
              <w:t>taneler</w:t>
            </w:r>
          </w:p>
        </w:tc>
      </w:tr>
      <w:tr w:rsidR="0066706F" w:rsidTr="00F27620">
        <w:tc>
          <w:tcPr>
            <w:tcW w:w="1891" w:type="dxa"/>
          </w:tcPr>
          <w:p w:rsidR="0066706F" w:rsidRPr="00F27620" w:rsidRDefault="0066706F" w:rsidP="00F2762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F27620">
              <w:rPr>
                <w:rFonts w:ascii="Hand writing Mutlu" w:hAnsi="Hand writing Mutlu"/>
                <w:sz w:val="40"/>
                <w:szCs w:val="40"/>
              </w:rPr>
              <w:t>erler</w:t>
            </w:r>
          </w:p>
        </w:tc>
        <w:tc>
          <w:tcPr>
            <w:tcW w:w="1891" w:type="dxa"/>
          </w:tcPr>
          <w:p w:rsidR="0066706F" w:rsidRPr="00F27620" w:rsidRDefault="0066706F" w:rsidP="00F27620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F27620">
              <w:rPr>
                <w:rFonts w:ascii="Hand writing Mutlu" w:hAnsi="Hand writing Mutlu"/>
                <w:sz w:val="56"/>
                <w:szCs w:val="56"/>
              </w:rPr>
              <w:t>tor</w:t>
            </w:r>
          </w:p>
        </w:tc>
        <w:tc>
          <w:tcPr>
            <w:tcW w:w="1891" w:type="dxa"/>
          </w:tcPr>
          <w:p w:rsidR="0066706F" w:rsidRPr="00F27620" w:rsidRDefault="0066706F" w:rsidP="00F2762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F27620">
              <w:rPr>
                <w:rFonts w:ascii="Hand writing Mutlu" w:hAnsi="Hand writing Mutlu"/>
                <w:sz w:val="40"/>
                <w:szCs w:val="40"/>
              </w:rPr>
              <w:t>rana</w:t>
            </w:r>
          </w:p>
        </w:tc>
        <w:tc>
          <w:tcPr>
            <w:tcW w:w="1891" w:type="dxa"/>
          </w:tcPr>
          <w:p w:rsidR="0066706F" w:rsidRPr="00F27620" w:rsidRDefault="0066706F" w:rsidP="00F2762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F27620">
              <w:rPr>
                <w:rFonts w:ascii="Hand writing Mutlu" w:hAnsi="Hand writing Mutlu"/>
                <w:sz w:val="40"/>
                <w:szCs w:val="40"/>
              </w:rPr>
              <w:t>Erol</w:t>
            </w:r>
          </w:p>
        </w:tc>
        <w:tc>
          <w:tcPr>
            <w:tcW w:w="1891" w:type="dxa"/>
          </w:tcPr>
          <w:p w:rsidR="0066706F" w:rsidRPr="00F27620" w:rsidRDefault="0066706F" w:rsidP="00F2762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F27620">
              <w:rPr>
                <w:rFonts w:ascii="Hand writing Mutlu" w:hAnsi="Hand writing Mutlu"/>
                <w:sz w:val="40"/>
                <w:szCs w:val="40"/>
              </w:rPr>
              <w:t>terle</w:t>
            </w:r>
          </w:p>
        </w:tc>
        <w:tc>
          <w:tcPr>
            <w:tcW w:w="1891" w:type="dxa"/>
          </w:tcPr>
          <w:p w:rsidR="0066706F" w:rsidRPr="00F27620" w:rsidRDefault="0066706F" w:rsidP="00F2762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F27620">
              <w:rPr>
                <w:rFonts w:ascii="Hand writing Mutlu" w:hAnsi="Hand writing Mutlu"/>
                <w:sz w:val="40"/>
                <w:szCs w:val="40"/>
              </w:rPr>
              <w:t>tatlar</w:t>
            </w:r>
          </w:p>
        </w:tc>
        <w:tc>
          <w:tcPr>
            <w:tcW w:w="1891" w:type="dxa"/>
          </w:tcPr>
          <w:p w:rsidR="0066706F" w:rsidRPr="00F27620" w:rsidRDefault="0066706F" w:rsidP="00F2762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F27620">
              <w:rPr>
                <w:rFonts w:ascii="Hand writing Mutlu" w:hAnsi="Hand writing Mutlu"/>
                <w:sz w:val="40"/>
                <w:szCs w:val="40"/>
              </w:rPr>
              <w:t>eler</w:t>
            </w:r>
          </w:p>
        </w:tc>
      </w:tr>
      <w:tr w:rsidR="0066706F" w:rsidTr="00F27620">
        <w:tc>
          <w:tcPr>
            <w:tcW w:w="1891" w:type="dxa"/>
          </w:tcPr>
          <w:p w:rsidR="0066706F" w:rsidRPr="00F27620" w:rsidRDefault="0066706F" w:rsidP="00F27620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F27620">
              <w:rPr>
                <w:rFonts w:ascii="Hand writing Mutlu" w:hAnsi="Hand writing Mutlu"/>
                <w:sz w:val="72"/>
                <w:szCs w:val="72"/>
              </w:rPr>
              <w:t>ir</w:t>
            </w:r>
          </w:p>
        </w:tc>
        <w:tc>
          <w:tcPr>
            <w:tcW w:w="1891" w:type="dxa"/>
          </w:tcPr>
          <w:p w:rsidR="0066706F" w:rsidRPr="00F27620" w:rsidRDefault="0066706F" w:rsidP="00F27620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F27620">
              <w:rPr>
                <w:rFonts w:ascii="Hand writing Mutlu" w:hAnsi="Hand writing Mutlu"/>
                <w:sz w:val="56"/>
                <w:szCs w:val="56"/>
              </w:rPr>
              <w:t>tir</w:t>
            </w:r>
          </w:p>
        </w:tc>
        <w:tc>
          <w:tcPr>
            <w:tcW w:w="1891" w:type="dxa"/>
          </w:tcPr>
          <w:p w:rsidR="0066706F" w:rsidRPr="00F27620" w:rsidRDefault="0066706F" w:rsidP="00F2762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F27620">
              <w:rPr>
                <w:rFonts w:ascii="Hand writing Mutlu" w:hAnsi="Hand writing Mutlu"/>
                <w:sz w:val="40"/>
                <w:szCs w:val="40"/>
              </w:rPr>
              <w:t>Rana</w:t>
            </w:r>
          </w:p>
        </w:tc>
        <w:tc>
          <w:tcPr>
            <w:tcW w:w="1891" w:type="dxa"/>
          </w:tcPr>
          <w:p w:rsidR="0066706F" w:rsidRPr="00F27620" w:rsidRDefault="0066706F" w:rsidP="00F2762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F27620">
              <w:rPr>
                <w:rFonts w:ascii="Hand writing Mutlu" w:hAnsi="Hand writing Mutlu"/>
                <w:sz w:val="40"/>
                <w:szCs w:val="40"/>
              </w:rPr>
              <w:t>rota</w:t>
            </w:r>
          </w:p>
        </w:tc>
        <w:tc>
          <w:tcPr>
            <w:tcW w:w="1891" w:type="dxa"/>
          </w:tcPr>
          <w:p w:rsidR="0066706F" w:rsidRPr="00F27620" w:rsidRDefault="0066706F" w:rsidP="00F2762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F27620">
              <w:rPr>
                <w:rFonts w:ascii="Hand writing Mutlu" w:hAnsi="Hand writing Mutlu"/>
                <w:sz w:val="40"/>
                <w:szCs w:val="40"/>
              </w:rPr>
              <w:t>torna</w:t>
            </w:r>
          </w:p>
        </w:tc>
        <w:tc>
          <w:tcPr>
            <w:tcW w:w="1891" w:type="dxa"/>
          </w:tcPr>
          <w:p w:rsidR="0066706F" w:rsidRPr="00F27620" w:rsidRDefault="0066706F" w:rsidP="00F27620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F27620">
              <w:rPr>
                <w:rFonts w:ascii="Hand writing Mutlu" w:hAnsi="Hand writing Mutlu"/>
                <w:sz w:val="56"/>
                <w:szCs w:val="56"/>
              </w:rPr>
              <w:t>ler</w:t>
            </w:r>
          </w:p>
        </w:tc>
        <w:tc>
          <w:tcPr>
            <w:tcW w:w="1891" w:type="dxa"/>
          </w:tcPr>
          <w:p w:rsidR="0066706F" w:rsidRPr="00F27620" w:rsidRDefault="0066706F" w:rsidP="00F2762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F27620">
              <w:rPr>
                <w:rFonts w:ascii="Hand writing Mutlu" w:hAnsi="Hand writing Mutlu"/>
                <w:sz w:val="40"/>
                <w:szCs w:val="40"/>
              </w:rPr>
              <w:t>iteler</w:t>
            </w:r>
          </w:p>
        </w:tc>
      </w:tr>
      <w:tr w:rsidR="0066706F" w:rsidTr="00F27620">
        <w:tc>
          <w:tcPr>
            <w:tcW w:w="1891" w:type="dxa"/>
          </w:tcPr>
          <w:p w:rsidR="0066706F" w:rsidRPr="00F27620" w:rsidRDefault="0066706F" w:rsidP="00F27620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F27620">
              <w:rPr>
                <w:rFonts w:ascii="Hand writing Mutlu" w:hAnsi="Hand writing Mutlu"/>
                <w:sz w:val="36"/>
                <w:szCs w:val="36"/>
              </w:rPr>
              <w:t>iri</w:t>
            </w:r>
          </w:p>
        </w:tc>
        <w:tc>
          <w:tcPr>
            <w:tcW w:w="1891" w:type="dxa"/>
          </w:tcPr>
          <w:p w:rsidR="0066706F" w:rsidRPr="00F27620" w:rsidRDefault="0066706F" w:rsidP="00F2762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F27620">
              <w:rPr>
                <w:rFonts w:ascii="Hand writing Mutlu" w:hAnsi="Hand writing Mutlu"/>
                <w:sz w:val="40"/>
                <w:szCs w:val="40"/>
              </w:rPr>
              <w:t>ran</w:t>
            </w:r>
          </w:p>
        </w:tc>
        <w:tc>
          <w:tcPr>
            <w:tcW w:w="1891" w:type="dxa"/>
          </w:tcPr>
          <w:p w:rsidR="0066706F" w:rsidRPr="00F27620" w:rsidRDefault="0066706F" w:rsidP="00F2762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F27620">
              <w:rPr>
                <w:rFonts w:ascii="Hand writing Mutlu" w:hAnsi="Hand writing Mutlu"/>
                <w:sz w:val="40"/>
                <w:szCs w:val="40"/>
              </w:rPr>
              <w:t>tarla</w:t>
            </w:r>
          </w:p>
        </w:tc>
        <w:tc>
          <w:tcPr>
            <w:tcW w:w="1891" w:type="dxa"/>
          </w:tcPr>
          <w:p w:rsidR="0066706F" w:rsidRPr="00F27620" w:rsidRDefault="0066706F" w:rsidP="00F2762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1891" w:type="dxa"/>
          </w:tcPr>
          <w:p w:rsidR="0066706F" w:rsidRPr="00F27620" w:rsidRDefault="0066706F" w:rsidP="00F2762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F27620">
              <w:rPr>
                <w:rFonts w:ascii="Hand writing Mutlu" w:hAnsi="Hand writing Mutlu"/>
                <w:sz w:val="40"/>
                <w:szCs w:val="40"/>
              </w:rPr>
              <w:t>Eren</w:t>
            </w:r>
          </w:p>
        </w:tc>
        <w:tc>
          <w:tcPr>
            <w:tcW w:w="1891" w:type="dxa"/>
          </w:tcPr>
          <w:p w:rsidR="0066706F" w:rsidRPr="00F27620" w:rsidRDefault="0066706F" w:rsidP="00F2762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F27620">
              <w:rPr>
                <w:rFonts w:ascii="Hand writing Mutlu" w:hAnsi="Hand writing Mutlu"/>
                <w:sz w:val="40"/>
                <w:szCs w:val="40"/>
              </w:rPr>
              <w:t>anneler</w:t>
            </w:r>
          </w:p>
        </w:tc>
        <w:tc>
          <w:tcPr>
            <w:tcW w:w="1891" w:type="dxa"/>
          </w:tcPr>
          <w:p w:rsidR="0066706F" w:rsidRPr="00F27620" w:rsidRDefault="0066706F" w:rsidP="00F2762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F27620">
              <w:rPr>
                <w:rFonts w:ascii="Hand writing Mutlu" w:hAnsi="Hand writing Mutlu"/>
                <w:sz w:val="40"/>
                <w:szCs w:val="40"/>
              </w:rPr>
              <w:t>laleler</w:t>
            </w:r>
          </w:p>
        </w:tc>
      </w:tr>
      <w:tr w:rsidR="0066706F" w:rsidTr="00F27620">
        <w:tc>
          <w:tcPr>
            <w:tcW w:w="1891" w:type="dxa"/>
          </w:tcPr>
          <w:p w:rsidR="0066706F" w:rsidRPr="00F27620" w:rsidRDefault="0066706F" w:rsidP="00F27620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1891" w:type="dxa"/>
          </w:tcPr>
          <w:p w:rsidR="0066706F" w:rsidRPr="00F27620" w:rsidRDefault="0066706F" w:rsidP="00F2762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F27620">
              <w:rPr>
                <w:rFonts w:ascii="Hand writing Mutlu" w:hAnsi="Hand writing Mutlu"/>
                <w:sz w:val="40"/>
                <w:szCs w:val="40"/>
              </w:rPr>
              <w:t>İran</w:t>
            </w:r>
          </w:p>
        </w:tc>
        <w:tc>
          <w:tcPr>
            <w:tcW w:w="1891" w:type="dxa"/>
          </w:tcPr>
          <w:p w:rsidR="0066706F" w:rsidRPr="00F27620" w:rsidRDefault="0066706F" w:rsidP="00F27620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1891" w:type="dxa"/>
          </w:tcPr>
          <w:p w:rsidR="0066706F" w:rsidRPr="00F27620" w:rsidRDefault="0066706F" w:rsidP="00F27620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1891" w:type="dxa"/>
          </w:tcPr>
          <w:p w:rsidR="0066706F" w:rsidRPr="00F27620" w:rsidRDefault="0066706F" w:rsidP="00F2762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F27620">
              <w:rPr>
                <w:rFonts w:ascii="Hand writing Mutlu" w:hAnsi="Hand writing Mutlu"/>
                <w:sz w:val="40"/>
                <w:szCs w:val="40"/>
              </w:rPr>
              <w:t>Taner</w:t>
            </w:r>
          </w:p>
        </w:tc>
        <w:tc>
          <w:tcPr>
            <w:tcW w:w="1891" w:type="dxa"/>
          </w:tcPr>
          <w:p w:rsidR="0066706F" w:rsidRPr="00F27620" w:rsidRDefault="0066706F" w:rsidP="00F2762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F27620">
              <w:rPr>
                <w:rFonts w:ascii="Hand writing Mutlu" w:hAnsi="Hand writing Mutlu"/>
                <w:sz w:val="40"/>
                <w:szCs w:val="40"/>
              </w:rPr>
              <w:t>nineler</w:t>
            </w:r>
          </w:p>
        </w:tc>
        <w:tc>
          <w:tcPr>
            <w:tcW w:w="1891" w:type="dxa"/>
          </w:tcPr>
          <w:p w:rsidR="0066706F" w:rsidRPr="00F27620" w:rsidRDefault="0066706F" w:rsidP="00F2762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F27620">
              <w:rPr>
                <w:rFonts w:ascii="Hand writing Mutlu" w:hAnsi="Hand writing Mutlu"/>
                <w:sz w:val="40"/>
                <w:szCs w:val="40"/>
              </w:rPr>
              <w:t>teller</w:t>
            </w:r>
          </w:p>
        </w:tc>
      </w:tr>
    </w:tbl>
    <w:p w:rsidR="0066706F" w:rsidRDefault="0066706F" w:rsidP="006B3FE1">
      <w:pPr>
        <w:ind w:left="-426"/>
        <w:rPr>
          <w:rFonts w:ascii="Hand writing Mutlu" w:hAnsi="Hand writing Mutlu"/>
          <w:sz w:val="32"/>
          <w:szCs w:val="32"/>
        </w:rPr>
      </w:pPr>
      <w:hyperlink r:id="rId5" w:history="1">
        <w:r>
          <w:rPr>
            <w:rStyle w:val="Hyperlink"/>
          </w:rPr>
          <w:t>www.sorubak.com</w:t>
        </w:r>
      </w:hyperlink>
    </w:p>
    <w:sectPr w:rsidR="0066706F" w:rsidSect="00076BB3">
      <w:pgSz w:w="16838" w:h="11906" w:orient="landscape"/>
      <w:pgMar w:top="568" w:right="851" w:bottom="84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314FD1"/>
    <w:multiLevelType w:val="hybridMultilevel"/>
    <w:tmpl w:val="3B20B110"/>
    <w:lvl w:ilvl="0" w:tplc="B7C0D790">
      <w:start w:val="1"/>
      <w:numFmt w:val="decimal"/>
      <w:lvlText w:val="%1-"/>
      <w:lvlJc w:val="left"/>
      <w:pPr>
        <w:tabs>
          <w:tab w:val="num" w:pos="870"/>
        </w:tabs>
        <w:ind w:left="870" w:hanging="51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B3FE1"/>
    <w:rsid w:val="000012F1"/>
    <w:rsid w:val="0000139B"/>
    <w:rsid w:val="00003E87"/>
    <w:rsid w:val="00004477"/>
    <w:rsid w:val="00005C68"/>
    <w:rsid w:val="00007D22"/>
    <w:rsid w:val="000114CA"/>
    <w:rsid w:val="000118FE"/>
    <w:rsid w:val="0001190E"/>
    <w:rsid w:val="00012925"/>
    <w:rsid w:val="00013A16"/>
    <w:rsid w:val="00015103"/>
    <w:rsid w:val="00015962"/>
    <w:rsid w:val="0002018E"/>
    <w:rsid w:val="00021E54"/>
    <w:rsid w:val="00022A00"/>
    <w:rsid w:val="00023B15"/>
    <w:rsid w:val="0002543A"/>
    <w:rsid w:val="00027B6A"/>
    <w:rsid w:val="00033A67"/>
    <w:rsid w:val="000352AE"/>
    <w:rsid w:val="00035E7A"/>
    <w:rsid w:val="000372C5"/>
    <w:rsid w:val="0003784C"/>
    <w:rsid w:val="000378CD"/>
    <w:rsid w:val="000400B1"/>
    <w:rsid w:val="000419FB"/>
    <w:rsid w:val="00042AA0"/>
    <w:rsid w:val="000436E3"/>
    <w:rsid w:val="00043853"/>
    <w:rsid w:val="000459B8"/>
    <w:rsid w:val="00045CB1"/>
    <w:rsid w:val="000504DB"/>
    <w:rsid w:val="000512E8"/>
    <w:rsid w:val="00055903"/>
    <w:rsid w:val="00055AE7"/>
    <w:rsid w:val="00060BE2"/>
    <w:rsid w:val="00061173"/>
    <w:rsid w:val="00061AAF"/>
    <w:rsid w:val="00061E39"/>
    <w:rsid w:val="00063135"/>
    <w:rsid w:val="0006396A"/>
    <w:rsid w:val="00063EC4"/>
    <w:rsid w:val="000646CC"/>
    <w:rsid w:val="000647A3"/>
    <w:rsid w:val="00065C2B"/>
    <w:rsid w:val="000661CB"/>
    <w:rsid w:val="000678F2"/>
    <w:rsid w:val="00067C4F"/>
    <w:rsid w:val="000717BB"/>
    <w:rsid w:val="0007326F"/>
    <w:rsid w:val="0007408E"/>
    <w:rsid w:val="00074CDD"/>
    <w:rsid w:val="000750A7"/>
    <w:rsid w:val="00076BB3"/>
    <w:rsid w:val="00076DDD"/>
    <w:rsid w:val="00077566"/>
    <w:rsid w:val="00080466"/>
    <w:rsid w:val="000810AA"/>
    <w:rsid w:val="00081DCE"/>
    <w:rsid w:val="00082710"/>
    <w:rsid w:val="00082ECC"/>
    <w:rsid w:val="00083100"/>
    <w:rsid w:val="00084DE4"/>
    <w:rsid w:val="00084E88"/>
    <w:rsid w:val="000914AE"/>
    <w:rsid w:val="000914DC"/>
    <w:rsid w:val="00092340"/>
    <w:rsid w:val="00092D4C"/>
    <w:rsid w:val="000954B4"/>
    <w:rsid w:val="000971C0"/>
    <w:rsid w:val="00097D74"/>
    <w:rsid w:val="000A0076"/>
    <w:rsid w:val="000A0B3C"/>
    <w:rsid w:val="000A2B59"/>
    <w:rsid w:val="000A4C34"/>
    <w:rsid w:val="000A58AC"/>
    <w:rsid w:val="000A5DE9"/>
    <w:rsid w:val="000A6416"/>
    <w:rsid w:val="000A6D1A"/>
    <w:rsid w:val="000B059A"/>
    <w:rsid w:val="000B0648"/>
    <w:rsid w:val="000B0BBB"/>
    <w:rsid w:val="000B121A"/>
    <w:rsid w:val="000B37A0"/>
    <w:rsid w:val="000B4F85"/>
    <w:rsid w:val="000B57D4"/>
    <w:rsid w:val="000B7D1C"/>
    <w:rsid w:val="000C0468"/>
    <w:rsid w:val="000C0C52"/>
    <w:rsid w:val="000C1FFB"/>
    <w:rsid w:val="000C3B38"/>
    <w:rsid w:val="000C5228"/>
    <w:rsid w:val="000D1167"/>
    <w:rsid w:val="000D1B56"/>
    <w:rsid w:val="000D1C61"/>
    <w:rsid w:val="000D3DDF"/>
    <w:rsid w:val="000D5981"/>
    <w:rsid w:val="000D5F73"/>
    <w:rsid w:val="000D60D6"/>
    <w:rsid w:val="000D6204"/>
    <w:rsid w:val="000E0FCD"/>
    <w:rsid w:val="000E46FC"/>
    <w:rsid w:val="000E5069"/>
    <w:rsid w:val="000E617D"/>
    <w:rsid w:val="000E61FB"/>
    <w:rsid w:val="000E6360"/>
    <w:rsid w:val="000E6786"/>
    <w:rsid w:val="000E7D5A"/>
    <w:rsid w:val="000F06E4"/>
    <w:rsid w:val="000F2789"/>
    <w:rsid w:val="000F33AC"/>
    <w:rsid w:val="000F5568"/>
    <w:rsid w:val="000F6ECF"/>
    <w:rsid w:val="001007AD"/>
    <w:rsid w:val="00100AF9"/>
    <w:rsid w:val="001015B5"/>
    <w:rsid w:val="00101FBE"/>
    <w:rsid w:val="00104DFF"/>
    <w:rsid w:val="00106476"/>
    <w:rsid w:val="00106669"/>
    <w:rsid w:val="00106D68"/>
    <w:rsid w:val="00107638"/>
    <w:rsid w:val="0010777B"/>
    <w:rsid w:val="00107990"/>
    <w:rsid w:val="00111714"/>
    <w:rsid w:val="00111E65"/>
    <w:rsid w:val="00112633"/>
    <w:rsid w:val="00112905"/>
    <w:rsid w:val="001133A5"/>
    <w:rsid w:val="00113767"/>
    <w:rsid w:val="00114D6D"/>
    <w:rsid w:val="00115DC5"/>
    <w:rsid w:val="001164ED"/>
    <w:rsid w:val="00117ED6"/>
    <w:rsid w:val="00117F13"/>
    <w:rsid w:val="001204FD"/>
    <w:rsid w:val="0012287C"/>
    <w:rsid w:val="00122EBC"/>
    <w:rsid w:val="00124DA4"/>
    <w:rsid w:val="001258AD"/>
    <w:rsid w:val="001265CB"/>
    <w:rsid w:val="00126F90"/>
    <w:rsid w:val="001300FA"/>
    <w:rsid w:val="00132B36"/>
    <w:rsid w:val="001337F8"/>
    <w:rsid w:val="001350D9"/>
    <w:rsid w:val="00136247"/>
    <w:rsid w:val="001415CB"/>
    <w:rsid w:val="00143377"/>
    <w:rsid w:val="00145689"/>
    <w:rsid w:val="00145D15"/>
    <w:rsid w:val="00145EEA"/>
    <w:rsid w:val="00146939"/>
    <w:rsid w:val="00147FBB"/>
    <w:rsid w:val="001511F9"/>
    <w:rsid w:val="00153BD3"/>
    <w:rsid w:val="00154525"/>
    <w:rsid w:val="00157E64"/>
    <w:rsid w:val="00160C33"/>
    <w:rsid w:val="00160E3A"/>
    <w:rsid w:val="00161E8C"/>
    <w:rsid w:val="00162557"/>
    <w:rsid w:val="001642A8"/>
    <w:rsid w:val="00164379"/>
    <w:rsid w:val="0016437E"/>
    <w:rsid w:val="0016579C"/>
    <w:rsid w:val="00166EE5"/>
    <w:rsid w:val="0016731F"/>
    <w:rsid w:val="0016797B"/>
    <w:rsid w:val="001702B5"/>
    <w:rsid w:val="00170D6C"/>
    <w:rsid w:val="001717ED"/>
    <w:rsid w:val="00171D65"/>
    <w:rsid w:val="0017221C"/>
    <w:rsid w:val="0017291F"/>
    <w:rsid w:val="001748CE"/>
    <w:rsid w:val="00174B7F"/>
    <w:rsid w:val="001761F1"/>
    <w:rsid w:val="00176A12"/>
    <w:rsid w:val="001771FE"/>
    <w:rsid w:val="00177598"/>
    <w:rsid w:val="00181920"/>
    <w:rsid w:val="00182122"/>
    <w:rsid w:val="00182787"/>
    <w:rsid w:val="00183770"/>
    <w:rsid w:val="00183958"/>
    <w:rsid w:val="00184947"/>
    <w:rsid w:val="001851D3"/>
    <w:rsid w:val="001859FA"/>
    <w:rsid w:val="00185FC5"/>
    <w:rsid w:val="001867EC"/>
    <w:rsid w:val="00193035"/>
    <w:rsid w:val="00194D42"/>
    <w:rsid w:val="001A070A"/>
    <w:rsid w:val="001A1DD5"/>
    <w:rsid w:val="001A313A"/>
    <w:rsid w:val="001A4627"/>
    <w:rsid w:val="001A536E"/>
    <w:rsid w:val="001A6496"/>
    <w:rsid w:val="001A6585"/>
    <w:rsid w:val="001A6E2F"/>
    <w:rsid w:val="001B06E8"/>
    <w:rsid w:val="001B07AD"/>
    <w:rsid w:val="001B0D84"/>
    <w:rsid w:val="001B0F7F"/>
    <w:rsid w:val="001B1CF4"/>
    <w:rsid w:val="001B21E0"/>
    <w:rsid w:val="001B25D4"/>
    <w:rsid w:val="001B33AE"/>
    <w:rsid w:val="001B4CF8"/>
    <w:rsid w:val="001B5F0E"/>
    <w:rsid w:val="001B69A8"/>
    <w:rsid w:val="001C1E31"/>
    <w:rsid w:val="001C1F8C"/>
    <w:rsid w:val="001C4A7B"/>
    <w:rsid w:val="001C4D17"/>
    <w:rsid w:val="001C582F"/>
    <w:rsid w:val="001C5F5E"/>
    <w:rsid w:val="001C6A3C"/>
    <w:rsid w:val="001C7560"/>
    <w:rsid w:val="001C78F0"/>
    <w:rsid w:val="001C7A6C"/>
    <w:rsid w:val="001D185E"/>
    <w:rsid w:val="001D4F92"/>
    <w:rsid w:val="001D6044"/>
    <w:rsid w:val="001D72A4"/>
    <w:rsid w:val="001D79B2"/>
    <w:rsid w:val="001D79D1"/>
    <w:rsid w:val="001E14BD"/>
    <w:rsid w:val="001E255C"/>
    <w:rsid w:val="001E26D3"/>
    <w:rsid w:val="001E285B"/>
    <w:rsid w:val="001E64AB"/>
    <w:rsid w:val="001E693E"/>
    <w:rsid w:val="001E6F7D"/>
    <w:rsid w:val="001F17D1"/>
    <w:rsid w:val="001F1E1C"/>
    <w:rsid w:val="001F53EC"/>
    <w:rsid w:val="001F5F8B"/>
    <w:rsid w:val="001F7D2D"/>
    <w:rsid w:val="002002D6"/>
    <w:rsid w:val="00201975"/>
    <w:rsid w:val="00202AC3"/>
    <w:rsid w:val="0020434A"/>
    <w:rsid w:val="00204E24"/>
    <w:rsid w:val="002053CD"/>
    <w:rsid w:val="002054ED"/>
    <w:rsid w:val="0020591D"/>
    <w:rsid w:val="00205EC5"/>
    <w:rsid w:val="0020668F"/>
    <w:rsid w:val="00212744"/>
    <w:rsid w:val="002156D9"/>
    <w:rsid w:val="00215E78"/>
    <w:rsid w:val="0021620C"/>
    <w:rsid w:val="0021699D"/>
    <w:rsid w:val="002172F2"/>
    <w:rsid w:val="00217807"/>
    <w:rsid w:val="002216CF"/>
    <w:rsid w:val="002234D5"/>
    <w:rsid w:val="002247A2"/>
    <w:rsid w:val="00224FC9"/>
    <w:rsid w:val="00225174"/>
    <w:rsid w:val="00227638"/>
    <w:rsid w:val="00227655"/>
    <w:rsid w:val="00227885"/>
    <w:rsid w:val="002279EF"/>
    <w:rsid w:val="00227F53"/>
    <w:rsid w:val="00230586"/>
    <w:rsid w:val="00230891"/>
    <w:rsid w:val="002322C5"/>
    <w:rsid w:val="002325DD"/>
    <w:rsid w:val="002338A3"/>
    <w:rsid w:val="00234897"/>
    <w:rsid w:val="002350E3"/>
    <w:rsid w:val="002359D7"/>
    <w:rsid w:val="00235BEE"/>
    <w:rsid w:val="00235FA3"/>
    <w:rsid w:val="00236B0A"/>
    <w:rsid w:val="00240FBE"/>
    <w:rsid w:val="00241165"/>
    <w:rsid w:val="002471B2"/>
    <w:rsid w:val="0024749B"/>
    <w:rsid w:val="00247DF4"/>
    <w:rsid w:val="00247F77"/>
    <w:rsid w:val="00251293"/>
    <w:rsid w:val="002522DC"/>
    <w:rsid w:val="00252931"/>
    <w:rsid w:val="00252CF5"/>
    <w:rsid w:val="00253014"/>
    <w:rsid w:val="00253F4E"/>
    <w:rsid w:val="00254C56"/>
    <w:rsid w:val="0025584C"/>
    <w:rsid w:val="00256012"/>
    <w:rsid w:val="0025613C"/>
    <w:rsid w:val="0025627C"/>
    <w:rsid w:val="00256980"/>
    <w:rsid w:val="00260770"/>
    <w:rsid w:val="00261666"/>
    <w:rsid w:val="002620F8"/>
    <w:rsid w:val="00262C87"/>
    <w:rsid w:val="0026305C"/>
    <w:rsid w:val="00266D3C"/>
    <w:rsid w:val="00267D22"/>
    <w:rsid w:val="00267F33"/>
    <w:rsid w:val="002718AF"/>
    <w:rsid w:val="00271DCA"/>
    <w:rsid w:val="002720BB"/>
    <w:rsid w:val="00273351"/>
    <w:rsid w:val="00273CFE"/>
    <w:rsid w:val="002743C9"/>
    <w:rsid w:val="002745C4"/>
    <w:rsid w:val="002768B1"/>
    <w:rsid w:val="0027776B"/>
    <w:rsid w:val="002779D4"/>
    <w:rsid w:val="00282213"/>
    <w:rsid w:val="0028379D"/>
    <w:rsid w:val="00283B9D"/>
    <w:rsid w:val="00287C59"/>
    <w:rsid w:val="002909CB"/>
    <w:rsid w:val="00290BF9"/>
    <w:rsid w:val="0029407C"/>
    <w:rsid w:val="00295379"/>
    <w:rsid w:val="002A0D8A"/>
    <w:rsid w:val="002A1A2F"/>
    <w:rsid w:val="002A3A60"/>
    <w:rsid w:val="002A41EA"/>
    <w:rsid w:val="002A4662"/>
    <w:rsid w:val="002A4B8D"/>
    <w:rsid w:val="002A566C"/>
    <w:rsid w:val="002A5860"/>
    <w:rsid w:val="002A662B"/>
    <w:rsid w:val="002A6640"/>
    <w:rsid w:val="002A7644"/>
    <w:rsid w:val="002B14F0"/>
    <w:rsid w:val="002B1BEB"/>
    <w:rsid w:val="002B1E84"/>
    <w:rsid w:val="002B3DC4"/>
    <w:rsid w:val="002B414C"/>
    <w:rsid w:val="002B486E"/>
    <w:rsid w:val="002B4C6A"/>
    <w:rsid w:val="002B4EED"/>
    <w:rsid w:val="002B5EFD"/>
    <w:rsid w:val="002B695D"/>
    <w:rsid w:val="002B6A34"/>
    <w:rsid w:val="002B72D8"/>
    <w:rsid w:val="002B7384"/>
    <w:rsid w:val="002C2756"/>
    <w:rsid w:val="002C2C8C"/>
    <w:rsid w:val="002C6FEF"/>
    <w:rsid w:val="002D0C86"/>
    <w:rsid w:val="002D4BB5"/>
    <w:rsid w:val="002D4E1B"/>
    <w:rsid w:val="002D79FA"/>
    <w:rsid w:val="002E04EE"/>
    <w:rsid w:val="002E1940"/>
    <w:rsid w:val="002E36E3"/>
    <w:rsid w:val="002E5D85"/>
    <w:rsid w:val="002E6257"/>
    <w:rsid w:val="002E6411"/>
    <w:rsid w:val="002E6742"/>
    <w:rsid w:val="002E74BD"/>
    <w:rsid w:val="002F2608"/>
    <w:rsid w:val="002F4BE6"/>
    <w:rsid w:val="002F56A5"/>
    <w:rsid w:val="002F796E"/>
    <w:rsid w:val="003043E3"/>
    <w:rsid w:val="00306786"/>
    <w:rsid w:val="00306A27"/>
    <w:rsid w:val="00307545"/>
    <w:rsid w:val="00307831"/>
    <w:rsid w:val="00310B8A"/>
    <w:rsid w:val="00311B45"/>
    <w:rsid w:val="00311C4B"/>
    <w:rsid w:val="003128C5"/>
    <w:rsid w:val="003138AE"/>
    <w:rsid w:val="00313E19"/>
    <w:rsid w:val="0031479E"/>
    <w:rsid w:val="00314E07"/>
    <w:rsid w:val="00315CBF"/>
    <w:rsid w:val="00316298"/>
    <w:rsid w:val="0031752E"/>
    <w:rsid w:val="00317571"/>
    <w:rsid w:val="00321155"/>
    <w:rsid w:val="0032147B"/>
    <w:rsid w:val="00322ADD"/>
    <w:rsid w:val="00324C4B"/>
    <w:rsid w:val="0032664A"/>
    <w:rsid w:val="00327755"/>
    <w:rsid w:val="00327DC3"/>
    <w:rsid w:val="00331DE4"/>
    <w:rsid w:val="003333EB"/>
    <w:rsid w:val="00334CE4"/>
    <w:rsid w:val="00335307"/>
    <w:rsid w:val="00335E42"/>
    <w:rsid w:val="00336589"/>
    <w:rsid w:val="00337AB6"/>
    <w:rsid w:val="00337E06"/>
    <w:rsid w:val="00340DA4"/>
    <w:rsid w:val="00341E24"/>
    <w:rsid w:val="00342158"/>
    <w:rsid w:val="0034220C"/>
    <w:rsid w:val="0034337F"/>
    <w:rsid w:val="00344721"/>
    <w:rsid w:val="003451D9"/>
    <w:rsid w:val="00346786"/>
    <w:rsid w:val="00346E0C"/>
    <w:rsid w:val="0034729B"/>
    <w:rsid w:val="00347B62"/>
    <w:rsid w:val="00350626"/>
    <w:rsid w:val="0035096E"/>
    <w:rsid w:val="003509BD"/>
    <w:rsid w:val="00350B1B"/>
    <w:rsid w:val="00351ADC"/>
    <w:rsid w:val="0035348D"/>
    <w:rsid w:val="003542F1"/>
    <w:rsid w:val="00354620"/>
    <w:rsid w:val="003566DC"/>
    <w:rsid w:val="003568A7"/>
    <w:rsid w:val="00356B91"/>
    <w:rsid w:val="00360697"/>
    <w:rsid w:val="00360D0F"/>
    <w:rsid w:val="003611C4"/>
    <w:rsid w:val="0036133D"/>
    <w:rsid w:val="00361E95"/>
    <w:rsid w:val="0036219C"/>
    <w:rsid w:val="003625CF"/>
    <w:rsid w:val="00362AC8"/>
    <w:rsid w:val="00363EE9"/>
    <w:rsid w:val="003645DC"/>
    <w:rsid w:val="00365430"/>
    <w:rsid w:val="00365B3F"/>
    <w:rsid w:val="00365E37"/>
    <w:rsid w:val="00367769"/>
    <w:rsid w:val="00367EBF"/>
    <w:rsid w:val="00375107"/>
    <w:rsid w:val="00375C61"/>
    <w:rsid w:val="0037622F"/>
    <w:rsid w:val="00376644"/>
    <w:rsid w:val="00376649"/>
    <w:rsid w:val="003768BE"/>
    <w:rsid w:val="0038048A"/>
    <w:rsid w:val="003805E6"/>
    <w:rsid w:val="00381D75"/>
    <w:rsid w:val="00384AF0"/>
    <w:rsid w:val="00386C90"/>
    <w:rsid w:val="00387209"/>
    <w:rsid w:val="00387D4F"/>
    <w:rsid w:val="00392484"/>
    <w:rsid w:val="003932A2"/>
    <w:rsid w:val="00393696"/>
    <w:rsid w:val="00395A3B"/>
    <w:rsid w:val="00397D6F"/>
    <w:rsid w:val="003A1144"/>
    <w:rsid w:val="003A28D6"/>
    <w:rsid w:val="003A2C46"/>
    <w:rsid w:val="003A2C71"/>
    <w:rsid w:val="003A678F"/>
    <w:rsid w:val="003A77FC"/>
    <w:rsid w:val="003B16F5"/>
    <w:rsid w:val="003B1A53"/>
    <w:rsid w:val="003B2D5D"/>
    <w:rsid w:val="003B37A9"/>
    <w:rsid w:val="003B384D"/>
    <w:rsid w:val="003B5046"/>
    <w:rsid w:val="003B6C04"/>
    <w:rsid w:val="003B6E3F"/>
    <w:rsid w:val="003C269C"/>
    <w:rsid w:val="003C2C7B"/>
    <w:rsid w:val="003C47D5"/>
    <w:rsid w:val="003C480B"/>
    <w:rsid w:val="003C5648"/>
    <w:rsid w:val="003C6AAE"/>
    <w:rsid w:val="003C6C26"/>
    <w:rsid w:val="003D0119"/>
    <w:rsid w:val="003D26E3"/>
    <w:rsid w:val="003D2A8E"/>
    <w:rsid w:val="003D3269"/>
    <w:rsid w:val="003D32C1"/>
    <w:rsid w:val="003D3DDA"/>
    <w:rsid w:val="003D4306"/>
    <w:rsid w:val="003D5E64"/>
    <w:rsid w:val="003D74FB"/>
    <w:rsid w:val="003D7C2A"/>
    <w:rsid w:val="003E1DF4"/>
    <w:rsid w:val="003E4CEC"/>
    <w:rsid w:val="003E505D"/>
    <w:rsid w:val="003E56BA"/>
    <w:rsid w:val="003E6163"/>
    <w:rsid w:val="003E6759"/>
    <w:rsid w:val="003E77EA"/>
    <w:rsid w:val="003F2347"/>
    <w:rsid w:val="003F23FB"/>
    <w:rsid w:val="003F31BD"/>
    <w:rsid w:val="003F404D"/>
    <w:rsid w:val="003F6825"/>
    <w:rsid w:val="003F689B"/>
    <w:rsid w:val="003F7C7B"/>
    <w:rsid w:val="00400505"/>
    <w:rsid w:val="004008D6"/>
    <w:rsid w:val="00400BCD"/>
    <w:rsid w:val="00400F69"/>
    <w:rsid w:val="00401050"/>
    <w:rsid w:val="00401815"/>
    <w:rsid w:val="00401872"/>
    <w:rsid w:val="00401DE9"/>
    <w:rsid w:val="0040237B"/>
    <w:rsid w:val="00406FDB"/>
    <w:rsid w:val="004076A1"/>
    <w:rsid w:val="00410331"/>
    <w:rsid w:val="00411529"/>
    <w:rsid w:val="00415EE9"/>
    <w:rsid w:val="004163EB"/>
    <w:rsid w:val="00417333"/>
    <w:rsid w:val="00420151"/>
    <w:rsid w:val="00420AE1"/>
    <w:rsid w:val="00421204"/>
    <w:rsid w:val="00421242"/>
    <w:rsid w:val="00425701"/>
    <w:rsid w:val="00425FC6"/>
    <w:rsid w:val="0043044A"/>
    <w:rsid w:val="0043288B"/>
    <w:rsid w:val="00434421"/>
    <w:rsid w:val="004355FF"/>
    <w:rsid w:val="00435A9B"/>
    <w:rsid w:val="00435E88"/>
    <w:rsid w:val="00440CC9"/>
    <w:rsid w:val="00441489"/>
    <w:rsid w:val="00444CB8"/>
    <w:rsid w:val="004500DC"/>
    <w:rsid w:val="00450CFC"/>
    <w:rsid w:val="00451FAC"/>
    <w:rsid w:val="0045261E"/>
    <w:rsid w:val="00452B57"/>
    <w:rsid w:val="00452E72"/>
    <w:rsid w:val="00453B4C"/>
    <w:rsid w:val="00460D27"/>
    <w:rsid w:val="0046190F"/>
    <w:rsid w:val="00461DE0"/>
    <w:rsid w:val="00461E66"/>
    <w:rsid w:val="00462A43"/>
    <w:rsid w:val="004639DA"/>
    <w:rsid w:val="00464169"/>
    <w:rsid w:val="004648EC"/>
    <w:rsid w:val="0046590A"/>
    <w:rsid w:val="00467276"/>
    <w:rsid w:val="0046765C"/>
    <w:rsid w:val="004702C6"/>
    <w:rsid w:val="00471C9F"/>
    <w:rsid w:val="00475AFE"/>
    <w:rsid w:val="00477D9D"/>
    <w:rsid w:val="00481737"/>
    <w:rsid w:val="00481B3B"/>
    <w:rsid w:val="00483659"/>
    <w:rsid w:val="00486D89"/>
    <w:rsid w:val="00487E66"/>
    <w:rsid w:val="004953C7"/>
    <w:rsid w:val="004979A9"/>
    <w:rsid w:val="004A0783"/>
    <w:rsid w:val="004A0C78"/>
    <w:rsid w:val="004A1A7D"/>
    <w:rsid w:val="004A341C"/>
    <w:rsid w:val="004A64AF"/>
    <w:rsid w:val="004B1779"/>
    <w:rsid w:val="004B1F80"/>
    <w:rsid w:val="004B33E4"/>
    <w:rsid w:val="004B4297"/>
    <w:rsid w:val="004B4E2D"/>
    <w:rsid w:val="004B5464"/>
    <w:rsid w:val="004B5878"/>
    <w:rsid w:val="004C2008"/>
    <w:rsid w:val="004C2E01"/>
    <w:rsid w:val="004C32EA"/>
    <w:rsid w:val="004C4B1D"/>
    <w:rsid w:val="004C6DAD"/>
    <w:rsid w:val="004C7BCA"/>
    <w:rsid w:val="004D116C"/>
    <w:rsid w:val="004D2624"/>
    <w:rsid w:val="004D2ADD"/>
    <w:rsid w:val="004D3E76"/>
    <w:rsid w:val="004D3FCD"/>
    <w:rsid w:val="004D4116"/>
    <w:rsid w:val="004D4761"/>
    <w:rsid w:val="004D4B4B"/>
    <w:rsid w:val="004D553D"/>
    <w:rsid w:val="004D6BFB"/>
    <w:rsid w:val="004D75C7"/>
    <w:rsid w:val="004D7787"/>
    <w:rsid w:val="004D7B7C"/>
    <w:rsid w:val="004E04B7"/>
    <w:rsid w:val="004E19F2"/>
    <w:rsid w:val="004E2AAD"/>
    <w:rsid w:val="004E3673"/>
    <w:rsid w:val="004E4849"/>
    <w:rsid w:val="004E6C10"/>
    <w:rsid w:val="004E7A70"/>
    <w:rsid w:val="004F0413"/>
    <w:rsid w:val="004F10BE"/>
    <w:rsid w:val="004F1935"/>
    <w:rsid w:val="004F1DAD"/>
    <w:rsid w:val="004F308B"/>
    <w:rsid w:val="004F3E64"/>
    <w:rsid w:val="004F49F9"/>
    <w:rsid w:val="004F4EA9"/>
    <w:rsid w:val="004F75B7"/>
    <w:rsid w:val="005001A2"/>
    <w:rsid w:val="005015E9"/>
    <w:rsid w:val="005018C7"/>
    <w:rsid w:val="005021B0"/>
    <w:rsid w:val="005026A0"/>
    <w:rsid w:val="005029A6"/>
    <w:rsid w:val="00502B30"/>
    <w:rsid w:val="00502F5E"/>
    <w:rsid w:val="0050334E"/>
    <w:rsid w:val="0050357F"/>
    <w:rsid w:val="0050756C"/>
    <w:rsid w:val="005078CD"/>
    <w:rsid w:val="005105CE"/>
    <w:rsid w:val="00510B73"/>
    <w:rsid w:val="00510EBD"/>
    <w:rsid w:val="00512253"/>
    <w:rsid w:val="00512F95"/>
    <w:rsid w:val="00514E03"/>
    <w:rsid w:val="00514EBD"/>
    <w:rsid w:val="005162C4"/>
    <w:rsid w:val="00516731"/>
    <w:rsid w:val="005168E3"/>
    <w:rsid w:val="0052178A"/>
    <w:rsid w:val="00524DB4"/>
    <w:rsid w:val="00525217"/>
    <w:rsid w:val="005269C6"/>
    <w:rsid w:val="0052722B"/>
    <w:rsid w:val="00527DD5"/>
    <w:rsid w:val="00530BF1"/>
    <w:rsid w:val="00531918"/>
    <w:rsid w:val="00540125"/>
    <w:rsid w:val="00543E3E"/>
    <w:rsid w:val="00544330"/>
    <w:rsid w:val="00544BB6"/>
    <w:rsid w:val="00544F05"/>
    <w:rsid w:val="00545339"/>
    <w:rsid w:val="00545D3A"/>
    <w:rsid w:val="00550075"/>
    <w:rsid w:val="005501AF"/>
    <w:rsid w:val="005509F4"/>
    <w:rsid w:val="0055415E"/>
    <w:rsid w:val="00554D12"/>
    <w:rsid w:val="00554D3E"/>
    <w:rsid w:val="00555C40"/>
    <w:rsid w:val="00557EF5"/>
    <w:rsid w:val="0056170E"/>
    <w:rsid w:val="005619BA"/>
    <w:rsid w:val="00561B3A"/>
    <w:rsid w:val="00562005"/>
    <w:rsid w:val="00565727"/>
    <w:rsid w:val="00566424"/>
    <w:rsid w:val="0057141D"/>
    <w:rsid w:val="00572C33"/>
    <w:rsid w:val="005733A0"/>
    <w:rsid w:val="00573604"/>
    <w:rsid w:val="005743BB"/>
    <w:rsid w:val="0057467C"/>
    <w:rsid w:val="00574A57"/>
    <w:rsid w:val="00575307"/>
    <w:rsid w:val="00575C71"/>
    <w:rsid w:val="00576475"/>
    <w:rsid w:val="0057679C"/>
    <w:rsid w:val="00577245"/>
    <w:rsid w:val="00582751"/>
    <w:rsid w:val="005828DE"/>
    <w:rsid w:val="00582F09"/>
    <w:rsid w:val="00585248"/>
    <w:rsid w:val="00587FA5"/>
    <w:rsid w:val="00592AEE"/>
    <w:rsid w:val="00592C65"/>
    <w:rsid w:val="00593608"/>
    <w:rsid w:val="00594646"/>
    <w:rsid w:val="005A0F06"/>
    <w:rsid w:val="005A229B"/>
    <w:rsid w:val="005A25A8"/>
    <w:rsid w:val="005A3EB0"/>
    <w:rsid w:val="005A47DF"/>
    <w:rsid w:val="005A526B"/>
    <w:rsid w:val="005B01F9"/>
    <w:rsid w:val="005B145B"/>
    <w:rsid w:val="005B2EEE"/>
    <w:rsid w:val="005B377D"/>
    <w:rsid w:val="005B3853"/>
    <w:rsid w:val="005B3B7C"/>
    <w:rsid w:val="005B4028"/>
    <w:rsid w:val="005B415C"/>
    <w:rsid w:val="005B43BA"/>
    <w:rsid w:val="005B50E4"/>
    <w:rsid w:val="005B5D7A"/>
    <w:rsid w:val="005B607D"/>
    <w:rsid w:val="005B630A"/>
    <w:rsid w:val="005B6406"/>
    <w:rsid w:val="005B6551"/>
    <w:rsid w:val="005C0DD8"/>
    <w:rsid w:val="005C1EB5"/>
    <w:rsid w:val="005C3224"/>
    <w:rsid w:val="005C3D82"/>
    <w:rsid w:val="005C489E"/>
    <w:rsid w:val="005C6F53"/>
    <w:rsid w:val="005D09BE"/>
    <w:rsid w:val="005D0CF2"/>
    <w:rsid w:val="005D0E6B"/>
    <w:rsid w:val="005D1F3A"/>
    <w:rsid w:val="005D33D1"/>
    <w:rsid w:val="005D3C4F"/>
    <w:rsid w:val="005D47EF"/>
    <w:rsid w:val="005D4D01"/>
    <w:rsid w:val="005D5017"/>
    <w:rsid w:val="005D5D4A"/>
    <w:rsid w:val="005D637A"/>
    <w:rsid w:val="005D65F9"/>
    <w:rsid w:val="005E05C9"/>
    <w:rsid w:val="005E084D"/>
    <w:rsid w:val="005E0976"/>
    <w:rsid w:val="005E0BDF"/>
    <w:rsid w:val="005E1230"/>
    <w:rsid w:val="005E200F"/>
    <w:rsid w:val="005E2785"/>
    <w:rsid w:val="005E27F2"/>
    <w:rsid w:val="005E29C5"/>
    <w:rsid w:val="005E2C45"/>
    <w:rsid w:val="005E345C"/>
    <w:rsid w:val="005E51EB"/>
    <w:rsid w:val="005E5301"/>
    <w:rsid w:val="005E6EE7"/>
    <w:rsid w:val="005E7C67"/>
    <w:rsid w:val="005F0794"/>
    <w:rsid w:val="005F137A"/>
    <w:rsid w:val="005F2C93"/>
    <w:rsid w:val="005F3337"/>
    <w:rsid w:val="005F44AD"/>
    <w:rsid w:val="005F524C"/>
    <w:rsid w:val="005F5372"/>
    <w:rsid w:val="006035E7"/>
    <w:rsid w:val="00603814"/>
    <w:rsid w:val="00604F2A"/>
    <w:rsid w:val="006054BC"/>
    <w:rsid w:val="00605CA3"/>
    <w:rsid w:val="00606E16"/>
    <w:rsid w:val="00607792"/>
    <w:rsid w:val="00610CDF"/>
    <w:rsid w:val="0061118B"/>
    <w:rsid w:val="00611F2B"/>
    <w:rsid w:val="00611FC7"/>
    <w:rsid w:val="00612948"/>
    <w:rsid w:val="0061319C"/>
    <w:rsid w:val="00613D3E"/>
    <w:rsid w:val="00615534"/>
    <w:rsid w:val="00615ADB"/>
    <w:rsid w:val="00616A4B"/>
    <w:rsid w:val="00616D6A"/>
    <w:rsid w:val="00617198"/>
    <w:rsid w:val="006205F2"/>
    <w:rsid w:val="006216A3"/>
    <w:rsid w:val="00622690"/>
    <w:rsid w:val="00623AB1"/>
    <w:rsid w:val="00624A17"/>
    <w:rsid w:val="006262C6"/>
    <w:rsid w:val="00626BEC"/>
    <w:rsid w:val="00627A25"/>
    <w:rsid w:val="006302CF"/>
    <w:rsid w:val="00630435"/>
    <w:rsid w:val="00631869"/>
    <w:rsid w:val="00633471"/>
    <w:rsid w:val="00634057"/>
    <w:rsid w:val="00634A1D"/>
    <w:rsid w:val="00634E63"/>
    <w:rsid w:val="0063598B"/>
    <w:rsid w:val="006364E1"/>
    <w:rsid w:val="00636B63"/>
    <w:rsid w:val="00636C22"/>
    <w:rsid w:val="0063746B"/>
    <w:rsid w:val="00637934"/>
    <w:rsid w:val="006418F1"/>
    <w:rsid w:val="00641AD0"/>
    <w:rsid w:val="00642219"/>
    <w:rsid w:val="006422EB"/>
    <w:rsid w:val="00642605"/>
    <w:rsid w:val="00643122"/>
    <w:rsid w:val="006435BA"/>
    <w:rsid w:val="00643F56"/>
    <w:rsid w:val="0064427E"/>
    <w:rsid w:val="00645078"/>
    <w:rsid w:val="00647C07"/>
    <w:rsid w:val="006509D3"/>
    <w:rsid w:val="00651F26"/>
    <w:rsid w:val="0065221E"/>
    <w:rsid w:val="006533E2"/>
    <w:rsid w:val="00653DE5"/>
    <w:rsid w:val="006542D8"/>
    <w:rsid w:val="00654FC0"/>
    <w:rsid w:val="00656E4C"/>
    <w:rsid w:val="0065733E"/>
    <w:rsid w:val="00660F03"/>
    <w:rsid w:val="00662C2E"/>
    <w:rsid w:val="00662EA3"/>
    <w:rsid w:val="006636B4"/>
    <w:rsid w:val="00665783"/>
    <w:rsid w:val="00665980"/>
    <w:rsid w:val="00666A43"/>
    <w:rsid w:val="0066706F"/>
    <w:rsid w:val="00667E31"/>
    <w:rsid w:val="00670332"/>
    <w:rsid w:val="00671D7D"/>
    <w:rsid w:val="006738B9"/>
    <w:rsid w:val="006750EF"/>
    <w:rsid w:val="00676EFF"/>
    <w:rsid w:val="00677677"/>
    <w:rsid w:val="00680DBF"/>
    <w:rsid w:val="00681BC3"/>
    <w:rsid w:val="006837F5"/>
    <w:rsid w:val="00683FE0"/>
    <w:rsid w:val="00685CE0"/>
    <w:rsid w:val="006875AC"/>
    <w:rsid w:val="0069075A"/>
    <w:rsid w:val="00692367"/>
    <w:rsid w:val="00693871"/>
    <w:rsid w:val="00693CAE"/>
    <w:rsid w:val="00693CC3"/>
    <w:rsid w:val="006963E8"/>
    <w:rsid w:val="00697777"/>
    <w:rsid w:val="00697C2E"/>
    <w:rsid w:val="006A1DAB"/>
    <w:rsid w:val="006A2906"/>
    <w:rsid w:val="006A4251"/>
    <w:rsid w:val="006A5519"/>
    <w:rsid w:val="006B14B5"/>
    <w:rsid w:val="006B25DB"/>
    <w:rsid w:val="006B2F76"/>
    <w:rsid w:val="006B3FE1"/>
    <w:rsid w:val="006B73BF"/>
    <w:rsid w:val="006B7FA3"/>
    <w:rsid w:val="006C0600"/>
    <w:rsid w:val="006C3334"/>
    <w:rsid w:val="006C35AA"/>
    <w:rsid w:val="006C3C3B"/>
    <w:rsid w:val="006C43EC"/>
    <w:rsid w:val="006C452C"/>
    <w:rsid w:val="006C49F9"/>
    <w:rsid w:val="006C4E2F"/>
    <w:rsid w:val="006C4E94"/>
    <w:rsid w:val="006C56B5"/>
    <w:rsid w:val="006C5D3C"/>
    <w:rsid w:val="006C6B49"/>
    <w:rsid w:val="006C6E49"/>
    <w:rsid w:val="006C734E"/>
    <w:rsid w:val="006C753C"/>
    <w:rsid w:val="006C7CFE"/>
    <w:rsid w:val="006D00A9"/>
    <w:rsid w:val="006D0C9F"/>
    <w:rsid w:val="006D34A5"/>
    <w:rsid w:val="006D34A7"/>
    <w:rsid w:val="006D3BEF"/>
    <w:rsid w:val="006D417B"/>
    <w:rsid w:val="006D6984"/>
    <w:rsid w:val="006D6FDF"/>
    <w:rsid w:val="006D7BB3"/>
    <w:rsid w:val="006D7CF6"/>
    <w:rsid w:val="006E0449"/>
    <w:rsid w:val="006E12C9"/>
    <w:rsid w:val="006E2EDB"/>
    <w:rsid w:val="006E2F10"/>
    <w:rsid w:val="006E383E"/>
    <w:rsid w:val="006E38DB"/>
    <w:rsid w:val="006E40F0"/>
    <w:rsid w:val="006E48B8"/>
    <w:rsid w:val="006E4B75"/>
    <w:rsid w:val="006E4CD6"/>
    <w:rsid w:val="006E52C2"/>
    <w:rsid w:val="006E5B20"/>
    <w:rsid w:val="006E5B24"/>
    <w:rsid w:val="006E6E8B"/>
    <w:rsid w:val="006E74B8"/>
    <w:rsid w:val="006E7A70"/>
    <w:rsid w:val="006F0368"/>
    <w:rsid w:val="006F0D6B"/>
    <w:rsid w:val="006F0F90"/>
    <w:rsid w:val="006F12F2"/>
    <w:rsid w:val="006F18E7"/>
    <w:rsid w:val="006F3287"/>
    <w:rsid w:val="006F37E0"/>
    <w:rsid w:val="006F3DAD"/>
    <w:rsid w:val="006F48D7"/>
    <w:rsid w:val="006F5050"/>
    <w:rsid w:val="006F5073"/>
    <w:rsid w:val="006F5C2C"/>
    <w:rsid w:val="006F7266"/>
    <w:rsid w:val="006F7A1E"/>
    <w:rsid w:val="006F7ABC"/>
    <w:rsid w:val="00700F84"/>
    <w:rsid w:val="00702D6B"/>
    <w:rsid w:val="007051ED"/>
    <w:rsid w:val="00705999"/>
    <w:rsid w:val="00710FE0"/>
    <w:rsid w:val="00712974"/>
    <w:rsid w:val="007132D4"/>
    <w:rsid w:val="007136E0"/>
    <w:rsid w:val="0071499D"/>
    <w:rsid w:val="00714C71"/>
    <w:rsid w:val="00714E24"/>
    <w:rsid w:val="0071514F"/>
    <w:rsid w:val="00715302"/>
    <w:rsid w:val="00715C5C"/>
    <w:rsid w:val="00722866"/>
    <w:rsid w:val="0072294E"/>
    <w:rsid w:val="00723164"/>
    <w:rsid w:val="0072372A"/>
    <w:rsid w:val="007252AE"/>
    <w:rsid w:val="00725963"/>
    <w:rsid w:val="007265AC"/>
    <w:rsid w:val="007269D3"/>
    <w:rsid w:val="00727F2F"/>
    <w:rsid w:val="00730972"/>
    <w:rsid w:val="00732DDF"/>
    <w:rsid w:val="00734256"/>
    <w:rsid w:val="0073620E"/>
    <w:rsid w:val="0073643B"/>
    <w:rsid w:val="00740033"/>
    <w:rsid w:val="00744265"/>
    <w:rsid w:val="0074658E"/>
    <w:rsid w:val="007475E0"/>
    <w:rsid w:val="00750410"/>
    <w:rsid w:val="00750F29"/>
    <w:rsid w:val="00751C13"/>
    <w:rsid w:val="007526A2"/>
    <w:rsid w:val="00752EB7"/>
    <w:rsid w:val="00753F04"/>
    <w:rsid w:val="00755DCF"/>
    <w:rsid w:val="00757422"/>
    <w:rsid w:val="00761421"/>
    <w:rsid w:val="00762767"/>
    <w:rsid w:val="00762E67"/>
    <w:rsid w:val="007638B9"/>
    <w:rsid w:val="00763965"/>
    <w:rsid w:val="00763C43"/>
    <w:rsid w:val="00766064"/>
    <w:rsid w:val="007672CD"/>
    <w:rsid w:val="007674E3"/>
    <w:rsid w:val="00772472"/>
    <w:rsid w:val="007748F9"/>
    <w:rsid w:val="00774C18"/>
    <w:rsid w:val="00775F8C"/>
    <w:rsid w:val="0077671A"/>
    <w:rsid w:val="00776C34"/>
    <w:rsid w:val="007809A1"/>
    <w:rsid w:val="00781F84"/>
    <w:rsid w:val="00783A57"/>
    <w:rsid w:val="00783FFB"/>
    <w:rsid w:val="00784751"/>
    <w:rsid w:val="00785216"/>
    <w:rsid w:val="007878CE"/>
    <w:rsid w:val="00787C38"/>
    <w:rsid w:val="007901EE"/>
    <w:rsid w:val="007913ED"/>
    <w:rsid w:val="00791976"/>
    <w:rsid w:val="0079318E"/>
    <w:rsid w:val="00793801"/>
    <w:rsid w:val="00793950"/>
    <w:rsid w:val="00793D26"/>
    <w:rsid w:val="00794EDA"/>
    <w:rsid w:val="007955D1"/>
    <w:rsid w:val="00795962"/>
    <w:rsid w:val="0079755A"/>
    <w:rsid w:val="007A2460"/>
    <w:rsid w:val="007A7C99"/>
    <w:rsid w:val="007B00CE"/>
    <w:rsid w:val="007B04F7"/>
    <w:rsid w:val="007B0690"/>
    <w:rsid w:val="007B07AC"/>
    <w:rsid w:val="007B1172"/>
    <w:rsid w:val="007B201F"/>
    <w:rsid w:val="007B21BB"/>
    <w:rsid w:val="007B2364"/>
    <w:rsid w:val="007B4AB8"/>
    <w:rsid w:val="007B4F9B"/>
    <w:rsid w:val="007B68DC"/>
    <w:rsid w:val="007B69EF"/>
    <w:rsid w:val="007B7717"/>
    <w:rsid w:val="007B7D2B"/>
    <w:rsid w:val="007B7E4A"/>
    <w:rsid w:val="007C105A"/>
    <w:rsid w:val="007C1ED7"/>
    <w:rsid w:val="007C5A27"/>
    <w:rsid w:val="007C5C51"/>
    <w:rsid w:val="007C7220"/>
    <w:rsid w:val="007D0C46"/>
    <w:rsid w:val="007D2735"/>
    <w:rsid w:val="007D4523"/>
    <w:rsid w:val="007D530B"/>
    <w:rsid w:val="007D5C5E"/>
    <w:rsid w:val="007D5EBA"/>
    <w:rsid w:val="007D645C"/>
    <w:rsid w:val="007D7906"/>
    <w:rsid w:val="007D7D59"/>
    <w:rsid w:val="007E0C19"/>
    <w:rsid w:val="007E0EC7"/>
    <w:rsid w:val="007E1E57"/>
    <w:rsid w:val="007E2455"/>
    <w:rsid w:val="007E4587"/>
    <w:rsid w:val="007E4BAC"/>
    <w:rsid w:val="007E4CC8"/>
    <w:rsid w:val="007E5DE6"/>
    <w:rsid w:val="007E6EA7"/>
    <w:rsid w:val="007E72F9"/>
    <w:rsid w:val="007E796C"/>
    <w:rsid w:val="007E7B2F"/>
    <w:rsid w:val="007F07AA"/>
    <w:rsid w:val="007F366C"/>
    <w:rsid w:val="007F4902"/>
    <w:rsid w:val="007F4D92"/>
    <w:rsid w:val="007F7966"/>
    <w:rsid w:val="00800D3A"/>
    <w:rsid w:val="0080133F"/>
    <w:rsid w:val="008019A7"/>
    <w:rsid w:val="00802806"/>
    <w:rsid w:val="0080327D"/>
    <w:rsid w:val="00805EC0"/>
    <w:rsid w:val="008067CC"/>
    <w:rsid w:val="00807D59"/>
    <w:rsid w:val="00810074"/>
    <w:rsid w:val="008108EC"/>
    <w:rsid w:val="00810AF4"/>
    <w:rsid w:val="0081206B"/>
    <w:rsid w:val="00812459"/>
    <w:rsid w:val="00813614"/>
    <w:rsid w:val="00813991"/>
    <w:rsid w:val="00813C4A"/>
    <w:rsid w:val="00815309"/>
    <w:rsid w:val="0081572A"/>
    <w:rsid w:val="0081574B"/>
    <w:rsid w:val="0081597F"/>
    <w:rsid w:val="00815CCD"/>
    <w:rsid w:val="00815E47"/>
    <w:rsid w:val="008169F2"/>
    <w:rsid w:val="008170D9"/>
    <w:rsid w:val="008175BB"/>
    <w:rsid w:val="00817F21"/>
    <w:rsid w:val="00820134"/>
    <w:rsid w:val="008221A8"/>
    <w:rsid w:val="00822D79"/>
    <w:rsid w:val="00824BC3"/>
    <w:rsid w:val="00825B69"/>
    <w:rsid w:val="0082698A"/>
    <w:rsid w:val="00826B24"/>
    <w:rsid w:val="00827BD2"/>
    <w:rsid w:val="00830BAD"/>
    <w:rsid w:val="0083181E"/>
    <w:rsid w:val="00832CE8"/>
    <w:rsid w:val="008336D9"/>
    <w:rsid w:val="00833792"/>
    <w:rsid w:val="00835188"/>
    <w:rsid w:val="0083661D"/>
    <w:rsid w:val="00837094"/>
    <w:rsid w:val="00840F0B"/>
    <w:rsid w:val="00841D3F"/>
    <w:rsid w:val="00842F1F"/>
    <w:rsid w:val="00845023"/>
    <w:rsid w:val="0084540F"/>
    <w:rsid w:val="008474EF"/>
    <w:rsid w:val="00847A80"/>
    <w:rsid w:val="00847F1D"/>
    <w:rsid w:val="00850ABC"/>
    <w:rsid w:val="00851DD6"/>
    <w:rsid w:val="00853A1B"/>
    <w:rsid w:val="00854050"/>
    <w:rsid w:val="008543D3"/>
    <w:rsid w:val="008548FB"/>
    <w:rsid w:val="00857976"/>
    <w:rsid w:val="0086087E"/>
    <w:rsid w:val="00861EA5"/>
    <w:rsid w:val="008633A8"/>
    <w:rsid w:val="00864132"/>
    <w:rsid w:val="00864FDF"/>
    <w:rsid w:val="00865C55"/>
    <w:rsid w:val="00866117"/>
    <w:rsid w:val="008709B4"/>
    <w:rsid w:val="008720CB"/>
    <w:rsid w:val="008725A9"/>
    <w:rsid w:val="00872CA9"/>
    <w:rsid w:val="00874005"/>
    <w:rsid w:val="008747B8"/>
    <w:rsid w:val="00874C0C"/>
    <w:rsid w:val="00875DF1"/>
    <w:rsid w:val="00876F48"/>
    <w:rsid w:val="00877322"/>
    <w:rsid w:val="0087747E"/>
    <w:rsid w:val="0087759B"/>
    <w:rsid w:val="0088013F"/>
    <w:rsid w:val="008811C7"/>
    <w:rsid w:val="00881DC8"/>
    <w:rsid w:val="00882914"/>
    <w:rsid w:val="00882B52"/>
    <w:rsid w:val="00885405"/>
    <w:rsid w:val="00890A1D"/>
    <w:rsid w:val="00892D70"/>
    <w:rsid w:val="008933CE"/>
    <w:rsid w:val="0089386D"/>
    <w:rsid w:val="0089508F"/>
    <w:rsid w:val="008A0527"/>
    <w:rsid w:val="008A1FC6"/>
    <w:rsid w:val="008A3BCD"/>
    <w:rsid w:val="008A3EB1"/>
    <w:rsid w:val="008A423C"/>
    <w:rsid w:val="008A4568"/>
    <w:rsid w:val="008A4B37"/>
    <w:rsid w:val="008A4D95"/>
    <w:rsid w:val="008A5371"/>
    <w:rsid w:val="008A6E60"/>
    <w:rsid w:val="008B3127"/>
    <w:rsid w:val="008B35D7"/>
    <w:rsid w:val="008B3950"/>
    <w:rsid w:val="008B6540"/>
    <w:rsid w:val="008B65CE"/>
    <w:rsid w:val="008B6E38"/>
    <w:rsid w:val="008B72AB"/>
    <w:rsid w:val="008B74B7"/>
    <w:rsid w:val="008B76FF"/>
    <w:rsid w:val="008C05EB"/>
    <w:rsid w:val="008C0BA0"/>
    <w:rsid w:val="008C1757"/>
    <w:rsid w:val="008C597C"/>
    <w:rsid w:val="008C6F77"/>
    <w:rsid w:val="008D1050"/>
    <w:rsid w:val="008D2431"/>
    <w:rsid w:val="008D2BC4"/>
    <w:rsid w:val="008D41CB"/>
    <w:rsid w:val="008D4933"/>
    <w:rsid w:val="008D591C"/>
    <w:rsid w:val="008D7C26"/>
    <w:rsid w:val="008D7E73"/>
    <w:rsid w:val="008E0176"/>
    <w:rsid w:val="008E02D4"/>
    <w:rsid w:val="008E040C"/>
    <w:rsid w:val="008E071E"/>
    <w:rsid w:val="008E1069"/>
    <w:rsid w:val="008E14A3"/>
    <w:rsid w:val="008E265A"/>
    <w:rsid w:val="008E2EBE"/>
    <w:rsid w:val="008E3F9A"/>
    <w:rsid w:val="008E4411"/>
    <w:rsid w:val="008E4988"/>
    <w:rsid w:val="008E5A03"/>
    <w:rsid w:val="008E772C"/>
    <w:rsid w:val="008E7EAB"/>
    <w:rsid w:val="008F0069"/>
    <w:rsid w:val="008F0BB1"/>
    <w:rsid w:val="008F3539"/>
    <w:rsid w:val="008F3A21"/>
    <w:rsid w:val="008F4CC9"/>
    <w:rsid w:val="008F5E81"/>
    <w:rsid w:val="008F668F"/>
    <w:rsid w:val="009006D0"/>
    <w:rsid w:val="00901B6F"/>
    <w:rsid w:val="0090320B"/>
    <w:rsid w:val="00903C3A"/>
    <w:rsid w:val="009045FC"/>
    <w:rsid w:val="00905890"/>
    <w:rsid w:val="00906F05"/>
    <w:rsid w:val="00907F6F"/>
    <w:rsid w:val="00907F87"/>
    <w:rsid w:val="009102F0"/>
    <w:rsid w:val="00912291"/>
    <w:rsid w:val="0091279D"/>
    <w:rsid w:val="00912B24"/>
    <w:rsid w:val="00913429"/>
    <w:rsid w:val="00914E29"/>
    <w:rsid w:val="00915378"/>
    <w:rsid w:val="00917335"/>
    <w:rsid w:val="00920F63"/>
    <w:rsid w:val="0092103D"/>
    <w:rsid w:val="00921101"/>
    <w:rsid w:val="00922061"/>
    <w:rsid w:val="00922576"/>
    <w:rsid w:val="00922D4B"/>
    <w:rsid w:val="00923597"/>
    <w:rsid w:val="00923E3E"/>
    <w:rsid w:val="009247F1"/>
    <w:rsid w:val="009251C8"/>
    <w:rsid w:val="009258CE"/>
    <w:rsid w:val="00926327"/>
    <w:rsid w:val="00927E13"/>
    <w:rsid w:val="0093008A"/>
    <w:rsid w:val="00930F3E"/>
    <w:rsid w:val="00931B34"/>
    <w:rsid w:val="009325C7"/>
    <w:rsid w:val="00933A5C"/>
    <w:rsid w:val="00933B1D"/>
    <w:rsid w:val="00935A42"/>
    <w:rsid w:val="00935F20"/>
    <w:rsid w:val="009376D3"/>
    <w:rsid w:val="0093798A"/>
    <w:rsid w:val="00937FC4"/>
    <w:rsid w:val="009417E8"/>
    <w:rsid w:val="00941CD3"/>
    <w:rsid w:val="00941E1B"/>
    <w:rsid w:val="0094220A"/>
    <w:rsid w:val="0094279F"/>
    <w:rsid w:val="00942FAA"/>
    <w:rsid w:val="00943403"/>
    <w:rsid w:val="009453FC"/>
    <w:rsid w:val="00947655"/>
    <w:rsid w:val="00950047"/>
    <w:rsid w:val="00951C2C"/>
    <w:rsid w:val="00952405"/>
    <w:rsid w:val="00953411"/>
    <w:rsid w:val="0095341C"/>
    <w:rsid w:val="009538BE"/>
    <w:rsid w:val="00953C29"/>
    <w:rsid w:val="00953E6E"/>
    <w:rsid w:val="00954FD4"/>
    <w:rsid w:val="00955DDD"/>
    <w:rsid w:val="009567A4"/>
    <w:rsid w:val="00956D20"/>
    <w:rsid w:val="00957260"/>
    <w:rsid w:val="00960F03"/>
    <w:rsid w:val="00961150"/>
    <w:rsid w:val="0096164E"/>
    <w:rsid w:val="00964E0C"/>
    <w:rsid w:val="009652DB"/>
    <w:rsid w:val="00965CB2"/>
    <w:rsid w:val="009660C8"/>
    <w:rsid w:val="00966F80"/>
    <w:rsid w:val="00967C8E"/>
    <w:rsid w:val="009704DD"/>
    <w:rsid w:val="00970662"/>
    <w:rsid w:val="009712ED"/>
    <w:rsid w:val="009718AE"/>
    <w:rsid w:val="00972015"/>
    <w:rsid w:val="009732A5"/>
    <w:rsid w:val="00973317"/>
    <w:rsid w:val="009735E0"/>
    <w:rsid w:val="00974451"/>
    <w:rsid w:val="00974DCA"/>
    <w:rsid w:val="00975E43"/>
    <w:rsid w:val="00980646"/>
    <w:rsid w:val="0098131F"/>
    <w:rsid w:val="00982574"/>
    <w:rsid w:val="00984B84"/>
    <w:rsid w:val="00985CA8"/>
    <w:rsid w:val="009905E2"/>
    <w:rsid w:val="009915A3"/>
    <w:rsid w:val="009917C4"/>
    <w:rsid w:val="00991D65"/>
    <w:rsid w:val="00994A70"/>
    <w:rsid w:val="00994AAF"/>
    <w:rsid w:val="00994C6C"/>
    <w:rsid w:val="00995090"/>
    <w:rsid w:val="00995389"/>
    <w:rsid w:val="009958F1"/>
    <w:rsid w:val="009967DF"/>
    <w:rsid w:val="009A0773"/>
    <w:rsid w:val="009A0FDD"/>
    <w:rsid w:val="009A11E0"/>
    <w:rsid w:val="009A1362"/>
    <w:rsid w:val="009A1691"/>
    <w:rsid w:val="009A36A6"/>
    <w:rsid w:val="009A44DF"/>
    <w:rsid w:val="009A464E"/>
    <w:rsid w:val="009A4CCC"/>
    <w:rsid w:val="009A4FB8"/>
    <w:rsid w:val="009A6FB1"/>
    <w:rsid w:val="009A7ED6"/>
    <w:rsid w:val="009B11B4"/>
    <w:rsid w:val="009B1DAD"/>
    <w:rsid w:val="009B3DCF"/>
    <w:rsid w:val="009B5741"/>
    <w:rsid w:val="009B64CD"/>
    <w:rsid w:val="009B679C"/>
    <w:rsid w:val="009C3102"/>
    <w:rsid w:val="009C3132"/>
    <w:rsid w:val="009C410D"/>
    <w:rsid w:val="009C5D50"/>
    <w:rsid w:val="009D2348"/>
    <w:rsid w:val="009D293B"/>
    <w:rsid w:val="009D34C7"/>
    <w:rsid w:val="009D35A4"/>
    <w:rsid w:val="009D44EA"/>
    <w:rsid w:val="009D4992"/>
    <w:rsid w:val="009D58B6"/>
    <w:rsid w:val="009D5BE8"/>
    <w:rsid w:val="009D614B"/>
    <w:rsid w:val="009D6DD9"/>
    <w:rsid w:val="009D77CA"/>
    <w:rsid w:val="009D7C4B"/>
    <w:rsid w:val="009D7D22"/>
    <w:rsid w:val="009D7F95"/>
    <w:rsid w:val="009E065A"/>
    <w:rsid w:val="009E1AE4"/>
    <w:rsid w:val="009E246E"/>
    <w:rsid w:val="009E263B"/>
    <w:rsid w:val="009E546C"/>
    <w:rsid w:val="009F0E01"/>
    <w:rsid w:val="009F3FB7"/>
    <w:rsid w:val="009F493B"/>
    <w:rsid w:val="009F5496"/>
    <w:rsid w:val="009F5679"/>
    <w:rsid w:val="009F6053"/>
    <w:rsid w:val="009F6D1F"/>
    <w:rsid w:val="00A003AC"/>
    <w:rsid w:val="00A00DA5"/>
    <w:rsid w:val="00A00FFC"/>
    <w:rsid w:val="00A01149"/>
    <w:rsid w:val="00A01C69"/>
    <w:rsid w:val="00A03866"/>
    <w:rsid w:val="00A03EF3"/>
    <w:rsid w:val="00A048B1"/>
    <w:rsid w:val="00A04CF1"/>
    <w:rsid w:val="00A065A7"/>
    <w:rsid w:val="00A06B33"/>
    <w:rsid w:val="00A06B54"/>
    <w:rsid w:val="00A130B2"/>
    <w:rsid w:val="00A14920"/>
    <w:rsid w:val="00A154C8"/>
    <w:rsid w:val="00A1638B"/>
    <w:rsid w:val="00A17F0E"/>
    <w:rsid w:val="00A214F6"/>
    <w:rsid w:val="00A266E4"/>
    <w:rsid w:val="00A313CD"/>
    <w:rsid w:val="00A33B8B"/>
    <w:rsid w:val="00A34349"/>
    <w:rsid w:val="00A35B98"/>
    <w:rsid w:val="00A37856"/>
    <w:rsid w:val="00A37A7E"/>
    <w:rsid w:val="00A4171F"/>
    <w:rsid w:val="00A42244"/>
    <w:rsid w:val="00A42550"/>
    <w:rsid w:val="00A4572E"/>
    <w:rsid w:val="00A46431"/>
    <w:rsid w:val="00A4783E"/>
    <w:rsid w:val="00A478E7"/>
    <w:rsid w:val="00A47926"/>
    <w:rsid w:val="00A5073D"/>
    <w:rsid w:val="00A5114A"/>
    <w:rsid w:val="00A511DD"/>
    <w:rsid w:val="00A51B91"/>
    <w:rsid w:val="00A54E8A"/>
    <w:rsid w:val="00A562C2"/>
    <w:rsid w:val="00A63785"/>
    <w:rsid w:val="00A6497E"/>
    <w:rsid w:val="00A64AE9"/>
    <w:rsid w:val="00A64CA8"/>
    <w:rsid w:val="00A65263"/>
    <w:rsid w:val="00A6649F"/>
    <w:rsid w:val="00A66E40"/>
    <w:rsid w:val="00A67C20"/>
    <w:rsid w:val="00A75EE8"/>
    <w:rsid w:val="00A760DE"/>
    <w:rsid w:val="00A76B6B"/>
    <w:rsid w:val="00A76EFE"/>
    <w:rsid w:val="00A8204C"/>
    <w:rsid w:val="00A825EF"/>
    <w:rsid w:val="00A82917"/>
    <w:rsid w:val="00A83556"/>
    <w:rsid w:val="00A904CE"/>
    <w:rsid w:val="00A92BB3"/>
    <w:rsid w:val="00A92C5B"/>
    <w:rsid w:val="00A93D1C"/>
    <w:rsid w:val="00A942EB"/>
    <w:rsid w:val="00A94E72"/>
    <w:rsid w:val="00A94EB0"/>
    <w:rsid w:val="00A97A01"/>
    <w:rsid w:val="00AA1542"/>
    <w:rsid w:val="00AA19B2"/>
    <w:rsid w:val="00AA3C78"/>
    <w:rsid w:val="00AA3E56"/>
    <w:rsid w:val="00AA5017"/>
    <w:rsid w:val="00AA7454"/>
    <w:rsid w:val="00AA75CA"/>
    <w:rsid w:val="00AB0899"/>
    <w:rsid w:val="00AB1025"/>
    <w:rsid w:val="00AB1B44"/>
    <w:rsid w:val="00AB2267"/>
    <w:rsid w:val="00AB260D"/>
    <w:rsid w:val="00AB2841"/>
    <w:rsid w:val="00AB2DD7"/>
    <w:rsid w:val="00AB36B9"/>
    <w:rsid w:val="00AB480A"/>
    <w:rsid w:val="00AB53DD"/>
    <w:rsid w:val="00AB5971"/>
    <w:rsid w:val="00AB7292"/>
    <w:rsid w:val="00AC057C"/>
    <w:rsid w:val="00AC13FB"/>
    <w:rsid w:val="00AC1E17"/>
    <w:rsid w:val="00AC2549"/>
    <w:rsid w:val="00AC2AFB"/>
    <w:rsid w:val="00AC307F"/>
    <w:rsid w:val="00AC365E"/>
    <w:rsid w:val="00AC3A64"/>
    <w:rsid w:val="00AC4413"/>
    <w:rsid w:val="00AC4B6C"/>
    <w:rsid w:val="00AC4D1B"/>
    <w:rsid w:val="00AC5256"/>
    <w:rsid w:val="00AC6E8C"/>
    <w:rsid w:val="00AC74CE"/>
    <w:rsid w:val="00AD00E1"/>
    <w:rsid w:val="00AD273C"/>
    <w:rsid w:val="00AD3490"/>
    <w:rsid w:val="00AD560B"/>
    <w:rsid w:val="00AD5CDA"/>
    <w:rsid w:val="00AD6519"/>
    <w:rsid w:val="00AD7C57"/>
    <w:rsid w:val="00AD7D71"/>
    <w:rsid w:val="00AE0125"/>
    <w:rsid w:val="00AE0648"/>
    <w:rsid w:val="00AE0727"/>
    <w:rsid w:val="00AE08F0"/>
    <w:rsid w:val="00AE09D1"/>
    <w:rsid w:val="00AE13CB"/>
    <w:rsid w:val="00AE14B4"/>
    <w:rsid w:val="00AE1DE9"/>
    <w:rsid w:val="00AE308F"/>
    <w:rsid w:val="00AE4ACF"/>
    <w:rsid w:val="00AE6273"/>
    <w:rsid w:val="00AE6CEE"/>
    <w:rsid w:val="00AE709C"/>
    <w:rsid w:val="00AE7222"/>
    <w:rsid w:val="00AE77A4"/>
    <w:rsid w:val="00AE7C50"/>
    <w:rsid w:val="00AF3104"/>
    <w:rsid w:val="00AF3B8F"/>
    <w:rsid w:val="00AF3E2E"/>
    <w:rsid w:val="00AF40FB"/>
    <w:rsid w:val="00AF487B"/>
    <w:rsid w:val="00AF4D29"/>
    <w:rsid w:val="00AF52E0"/>
    <w:rsid w:val="00B01F55"/>
    <w:rsid w:val="00B059E7"/>
    <w:rsid w:val="00B067B2"/>
    <w:rsid w:val="00B06D16"/>
    <w:rsid w:val="00B1059A"/>
    <w:rsid w:val="00B10637"/>
    <w:rsid w:val="00B10BC3"/>
    <w:rsid w:val="00B10D6E"/>
    <w:rsid w:val="00B11028"/>
    <w:rsid w:val="00B11CAF"/>
    <w:rsid w:val="00B12D93"/>
    <w:rsid w:val="00B1712D"/>
    <w:rsid w:val="00B17513"/>
    <w:rsid w:val="00B200F6"/>
    <w:rsid w:val="00B209DF"/>
    <w:rsid w:val="00B2231E"/>
    <w:rsid w:val="00B2241E"/>
    <w:rsid w:val="00B22D9F"/>
    <w:rsid w:val="00B22DB8"/>
    <w:rsid w:val="00B26027"/>
    <w:rsid w:val="00B265C0"/>
    <w:rsid w:val="00B268C8"/>
    <w:rsid w:val="00B26B3A"/>
    <w:rsid w:val="00B26D73"/>
    <w:rsid w:val="00B26E33"/>
    <w:rsid w:val="00B30C44"/>
    <w:rsid w:val="00B31F52"/>
    <w:rsid w:val="00B3268D"/>
    <w:rsid w:val="00B3307A"/>
    <w:rsid w:val="00B33365"/>
    <w:rsid w:val="00B34270"/>
    <w:rsid w:val="00B34367"/>
    <w:rsid w:val="00B3635A"/>
    <w:rsid w:val="00B36ED9"/>
    <w:rsid w:val="00B376D0"/>
    <w:rsid w:val="00B407DA"/>
    <w:rsid w:val="00B414CA"/>
    <w:rsid w:val="00B41DC3"/>
    <w:rsid w:val="00B42619"/>
    <w:rsid w:val="00B43A10"/>
    <w:rsid w:val="00B43B4C"/>
    <w:rsid w:val="00B43DF7"/>
    <w:rsid w:val="00B43E52"/>
    <w:rsid w:val="00B43F25"/>
    <w:rsid w:val="00B44A2F"/>
    <w:rsid w:val="00B450C0"/>
    <w:rsid w:val="00B45B18"/>
    <w:rsid w:val="00B45CEC"/>
    <w:rsid w:val="00B46AF3"/>
    <w:rsid w:val="00B5212C"/>
    <w:rsid w:val="00B53658"/>
    <w:rsid w:val="00B5423B"/>
    <w:rsid w:val="00B54900"/>
    <w:rsid w:val="00B54BD1"/>
    <w:rsid w:val="00B55A61"/>
    <w:rsid w:val="00B56319"/>
    <w:rsid w:val="00B573A7"/>
    <w:rsid w:val="00B57727"/>
    <w:rsid w:val="00B57EE9"/>
    <w:rsid w:val="00B6044F"/>
    <w:rsid w:val="00B60570"/>
    <w:rsid w:val="00B60F45"/>
    <w:rsid w:val="00B615E0"/>
    <w:rsid w:val="00B6249C"/>
    <w:rsid w:val="00B70591"/>
    <w:rsid w:val="00B7263F"/>
    <w:rsid w:val="00B72E27"/>
    <w:rsid w:val="00B74631"/>
    <w:rsid w:val="00B75551"/>
    <w:rsid w:val="00B7579F"/>
    <w:rsid w:val="00B75E54"/>
    <w:rsid w:val="00B75F72"/>
    <w:rsid w:val="00B77B94"/>
    <w:rsid w:val="00B77F85"/>
    <w:rsid w:val="00B80221"/>
    <w:rsid w:val="00B814D6"/>
    <w:rsid w:val="00B818C8"/>
    <w:rsid w:val="00B83244"/>
    <w:rsid w:val="00B853CC"/>
    <w:rsid w:val="00B8754A"/>
    <w:rsid w:val="00B90244"/>
    <w:rsid w:val="00B90282"/>
    <w:rsid w:val="00B90D03"/>
    <w:rsid w:val="00B9173D"/>
    <w:rsid w:val="00B91CD1"/>
    <w:rsid w:val="00B91D3E"/>
    <w:rsid w:val="00B91E7D"/>
    <w:rsid w:val="00B91EBD"/>
    <w:rsid w:val="00B92038"/>
    <w:rsid w:val="00B92388"/>
    <w:rsid w:val="00B92CFE"/>
    <w:rsid w:val="00B942D8"/>
    <w:rsid w:val="00B94DE2"/>
    <w:rsid w:val="00B960C2"/>
    <w:rsid w:val="00BA05C0"/>
    <w:rsid w:val="00BA22C8"/>
    <w:rsid w:val="00BA37FA"/>
    <w:rsid w:val="00BA7727"/>
    <w:rsid w:val="00BA77C0"/>
    <w:rsid w:val="00BB0527"/>
    <w:rsid w:val="00BB2C99"/>
    <w:rsid w:val="00BB37B5"/>
    <w:rsid w:val="00BB38E5"/>
    <w:rsid w:val="00BB4347"/>
    <w:rsid w:val="00BB52CF"/>
    <w:rsid w:val="00BB5960"/>
    <w:rsid w:val="00BB755D"/>
    <w:rsid w:val="00BB7786"/>
    <w:rsid w:val="00BB7C89"/>
    <w:rsid w:val="00BC03D0"/>
    <w:rsid w:val="00BC24B2"/>
    <w:rsid w:val="00BC2A1C"/>
    <w:rsid w:val="00BC2BE1"/>
    <w:rsid w:val="00BC3125"/>
    <w:rsid w:val="00BC6AD3"/>
    <w:rsid w:val="00BC749D"/>
    <w:rsid w:val="00BD0F02"/>
    <w:rsid w:val="00BD1C40"/>
    <w:rsid w:val="00BD21A4"/>
    <w:rsid w:val="00BD6007"/>
    <w:rsid w:val="00BD7B68"/>
    <w:rsid w:val="00BD7FB2"/>
    <w:rsid w:val="00BE010F"/>
    <w:rsid w:val="00BE1518"/>
    <w:rsid w:val="00BE17B2"/>
    <w:rsid w:val="00BE1E35"/>
    <w:rsid w:val="00BE1EF0"/>
    <w:rsid w:val="00BE2526"/>
    <w:rsid w:val="00BE28C6"/>
    <w:rsid w:val="00BE3398"/>
    <w:rsid w:val="00BE3BC1"/>
    <w:rsid w:val="00BE3C24"/>
    <w:rsid w:val="00BE3E34"/>
    <w:rsid w:val="00BE5185"/>
    <w:rsid w:val="00BE7F86"/>
    <w:rsid w:val="00BF0200"/>
    <w:rsid w:val="00BF121B"/>
    <w:rsid w:val="00BF2A43"/>
    <w:rsid w:val="00BF2BFC"/>
    <w:rsid w:val="00BF34E8"/>
    <w:rsid w:val="00BF512D"/>
    <w:rsid w:val="00BF692A"/>
    <w:rsid w:val="00BF723A"/>
    <w:rsid w:val="00C013AF"/>
    <w:rsid w:val="00C01C4F"/>
    <w:rsid w:val="00C034BA"/>
    <w:rsid w:val="00C03EAB"/>
    <w:rsid w:val="00C07C45"/>
    <w:rsid w:val="00C10EE1"/>
    <w:rsid w:val="00C118C2"/>
    <w:rsid w:val="00C131B3"/>
    <w:rsid w:val="00C138B4"/>
    <w:rsid w:val="00C142F5"/>
    <w:rsid w:val="00C20E92"/>
    <w:rsid w:val="00C23FE1"/>
    <w:rsid w:val="00C246E0"/>
    <w:rsid w:val="00C273B5"/>
    <w:rsid w:val="00C274FA"/>
    <w:rsid w:val="00C27D39"/>
    <w:rsid w:val="00C27E28"/>
    <w:rsid w:val="00C301EE"/>
    <w:rsid w:val="00C30D28"/>
    <w:rsid w:val="00C320CB"/>
    <w:rsid w:val="00C3212F"/>
    <w:rsid w:val="00C342AD"/>
    <w:rsid w:val="00C37F3B"/>
    <w:rsid w:val="00C409B5"/>
    <w:rsid w:val="00C41151"/>
    <w:rsid w:val="00C41B54"/>
    <w:rsid w:val="00C42978"/>
    <w:rsid w:val="00C44142"/>
    <w:rsid w:val="00C44968"/>
    <w:rsid w:val="00C44C0A"/>
    <w:rsid w:val="00C45497"/>
    <w:rsid w:val="00C4677D"/>
    <w:rsid w:val="00C4698A"/>
    <w:rsid w:val="00C47E60"/>
    <w:rsid w:val="00C501F9"/>
    <w:rsid w:val="00C5143B"/>
    <w:rsid w:val="00C5208E"/>
    <w:rsid w:val="00C54C89"/>
    <w:rsid w:val="00C54DBF"/>
    <w:rsid w:val="00C555A8"/>
    <w:rsid w:val="00C57609"/>
    <w:rsid w:val="00C60C85"/>
    <w:rsid w:val="00C60EB7"/>
    <w:rsid w:val="00C61DE9"/>
    <w:rsid w:val="00C622CC"/>
    <w:rsid w:val="00C62C50"/>
    <w:rsid w:val="00C6379B"/>
    <w:rsid w:val="00C637E0"/>
    <w:rsid w:val="00C63827"/>
    <w:rsid w:val="00C6451E"/>
    <w:rsid w:val="00C711B6"/>
    <w:rsid w:val="00C71D05"/>
    <w:rsid w:val="00C7267F"/>
    <w:rsid w:val="00C73047"/>
    <w:rsid w:val="00C73E9A"/>
    <w:rsid w:val="00C7700E"/>
    <w:rsid w:val="00C772C1"/>
    <w:rsid w:val="00C8290F"/>
    <w:rsid w:val="00C82916"/>
    <w:rsid w:val="00C84A6C"/>
    <w:rsid w:val="00C84F8F"/>
    <w:rsid w:val="00C8503F"/>
    <w:rsid w:val="00C864B8"/>
    <w:rsid w:val="00C87973"/>
    <w:rsid w:val="00C87D7A"/>
    <w:rsid w:val="00C91114"/>
    <w:rsid w:val="00C9166E"/>
    <w:rsid w:val="00C923EA"/>
    <w:rsid w:val="00C92A83"/>
    <w:rsid w:val="00C92D90"/>
    <w:rsid w:val="00C940C4"/>
    <w:rsid w:val="00C957B8"/>
    <w:rsid w:val="00C961F2"/>
    <w:rsid w:val="00C96E14"/>
    <w:rsid w:val="00C96EFB"/>
    <w:rsid w:val="00C972AB"/>
    <w:rsid w:val="00CA0807"/>
    <w:rsid w:val="00CA0A6F"/>
    <w:rsid w:val="00CA3705"/>
    <w:rsid w:val="00CA37B7"/>
    <w:rsid w:val="00CA69D5"/>
    <w:rsid w:val="00CB00E2"/>
    <w:rsid w:val="00CB2D95"/>
    <w:rsid w:val="00CB340B"/>
    <w:rsid w:val="00CB4E24"/>
    <w:rsid w:val="00CB5075"/>
    <w:rsid w:val="00CB6D58"/>
    <w:rsid w:val="00CB6F5B"/>
    <w:rsid w:val="00CB7698"/>
    <w:rsid w:val="00CB7C30"/>
    <w:rsid w:val="00CB7C7A"/>
    <w:rsid w:val="00CB7DDF"/>
    <w:rsid w:val="00CC22A6"/>
    <w:rsid w:val="00CC2E0F"/>
    <w:rsid w:val="00CC4814"/>
    <w:rsid w:val="00CC7457"/>
    <w:rsid w:val="00CD0D1F"/>
    <w:rsid w:val="00CD0E60"/>
    <w:rsid w:val="00CD27B3"/>
    <w:rsid w:val="00CD32F8"/>
    <w:rsid w:val="00CD625F"/>
    <w:rsid w:val="00CD6FA8"/>
    <w:rsid w:val="00CD7A54"/>
    <w:rsid w:val="00CE09DC"/>
    <w:rsid w:val="00CE3B36"/>
    <w:rsid w:val="00CE418C"/>
    <w:rsid w:val="00CE4B03"/>
    <w:rsid w:val="00CE5E2D"/>
    <w:rsid w:val="00CE6C23"/>
    <w:rsid w:val="00CE7354"/>
    <w:rsid w:val="00CE7466"/>
    <w:rsid w:val="00CF100C"/>
    <w:rsid w:val="00CF18F9"/>
    <w:rsid w:val="00CF2937"/>
    <w:rsid w:val="00CF3448"/>
    <w:rsid w:val="00CF354A"/>
    <w:rsid w:val="00CF4839"/>
    <w:rsid w:val="00CF4B6F"/>
    <w:rsid w:val="00CF50EB"/>
    <w:rsid w:val="00CF5AED"/>
    <w:rsid w:val="00CF6A56"/>
    <w:rsid w:val="00CF6CE5"/>
    <w:rsid w:val="00CF6E37"/>
    <w:rsid w:val="00D0020B"/>
    <w:rsid w:val="00D019D5"/>
    <w:rsid w:val="00D01AB3"/>
    <w:rsid w:val="00D030C6"/>
    <w:rsid w:val="00D04517"/>
    <w:rsid w:val="00D06955"/>
    <w:rsid w:val="00D10ADC"/>
    <w:rsid w:val="00D11B6C"/>
    <w:rsid w:val="00D12809"/>
    <w:rsid w:val="00D12AE8"/>
    <w:rsid w:val="00D13660"/>
    <w:rsid w:val="00D16408"/>
    <w:rsid w:val="00D2070C"/>
    <w:rsid w:val="00D209D0"/>
    <w:rsid w:val="00D223F0"/>
    <w:rsid w:val="00D22A11"/>
    <w:rsid w:val="00D2335B"/>
    <w:rsid w:val="00D234A4"/>
    <w:rsid w:val="00D23971"/>
    <w:rsid w:val="00D25603"/>
    <w:rsid w:val="00D2724F"/>
    <w:rsid w:val="00D2745A"/>
    <w:rsid w:val="00D27B63"/>
    <w:rsid w:val="00D307FC"/>
    <w:rsid w:val="00D32310"/>
    <w:rsid w:val="00D36F10"/>
    <w:rsid w:val="00D371BE"/>
    <w:rsid w:val="00D37535"/>
    <w:rsid w:val="00D3760D"/>
    <w:rsid w:val="00D378E1"/>
    <w:rsid w:val="00D41C51"/>
    <w:rsid w:val="00D43123"/>
    <w:rsid w:val="00D4428B"/>
    <w:rsid w:val="00D45DC3"/>
    <w:rsid w:val="00D465FC"/>
    <w:rsid w:val="00D47750"/>
    <w:rsid w:val="00D47E66"/>
    <w:rsid w:val="00D50F12"/>
    <w:rsid w:val="00D54035"/>
    <w:rsid w:val="00D55455"/>
    <w:rsid w:val="00D5551D"/>
    <w:rsid w:val="00D55744"/>
    <w:rsid w:val="00D55F08"/>
    <w:rsid w:val="00D56190"/>
    <w:rsid w:val="00D56390"/>
    <w:rsid w:val="00D572F2"/>
    <w:rsid w:val="00D57CA7"/>
    <w:rsid w:val="00D61DED"/>
    <w:rsid w:val="00D62480"/>
    <w:rsid w:val="00D62BE4"/>
    <w:rsid w:val="00D63682"/>
    <w:rsid w:val="00D63819"/>
    <w:rsid w:val="00D63C8E"/>
    <w:rsid w:val="00D660B0"/>
    <w:rsid w:val="00D66664"/>
    <w:rsid w:val="00D67238"/>
    <w:rsid w:val="00D673A9"/>
    <w:rsid w:val="00D673D3"/>
    <w:rsid w:val="00D676CE"/>
    <w:rsid w:val="00D67DF6"/>
    <w:rsid w:val="00D70895"/>
    <w:rsid w:val="00D70A1A"/>
    <w:rsid w:val="00D7462A"/>
    <w:rsid w:val="00D74B21"/>
    <w:rsid w:val="00D74EAD"/>
    <w:rsid w:val="00D76BD6"/>
    <w:rsid w:val="00D8086E"/>
    <w:rsid w:val="00D813FA"/>
    <w:rsid w:val="00D81887"/>
    <w:rsid w:val="00D82947"/>
    <w:rsid w:val="00D84182"/>
    <w:rsid w:val="00D84EAC"/>
    <w:rsid w:val="00D861D8"/>
    <w:rsid w:val="00D86CDD"/>
    <w:rsid w:val="00D87BFD"/>
    <w:rsid w:val="00D902C6"/>
    <w:rsid w:val="00D90444"/>
    <w:rsid w:val="00D90E91"/>
    <w:rsid w:val="00D91BF5"/>
    <w:rsid w:val="00D93351"/>
    <w:rsid w:val="00D95FE2"/>
    <w:rsid w:val="00D96376"/>
    <w:rsid w:val="00D97890"/>
    <w:rsid w:val="00D97CB3"/>
    <w:rsid w:val="00D97EE5"/>
    <w:rsid w:val="00DA295F"/>
    <w:rsid w:val="00DA3518"/>
    <w:rsid w:val="00DA5E85"/>
    <w:rsid w:val="00DA61F6"/>
    <w:rsid w:val="00DA622D"/>
    <w:rsid w:val="00DA66CB"/>
    <w:rsid w:val="00DA719B"/>
    <w:rsid w:val="00DB02A1"/>
    <w:rsid w:val="00DB0A91"/>
    <w:rsid w:val="00DB20ED"/>
    <w:rsid w:val="00DB34BD"/>
    <w:rsid w:val="00DB4782"/>
    <w:rsid w:val="00DB67E7"/>
    <w:rsid w:val="00DC20A8"/>
    <w:rsid w:val="00DC3BDD"/>
    <w:rsid w:val="00DC3F57"/>
    <w:rsid w:val="00DC4047"/>
    <w:rsid w:val="00DC4FC0"/>
    <w:rsid w:val="00DC6B05"/>
    <w:rsid w:val="00DC6E5E"/>
    <w:rsid w:val="00DD0AC6"/>
    <w:rsid w:val="00DD0F11"/>
    <w:rsid w:val="00DD18F0"/>
    <w:rsid w:val="00DD1E26"/>
    <w:rsid w:val="00DD2DD5"/>
    <w:rsid w:val="00DD3230"/>
    <w:rsid w:val="00DD517A"/>
    <w:rsid w:val="00DD5186"/>
    <w:rsid w:val="00DD5E2C"/>
    <w:rsid w:val="00DD70CC"/>
    <w:rsid w:val="00DD7FDA"/>
    <w:rsid w:val="00DE0B56"/>
    <w:rsid w:val="00DE0D60"/>
    <w:rsid w:val="00DE14D2"/>
    <w:rsid w:val="00DE19D6"/>
    <w:rsid w:val="00DE1DEA"/>
    <w:rsid w:val="00DE22DF"/>
    <w:rsid w:val="00DE3FD4"/>
    <w:rsid w:val="00DE56E2"/>
    <w:rsid w:val="00DE6D73"/>
    <w:rsid w:val="00DE7B53"/>
    <w:rsid w:val="00DF58B7"/>
    <w:rsid w:val="00DF6E09"/>
    <w:rsid w:val="00DF6E98"/>
    <w:rsid w:val="00DF6EFB"/>
    <w:rsid w:val="00E00B9E"/>
    <w:rsid w:val="00E015DF"/>
    <w:rsid w:val="00E01736"/>
    <w:rsid w:val="00E01877"/>
    <w:rsid w:val="00E01CE9"/>
    <w:rsid w:val="00E020EA"/>
    <w:rsid w:val="00E03528"/>
    <w:rsid w:val="00E0430C"/>
    <w:rsid w:val="00E1271D"/>
    <w:rsid w:val="00E1398A"/>
    <w:rsid w:val="00E142B4"/>
    <w:rsid w:val="00E14D84"/>
    <w:rsid w:val="00E15638"/>
    <w:rsid w:val="00E15DAB"/>
    <w:rsid w:val="00E1631F"/>
    <w:rsid w:val="00E16B3A"/>
    <w:rsid w:val="00E16F0E"/>
    <w:rsid w:val="00E174CE"/>
    <w:rsid w:val="00E206AC"/>
    <w:rsid w:val="00E20897"/>
    <w:rsid w:val="00E213B6"/>
    <w:rsid w:val="00E22223"/>
    <w:rsid w:val="00E242F3"/>
    <w:rsid w:val="00E248D7"/>
    <w:rsid w:val="00E24BC1"/>
    <w:rsid w:val="00E26DDD"/>
    <w:rsid w:val="00E3018D"/>
    <w:rsid w:val="00E302B8"/>
    <w:rsid w:val="00E30A19"/>
    <w:rsid w:val="00E316D0"/>
    <w:rsid w:val="00E31FEC"/>
    <w:rsid w:val="00E32D47"/>
    <w:rsid w:val="00E334C4"/>
    <w:rsid w:val="00E33D8D"/>
    <w:rsid w:val="00E34591"/>
    <w:rsid w:val="00E34B71"/>
    <w:rsid w:val="00E37CDA"/>
    <w:rsid w:val="00E37E6E"/>
    <w:rsid w:val="00E42448"/>
    <w:rsid w:val="00E430DF"/>
    <w:rsid w:val="00E43777"/>
    <w:rsid w:val="00E46D20"/>
    <w:rsid w:val="00E46F7B"/>
    <w:rsid w:val="00E47759"/>
    <w:rsid w:val="00E47E50"/>
    <w:rsid w:val="00E47FE8"/>
    <w:rsid w:val="00E51A71"/>
    <w:rsid w:val="00E52141"/>
    <w:rsid w:val="00E543D3"/>
    <w:rsid w:val="00E56430"/>
    <w:rsid w:val="00E603C5"/>
    <w:rsid w:val="00E61740"/>
    <w:rsid w:val="00E61E2C"/>
    <w:rsid w:val="00E63F1C"/>
    <w:rsid w:val="00E6400D"/>
    <w:rsid w:val="00E657AB"/>
    <w:rsid w:val="00E66457"/>
    <w:rsid w:val="00E674B9"/>
    <w:rsid w:val="00E67FD8"/>
    <w:rsid w:val="00E70B0D"/>
    <w:rsid w:val="00E70D93"/>
    <w:rsid w:val="00E71750"/>
    <w:rsid w:val="00E71C25"/>
    <w:rsid w:val="00E71EE3"/>
    <w:rsid w:val="00E72EF2"/>
    <w:rsid w:val="00E735F5"/>
    <w:rsid w:val="00E74B38"/>
    <w:rsid w:val="00E75078"/>
    <w:rsid w:val="00E80E2A"/>
    <w:rsid w:val="00E819E1"/>
    <w:rsid w:val="00E82484"/>
    <w:rsid w:val="00E83A72"/>
    <w:rsid w:val="00E84A97"/>
    <w:rsid w:val="00E85EEC"/>
    <w:rsid w:val="00E86CF9"/>
    <w:rsid w:val="00E86F8E"/>
    <w:rsid w:val="00E8756D"/>
    <w:rsid w:val="00E9125C"/>
    <w:rsid w:val="00E91E4C"/>
    <w:rsid w:val="00E925CD"/>
    <w:rsid w:val="00E94EF9"/>
    <w:rsid w:val="00E97414"/>
    <w:rsid w:val="00E9775E"/>
    <w:rsid w:val="00E97BF5"/>
    <w:rsid w:val="00E97D5B"/>
    <w:rsid w:val="00EA11F3"/>
    <w:rsid w:val="00EA6150"/>
    <w:rsid w:val="00EA6A2E"/>
    <w:rsid w:val="00EB1789"/>
    <w:rsid w:val="00EB2CCA"/>
    <w:rsid w:val="00EB3163"/>
    <w:rsid w:val="00EB3643"/>
    <w:rsid w:val="00EC0BDD"/>
    <w:rsid w:val="00EC2F6B"/>
    <w:rsid w:val="00EC39C8"/>
    <w:rsid w:val="00EC42EE"/>
    <w:rsid w:val="00EC44AB"/>
    <w:rsid w:val="00EC4511"/>
    <w:rsid w:val="00EC4A1D"/>
    <w:rsid w:val="00EC4CDA"/>
    <w:rsid w:val="00EC6279"/>
    <w:rsid w:val="00EC711A"/>
    <w:rsid w:val="00EC7F0B"/>
    <w:rsid w:val="00ED04F1"/>
    <w:rsid w:val="00ED2267"/>
    <w:rsid w:val="00ED241E"/>
    <w:rsid w:val="00ED356D"/>
    <w:rsid w:val="00ED75DE"/>
    <w:rsid w:val="00ED7FD6"/>
    <w:rsid w:val="00EE02C2"/>
    <w:rsid w:val="00EE0EA5"/>
    <w:rsid w:val="00EE0F97"/>
    <w:rsid w:val="00EE1EFA"/>
    <w:rsid w:val="00EE2E91"/>
    <w:rsid w:val="00EE2F56"/>
    <w:rsid w:val="00EE2F9F"/>
    <w:rsid w:val="00EE3A32"/>
    <w:rsid w:val="00EE78E8"/>
    <w:rsid w:val="00EF1CDD"/>
    <w:rsid w:val="00EF44AA"/>
    <w:rsid w:val="00EF587E"/>
    <w:rsid w:val="00EF5DEC"/>
    <w:rsid w:val="00F006AB"/>
    <w:rsid w:val="00F00EDE"/>
    <w:rsid w:val="00F03C8F"/>
    <w:rsid w:val="00F04CDB"/>
    <w:rsid w:val="00F079F3"/>
    <w:rsid w:val="00F13A2C"/>
    <w:rsid w:val="00F13D6A"/>
    <w:rsid w:val="00F146E3"/>
    <w:rsid w:val="00F14C7F"/>
    <w:rsid w:val="00F1683F"/>
    <w:rsid w:val="00F17F40"/>
    <w:rsid w:val="00F208C9"/>
    <w:rsid w:val="00F208CB"/>
    <w:rsid w:val="00F21295"/>
    <w:rsid w:val="00F22353"/>
    <w:rsid w:val="00F2283A"/>
    <w:rsid w:val="00F22B03"/>
    <w:rsid w:val="00F2411C"/>
    <w:rsid w:val="00F25258"/>
    <w:rsid w:val="00F261A4"/>
    <w:rsid w:val="00F26C2D"/>
    <w:rsid w:val="00F272E7"/>
    <w:rsid w:val="00F27620"/>
    <w:rsid w:val="00F27B02"/>
    <w:rsid w:val="00F30674"/>
    <w:rsid w:val="00F30D32"/>
    <w:rsid w:val="00F31175"/>
    <w:rsid w:val="00F311CA"/>
    <w:rsid w:val="00F32E13"/>
    <w:rsid w:val="00F33968"/>
    <w:rsid w:val="00F3451C"/>
    <w:rsid w:val="00F355E0"/>
    <w:rsid w:val="00F37022"/>
    <w:rsid w:val="00F37E08"/>
    <w:rsid w:val="00F41713"/>
    <w:rsid w:val="00F42B1B"/>
    <w:rsid w:val="00F42BBF"/>
    <w:rsid w:val="00F42E67"/>
    <w:rsid w:val="00F44053"/>
    <w:rsid w:val="00F44F5C"/>
    <w:rsid w:val="00F47438"/>
    <w:rsid w:val="00F47DFE"/>
    <w:rsid w:val="00F50745"/>
    <w:rsid w:val="00F50A21"/>
    <w:rsid w:val="00F5299B"/>
    <w:rsid w:val="00F53DCF"/>
    <w:rsid w:val="00F5550E"/>
    <w:rsid w:val="00F569DF"/>
    <w:rsid w:val="00F56DA1"/>
    <w:rsid w:val="00F61317"/>
    <w:rsid w:val="00F61DA3"/>
    <w:rsid w:val="00F62B1A"/>
    <w:rsid w:val="00F62B1B"/>
    <w:rsid w:val="00F62ED5"/>
    <w:rsid w:val="00F632A0"/>
    <w:rsid w:val="00F63F47"/>
    <w:rsid w:val="00F65E8F"/>
    <w:rsid w:val="00F676A2"/>
    <w:rsid w:val="00F67705"/>
    <w:rsid w:val="00F6790C"/>
    <w:rsid w:val="00F7053E"/>
    <w:rsid w:val="00F71108"/>
    <w:rsid w:val="00F71E62"/>
    <w:rsid w:val="00F72CC3"/>
    <w:rsid w:val="00F733E2"/>
    <w:rsid w:val="00F74C1B"/>
    <w:rsid w:val="00F7507B"/>
    <w:rsid w:val="00F75110"/>
    <w:rsid w:val="00F7584B"/>
    <w:rsid w:val="00F76025"/>
    <w:rsid w:val="00F769CE"/>
    <w:rsid w:val="00F76B66"/>
    <w:rsid w:val="00F76D40"/>
    <w:rsid w:val="00F76D69"/>
    <w:rsid w:val="00F7716F"/>
    <w:rsid w:val="00F77480"/>
    <w:rsid w:val="00F77D94"/>
    <w:rsid w:val="00F8081C"/>
    <w:rsid w:val="00F81032"/>
    <w:rsid w:val="00F8144B"/>
    <w:rsid w:val="00F81712"/>
    <w:rsid w:val="00F82168"/>
    <w:rsid w:val="00F834EF"/>
    <w:rsid w:val="00F848B1"/>
    <w:rsid w:val="00F84DAD"/>
    <w:rsid w:val="00F914D1"/>
    <w:rsid w:val="00F9435A"/>
    <w:rsid w:val="00F94547"/>
    <w:rsid w:val="00F94B48"/>
    <w:rsid w:val="00F9517F"/>
    <w:rsid w:val="00F953BA"/>
    <w:rsid w:val="00F96E91"/>
    <w:rsid w:val="00FA2A03"/>
    <w:rsid w:val="00FA3E1A"/>
    <w:rsid w:val="00FA4258"/>
    <w:rsid w:val="00FA50AC"/>
    <w:rsid w:val="00FA5470"/>
    <w:rsid w:val="00FA561A"/>
    <w:rsid w:val="00FA7E6B"/>
    <w:rsid w:val="00FB0A5B"/>
    <w:rsid w:val="00FB1117"/>
    <w:rsid w:val="00FB1EE4"/>
    <w:rsid w:val="00FB23CE"/>
    <w:rsid w:val="00FB39CC"/>
    <w:rsid w:val="00FB3A2B"/>
    <w:rsid w:val="00FB3C8A"/>
    <w:rsid w:val="00FB5DF3"/>
    <w:rsid w:val="00FB68BD"/>
    <w:rsid w:val="00FB6D87"/>
    <w:rsid w:val="00FB7F11"/>
    <w:rsid w:val="00FC1317"/>
    <w:rsid w:val="00FC1B27"/>
    <w:rsid w:val="00FC4225"/>
    <w:rsid w:val="00FC5155"/>
    <w:rsid w:val="00FC658E"/>
    <w:rsid w:val="00FD1A44"/>
    <w:rsid w:val="00FD5A65"/>
    <w:rsid w:val="00FE1912"/>
    <w:rsid w:val="00FE5240"/>
    <w:rsid w:val="00FE5AF2"/>
    <w:rsid w:val="00FE5CB0"/>
    <w:rsid w:val="00FE5E5D"/>
    <w:rsid w:val="00FE6453"/>
    <w:rsid w:val="00FE6465"/>
    <w:rsid w:val="00FE6F19"/>
    <w:rsid w:val="00FE7473"/>
    <w:rsid w:val="00FE7C55"/>
    <w:rsid w:val="00FF055A"/>
    <w:rsid w:val="00FF12B9"/>
    <w:rsid w:val="00FF1B2D"/>
    <w:rsid w:val="00FF317A"/>
    <w:rsid w:val="00FF3704"/>
    <w:rsid w:val="00FF3D68"/>
    <w:rsid w:val="00FF3DC8"/>
    <w:rsid w:val="00FF40FE"/>
    <w:rsid w:val="00FF4F64"/>
    <w:rsid w:val="00FF5135"/>
    <w:rsid w:val="00FF53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3FE1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B3FE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E925C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43</TotalTime>
  <Pages>1</Pages>
  <Words>72</Words>
  <Characters>417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hasbahçe1b</dc:creator>
  <cp:keywords>www.sorubak.com</cp:keywords>
  <dc:description>www.sorubak.com</dc:description>
  <cp:lastModifiedBy>edanur</cp:lastModifiedBy>
  <cp:revision>20</cp:revision>
  <dcterms:created xsi:type="dcterms:W3CDTF">2012-12-09T15:09:00Z</dcterms:created>
  <dcterms:modified xsi:type="dcterms:W3CDTF">2013-12-08T17:11:00Z</dcterms:modified>
  <cp:category>www.sorubak.com</cp:category>
</cp:coreProperties>
</file>