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1B" w:rsidRPr="00A05B03" w:rsidRDefault="00435B1B" w:rsidP="00A05B03">
      <w:pPr>
        <w:pStyle w:val="NoSpacing"/>
        <w:jc w:val="center"/>
        <w:rPr>
          <w:rFonts w:cs="Calibri"/>
          <w:sz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s1026" type="#_x0000_t75" style="position:absolute;left:0;text-align:left;margin-left:339.95pt;margin-top:13.3pt;width:185.25pt;height:243pt;z-index:-251656192;visibility:visible">
            <v:imagedata r:id="rId4" o:title=""/>
          </v:shape>
        </w:pict>
      </w:r>
      <w:r>
        <w:rPr>
          <w:rFonts w:cs="Calibri"/>
          <w:sz w:val="24"/>
        </w:rPr>
        <w:t xml:space="preserve">“r” </w:t>
      </w:r>
      <w:r w:rsidRPr="00A05B03">
        <w:rPr>
          <w:rFonts w:cs="Calibri"/>
          <w:sz w:val="24"/>
        </w:rPr>
        <w:t xml:space="preserve">sesi </w:t>
      </w:r>
      <w:r>
        <w:rPr>
          <w:rFonts w:cs="Calibri"/>
          <w:sz w:val="24"/>
        </w:rPr>
        <w:t>“</w:t>
      </w:r>
      <w:r w:rsidRPr="00A05B03">
        <w:rPr>
          <w:rFonts w:cs="Calibri"/>
          <w:sz w:val="24"/>
        </w:rPr>
        <w:t>ra</w:t>
      </w:r>
      <w:r>
        <w:rPr>
          <w:rFonts w:cs="Calibri"/>
          <w:sz w:val="24"/>
        </w:rPr>
        <w:t>”</w:t>
      </w:r>
      <w:r w:rsidRPr="00A05B03">
        <w:rPr>
          <w:rFonts w:cs="Calibri"/>
          <w:sz w:val="24"/>
        </w:rPr>
        <w:t xml:space="preserve"> hecesi pekiştirme çalışması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 xml:space="preserve">Rana ile Lara 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 xml:space="preserve">Anne </w:t>
      </w:r>
      <w:hyperlink r:id="rId5" w:history="1">
        <w:r w:rsidRPr="00C52B06">
          <w:rPr>
            <w:rFonts w:ascii="Hand writing Mutlu" w:hAnsi="Hand writing Mutlu" w:cs="Arial"/>
            <w:noProof/>
            <w:color w:val="0000FF"/>
            <w:sz w:val="220"/>
            <w:szCs w:val="44"/>
            <w:lang w:eastAsia="tr-TR"/>
          </w:rPr>
          <w:pict>
            <v:shape id="Resim 1" o:spid="_x0000_i1025" type="#_x0000_t75" alt="tarak" href="http://images.google.com.tr/imgres?imgurl=http://www.buyutec.net/data/media/12/tarak.jpg&amp;imgrefurl=http://www.buyutec.net/p-tarak-318.html&amp;usg=__mXGJBJiCEVMR6KXT7qKXn8rFHhs=&amp;h=546&amp;w=728&amp;sz=26&amp;hl=tr&amp;start=4&amp;um=1&amp;tbnid=dlE9Z69T3do4vM:&amp;tbnh=106&amp;tbnw=141&amp;prev=/images?q=tarak&amp;hl=tr&amp;sa=N&amp;um" style="width:46.5pt;height:36pt;visibility:visible" o:button="t">
              <v:fill o:detectmouseclick="t"/>
              <v:imagedata r:id="rId6" o:title=""/>
            </v:shape>
          </w:pict>
        </w:r>
      </w:hyperlink>
      <w:r w:rsidRPr="00A05B03">
        <w:rPr>
          <w:rFonts w:ascii="Hand writing Mutlu" w:hAnsi="Hand writing Mutlu"/>
          <w:sz w:val="72"/>
        </w:rPr>
        <w:t xml:space="preserve">al. 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Tara nine tara</w:t>
      </w:r>
      <w:r>
        <w:rPr>
          <w:rFonts w:ascii="Hand writing Mutlu" w:hAnsi="Hand writing Mutlu"/>
          <w:sz w:val="72"/>
        </w:rPr>
        <w:t>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Taran Lara taran</w:t>
      </w:r>
      <w:r>
        <w:rPr>
          <w:rFonts w:ascii="Hand writing Mutlu" w:hAnsi="Hand writing Mutlu"/>
          <w:sz w:val="72"/>
        </w:rPr>
        <w:t>.</w:t>
      </w:r>
    </w:p>
    <w:p w:rsidR="00435B1B" w:rsidRPr="005C0C57" w:rsidRDefault="00435B1B" w:rsidP="00EB46F9">
      <w:pPr>
        <w:pStyle w:val="NoSpacing"/>
        <w:rPr>
          <w:rFonts w:ascii="Hand writing Mutlu" w:hAnsi="Hand writing Mutlu"/>
          <w:sz w:val="24"/>
        </w:rPr>
      </w:pPr>
      <w:r>
        <w:rPr>
          <w:noProof/>
          <w:lang w:eastAsia="tr-TR"/>
        </w:rPr>
        <w:pict>
          <v:shape id="Resim 30" o:spid="_x0000_s1027" type="#_x0000_t75" style="position:absolute;margin-left:356.45pt;margin-top:55.85pt;width:138.75pt;height:133.5pt;z-index:-251657216;visibility:visible">
            <v:imagedata r:id="rId7" o:title=""/>
          </v:shape>
        </w:pict>
      </w:r>
      <w:hyperlink r:id="rId8" w:history="1">
        <w:r w:rsidRPr="00822CD2">
          <w:rPr>
            <w:rFonts w:ascii="Hand writing Mutlu" w:hAnsi="Hand writing Mutlu" w:cs="Arial"/>
            <w:noProof/>
            <w:color w:val="0000FF"/>
            <w:sz w:val="220"/>
            <w:szCs w:val="44"/>
            <w:lang w:eastAsia="tr-TR"/>
          </w:rPr>
          <w:pict>
            <v:shape id="_x0000_i1026" type="#_x0000_t75" alt="tarak" href="http://images.google.com.tr/imgres?imgurl=http://www.buyutec.net/data/media/12/tarak.jpg&amp;imgrefurl=http://www.buyutec.net/p-tarak-318.html&amp;usg=__mXGJBJiCEVMR6KXT7qKXn8rFHhs=&amp;h=546&amp;w=728&amp;sz=26&amp;hl=tr&amp;start=4&amp;um=1&amp;tbnid=dlE9Z69T3do4vM:&amp;tbnh=106&amp;tbnw=141&amp;prev=/images%3Fq%3Dtarak%26hl%3Dtr%26sa%3DN%26um%3" style="width:56.25pt;height:42.75pt;visibility:visible" o:button="t">
              <v:imagedata r:id="rId6" o:title=""/>
            </v:shape>
          </w:pict>
        </w:r>
      </w:hyperlink>
      <w:r w:rsidRPr="00A05B03">
        <w:rPr>
          <w:rFonts w:ascii="Hand writing Mutlu" w:hAnsi="Hand writing Mutlu"/>
          <w:sz w:val="72"/>
        </w:rPr>
        <w:t>al taran.</w:t>
      </w:r>
      <w:r>
        <w:rPr>
          <w:rFonts w:ascii="Hand writing Mutlu" w:hAnsi="Hand writing Mutlu"/>
          <w:sz w:val="72"/>
        </w:rPr>
        <w:t xml:space="preserve">        </w:t>
      </w:r>
      <w:r w:rsidRPr="005C0C57">
        <w:rPr>
          <w:rFonts w:ascii="Hand writing Mutlu" w:hAnsi="Hand writing Mutlu"/>
          <w:sz w:val="40"/>
        </w:rPr>
        <w:t>Tara anne tara</w:t>
      </w:r>
      <w:r>
        <w:rPr>
          <w:rFonts w:ascii="Hand writing Mutlu" w:hAnsi="Hand writing Mutlu"/>
          <w:sz w:val="40"/>
        </w:rPr>
        <w:t>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Tarat Lara tarat.</w:t>
      </w:r>
      <w:r w:rsidRPr="005C0C57">
        <w:rPr>
          <w:rFonts w:ascii="Hand writing Mutlu" w:hAnsi="Hand writing Mutlu"/>
          <w:sz w:val="72"/>
        </w:rPr>
        <w:t xml:space="preserve"> 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Ninene tarat.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Annene tarat.</w:t>
      </w:r>
      <w:r>
        <w:rPr>
          <w:rFonts w:ascii="Hand writing Mutlu" w:hAnsi="Hand writing Mutlu"/>
          <w:sz w:val="72"/>
        </w:rPr>
        <w:t xml:space="preserve">       </w:t>
      </w:r>
      <w:r w:rsidRPr="005C0C57">
        <w:rPr>
          <w:rFonts w:ascii="Hand writing Mutlu" w:hAnsi="Hand writing Mutlu"/>
          <w:sz w:val="48"/>
        </w:rPr>
        <w:t>taneli nar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>
        <w:rPr>
          <w:noProof/>
          <w:lang w:eastAsia="tr-TR"/>
        </w:rPr>
        <w:pict>
          <v:shape id="Resim 4" o:spid="_x0000_s1028" type="#_x0000_t75" alt="http://4and20blackbirds.files.wordpress.com/2009/05/bugs-bunny.jpg" style="position:absolute;margin-left:363.95pt;margin-top:47.45pt;width:148.5pt;height:272.25pt;z-index:-251659264;visibility:visible">
            <v:imagedata r:id="rId9" r:href="rId10" grayscale="t"/>
          </v:shape>
        </w:pict>
      </w:r>
      <w:r w:rsidRPr="00A05B03">
        <w:rPr>
          <w:rFonts w:ascii="Hand writing Mutlu" w:hAnsi="Hand writing Mutlu"/>
          <w:sz w:val="72"/>
        </w:rPr>
        <w:t>Rana nara nane at</w:t>
      </w:r>
      <w:r>
        <w:rPr>
          <w:rFonts w:ascii="Hand writing Mutlu" w:hAnsi="Hand writing Mutlu"/>
          <w:sz w:val="72"/>
        </w:rPr>
        <w:t>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Rana narlar taneli</w:t>
      </w:r>
      <w:r>
        <w:rPr>
          <w:rFonts w:ascii="Hand writing Mutlu" w:hAnsi="Hand writing Mutlu"/>
          <w:sz w:val="72"/>
        </w:rPr>
        <w:t>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 w:rsidRPr="00A05B03">
        <w:rPr>
          <w:rFonts w:ascii="Hand writing Mutlu" w:hAnsi="Hand writing Mutlu"/>
          <w:sz w:val="72"/>
        </w:rPr>
        <w:t>Tane tane nar</w:t>
      </w:r>
      <w:r>
        <w:rPr>
          <w:rFonts w:ascii="Hand writing Mutlu" w:hAnsi="Hand writing Mutlu"/>
          <w:sz w:val="72"/>
        </w:rPr>
        <w:t>.</w:t>
      </w:r>
    </w:p>
    <w:p w:rsidR="00435B1B" w:rsidRDefault="00435B1B" w:rsidP="00EB46F9">
      <w:pPr>
        <w:pStyle w:val="NoSpacing"/>
        <w:rPr>
          <w:rFonts w:ascii="Hand writing Mutlu" w:hAnsi="Hand writing Mutlu"/>
          <w:sz w:val="72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212.45pt;margin-top:11.6pt;width:129pt;height:73.5pt;z-index:251658240" adj="26020,-4232">
            <v:textbox>
              <w:txbxContent>
                <w:p w:rsidR="00435B1B" w:rsidRDefault="00435B1B" w:rsidP="00A05B03">
                  <w:r>
                    <w:t>Bu yazıyı takılmadan okuyana kadar çalışmalısınız.Çok önemliiiiii…..</w:t>
                  </w:r>
                </w:p>
                <w:p w:rsidR="00435B1B" w:rsidRDefault="00435B1B"/>
                <w:p w:rsidR="00435B1B" w:rsidRDefault="00435B1B"/>
              </w:txbxContent>
            </v:textbox>
          </v:shape>
        </w:pict>
      </w:r>
      <w:r>
        <w:rPr>
          <w:noProof/>
          <w:lang w:eastAsia="tr-TR"/>
        </w:rPr>
        <w:pict>
          <v:shape id="Resim 3" o:spid="_x0000_s1030" type="#_x0000_t75" alt="http://resimclub.com/data/media/285/bugs.jpg" style="position:absolute;margin-left:464.6pt;margin-top:371.1pt;width:80.55pt;height:98.7pt;z-index:-251660288;visibility:visible">
            <v:imagedata r:id="rId11" r:href="rId12"/>
          </v:shape>
        </w:pict>
      </w:r>
      <w:r>
        <w:rPr>
          <w:noProof/>
          <w:lang w:eastAsia="tr-TR"/>
        </w:rPr>
        <w:pict>
          <v:shape id="Resim 2" o:spid="_x0000_s1031" type="#_x0000_t75" alt="http://resimclub.com/data/media/285/bugs.jpg" style="position:absolute;margin-left:464.6pt;margin-top:371.1pt;width:80.55pt;height:98.7pt;z-index:-251661312;visibility:visible">
            <v:imagedata r:id="rId11" r:href="rId13"/>
          </v:shape>
        </w:pict>
      </w:r>
      <w:r w:rsidRPr="00A05B03">
        <w:rPr>
          <w:rFonts w:ascii="Hand writing Mutlu" w:hAnsi="Hand writing Mutlu"/>
          <w:sz w:val="72"/>
        </w:rPr>
        <w:t>Al al nar.</w:t>
      </w:r>
    </w:p>
    <w:p w:rsidR="00435B1B" w:rsidRPr="00A05B03" w:rsidRDefault="00435B1B" w:rsidP="00EB46F9">
      <w:pPr>
        <w:pStyle w:val="NoSpacing"/>
        <w:rPr>
          <w:rFonts w:ascii="Hand writing Mutlu" w:hAnsi="Hand writing Mutlu"/>
          <w:sz w:val="72"/>
        </w:rPr>
      </w:pPr>
      <w:r>
        <w:rPr>
          <w:rFonts w:ascii="Hand writing Mutlu" w:hAnsi="Hand writing Mutlu"/>
          <w:sz w:val="72"/>
        </w:rPr>
        <w:t>Atlara nar.</w:t>
      </w:r>
    </w:p>
    <w:p w:rsidR="00435B1B" w:rsidRPr="00A05B03" w:rsidRDefault="00435B1B" w:rsidP="005C0C57">
      <w:pPr>
        <w:pStyle w:val="NoSpacing"/>
        <w:jc w:val="center"/>
        <w:rPr>
          <w:rFonts w:cs="Calibri"/>
          <w:b/>
          <w:sz w:val="28"/>
        </w:rPr>
      </w:pPr>
      <w:r w:rsidRPr="00A05B03">
        <w:rPr>
          <w:rFonts w:cs="Calibri"/>
          <w:b/>
          <w:sz w:val="28"/>
        </w:rPr>
        <w:t>N.Dilek SERİNDAĞ-2013</w:t>
      </w:r>
    </w:p>
    <w:p w:rsidR="00435B1B" w:rsidRDefault="00435B1B" w:rsidP="00A05B03">
      <w:pPr>
        <w:pStyle w:val="NoSpacing"/>
        <w:jc w:val="center"/>
        <w:rPr>
          <w:rFonts w:cs="Calibri"/>
          <w:b/>
          <w:sz w:val="28"/>
        </w:rPr>
      </w:pPr>
    </w:p>
    <w:p w:rsidR="00435B1B" w:rsidRDefault="00435B1B" w:rsidP="00A05B03">
      <w:pPr>
        <w:pStyle w:val="NoSpacing"/>
        <w:jc w:val="center"/>
        <w:rPr>
          <w:rFonts w:cs="Calibri"/>
          <w:b/>
          <w:sz w:val="28"/>
        </w:rPr>
      </w:pPr>
    </w:p>
    <w:p w:rsidR="00435B1B" w:rsidRDefault="00435B1B" w:rsidP="00A05B03">
      <w:pPr>
        <w:pStyle w:val="NoSpacing"/>
        <w:jc w:val="center"/>
        <w:rPr>
          <w:rFonts w:cs="Calibri"/>
          <w:b/>
          <w:sz w:val="28"/>
        </w:rPr>
      </w:pPr>
    </w:p>
    <w:p w:rsidR="00435B1B" w:rsidRPr="00EB46F9" w:rsidRDefault="00435B1B" w:rsidP="00EB46F9">
      <w:pPr>
        <w:pStyle w:val="NoSpacing"/>
        <w:rPr>
          <w:rFonts w:ascii="Hand writing Mutlu" w:hAnsi="Hand writing Mutlu"/>
          <w:sz w:val="56"/>
        </w:rPr>
      </w:pPr>
      <w:hyperlink r:id="rId14" w:history="1">
        <w:r>
          <w:rPr>
            <w:rStyle w:val="Hyperlink"/>
          </w:rPr>
          <w:t>www.sorubak.com</w:t>
        </w:r>
      </w:hyperlink>
    </w:p>
    <w:p w:rsidR="00435B1B" w:rsidRPr="00EB46F9" w:rsidRDefault="00435B1B" w:rsidP="00EB46F9">
      <w:pPr>
        <w:pStyle w:val="NoSpacing"/>
        <w:rPr>
          <w:rFonts w:ascii="Hand writing Mutlu" w:hAnsi="Hand writing Mutlu"/>
          <w:sz w:val="56"/>
        </w:rPr>
      </w:pPr>
    </w:p>
    <w:sectPr w:rsidR="00435B1B" w:rsidRPr="00EB46F9" w:rsidSect="00EB46F9">
      <w:pgSz w:w="11906" w:h="16838"/>
      <w:pgMar w:top="709" w:right="849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243"/>
    <w:rsid w:val="001103C6"/>
    <w:rsid w:val="00435B1B"/>
    <w:rsid w:val="00516FE3"/>
    <w:rsid w:val="00555243"/>
    <w:rsid w:val="005C0C57"/>
    <w:rsid w:val="00644DB5"/>
    <w:rsid w:val="006B5BB6"/>
    <w:rsid w:val="00822CD2"/>
    <w:rsid w:val="00937950"/>
    <w:rsid w:val="00A05B03"/>
    <w:rsid w:val="00B94CAA"/>
    <w:rsid w:val="00C52B06"/>
    <w:rsid w:val="00EB46F9"/>
    <w:rsid w:val="00FE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C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5524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B46F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B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46F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16F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buyutec.net/data/media/12/tarak.jpg&amp;imgrefurl=http://www.buyutec.net/p-tarak-318.html&amp;usg=__mXGJBJiCEVMR6KXT7qKXn8rFHhs=&amp;h=546&amp;w=728&amp;sz=26&amp;hl=tr&amp;start=4&amp;um=1&amp;tbnid=dlE9Z69T3do4vM:&amp;tbnh=106&amp;tbnw=141&amp;prev=/images%3Fq%3Dtarak%26hl%3Dtr%26sa%3DN%26um%3D1" TargetMode="External"/><Relationship Id="rId13" Type="http://schemas.openxmlformats.org/officeDocument/2006/relationships/image" Target="http://resimclub.com/data/media/285/bugs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http://resimclub.com/data/media/285/bugs.jp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hyperlink" Target="http://images.google.com.tr/imgres?imgurl=http://www.buyutec.net/data/media/12/tarak.jpg&amp;imgrefurl=http://www.buyutec.net/p-tarak-318.html&amp;usg=__mXGJBJiCEVMR6KXT7qKXn8rFHhs=&amp;h=546&amp;w=728&amp;sz=26&amp;hl=tr&amp;start=4&amp;um=1&amp;tbnid=dlE9Z69T3do4vM:&amp;tbnh=106&amp;tbnw=141&amp;prev=/images?q=tarak&amp;hl=tr&amp;sa=N&amp;um=1" TargetMode="External"/><Relationship Id="rId15" Type="http://schemas.openxmlformats.org/officeDocument/2006/relationships/fontTable" Target="fontTable.xml"/><Relationship Id="rId10" Type="http://schemas.openxmlformats.org/officeDocument/2006/relationships/image" Target="http://4and20blackbirds.files.wordpress.com/2009/05/bugs-bunny.jpg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2</Pages>
  <Words>147</Words>
  <Characters>842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edanur</cp:lastModifiedBy>
  <cp:revision>2</cp:revision>
  <cp:lastPrinted>2013-12-02T08:44:00Z</cp:lastPrinted>
  <dcterms:created xsi:type="dcterms:W3CDTF">2013-12-02T07:34:00Z</dcterms:created>
  <dcterms:modified xsi:type="dcterms:W3CDTF">2013-12-08T17:11:00Z</dcterms:modified>
  <cp:category>www.sorubak.com</cp:category>
</cp:coreProperties>
</file>