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3DC" w:rsidRDefault="004543D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8.7pt;margin-top:-5.7pt;width:545.4pt;height:206.1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" filled="f" strokecolor="#4f81bd">
            <v:fill o:detectmouseclick="t"/>
            <v:shadow on="t" color="black" offset="0,1pt"/>
            <v:textbox style="mso-fit-shape-to-text:t">
              <w:txbxContent>
                <w:p w:rsidR="004543DC" w:rsidRPr="008C658B" w:rsidRDefault="004543DC" w:rsidP="008C658B">
                  <w:pPr>
                    <w:spacing w:line="240" w:lineRule="auto"/>
                    <w:contextualSpacing/>
                    <w:jc w:val="center"/>
                    <w:rPr>
                      <w:rFonts w:ascii="Franklin Gothic Heavy" w:hAnsi="Franklin Gothic Heavy"/>
                      <w:b/>
                      <w:sz w:val="96"/>
                      <w:szCs w:val="96"/>
                    </w:rPr>
                  </w:pPr>
                  <w:r w:rsidRPr="008C658B">
                    <w:rPr>
                      <w:rFonts w:ascii="Franklin Gothic Heavy" w:hAnsi="Franklin Gothic Heavy"/>
                      <w:b/>
                      <w:sz w:val="96"/>
                      <w:szCs w:val="96"/>
                    </w:rPr>
                    <w:t>EŞ SESLİ  KELİMELER</w:t>
                  </w:r>
                </w:p>
                <w:p w:rsidR="004543DC" w:rsidRPr="008C658B" w:rsidRDefault="004543DC" w:rsidP="005B6968">
                  <w:pPr>
                    <w:spacing w:line="240" w:lineRule="auto"/>
                    <w:contextualSpacing/>
                    <w:jc w:val="center"/>
                    <w:rPr>
                      <w:rFonts w:ascii="Franklin Gothic Heavy" w:hAnsi="Franklin Gothic Heavy"/>
                      <w:b/>
                      <w:sz w:val="96"/>
                      <w:szCs w:val="96"/>
                    </w:rPr>
                  </w:pPr>
                  <w:r w:rsidRPr="008C658B">
                    <w:rPr>
                      <w:rFonts w:ascii="Franklin Gothic Heavy" w:hAnsi="Franklin Gothic Heavy"/>
                      <w:b/>
                      <w:sz w:val="96"/>
                      <w:szCs w:val="96"/>
                    </w:rPr>
                    <w:t>(SESTEŞ)</w:t>
                  </w:r>
                </w:p>
              </w:txbxContent>
            </v:textbox>
          </v:shape>
        </w:pict>
      </w:r>
    </w:p>
    <w:p w:rsidR="004543DC" w:rsidRDefault="004543DC"/>
    <w:p w:rsidR="004543DC" w:rsidRDefault="004543DC"/>
    <w:p w:rsidR="004543DC" w:rsidRDefault="004543DC"/>
    <w:p w:rsidR="004543DC" w:rsidRPr="008C658B" w:rsidRDefault="004543DC" w:rsidP="008C658B"/>
    <w:p w:rsidR="004543DC" w:rsidRDefault="004543DC" w:rsidP="008C658B"/>
    <w:p w:rsidR="004543DC" w:rsidRDefault="004543DC" w:rsidP="008C658B">
      <w:r w:rsidRPr="00E807B1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i1025" type="#_x0000_t75" alt="https://encrypted-tbn3.gstatic.com/images?q=tbn:ANd9GcS7BnSP6-qTYtAMoNpD1vCQfk_ZXBdy3v1uHPqlWOUsjO2F2fBdpA" style="width:283.5pt;height:184.5pt;visibility:visible">
            <v:imagedata r:id="rId4" o:title=""/>
          </v:shape>
        </w:pict>
      </w:r>
      <w:r>
        <w:tab/>
      </w:r>
      <w:r w:rsidRPr="00E807B1">
        <w:rPr>
          <w:noProof/>
          <w:lang w:eastAsia="tr-TR"/>
        </w:rPr>
        <w:pict>
          <v:shape id="Resim 5" o:spid="_x0000_i1026" type="#_x0000_t75" alt="http://www.cinarfidan.com/kucukbas/kucukbas14_clip_image006_0000.jpg" style="width:212.25pt;height:183.75pt;visibility:visible">
            <v:imagedata r:id="rId5" o:title=""/>
          </v:shape>
        </w:pict>
      </w:r>
    </w:p>
    <w:p w:rsidR="004543DC" w:rsidRDefault="004543DC" w:rsidP="008C658B">
      <w:r>
        <w:rPr>
          <w:noProof/>
          <w:lang w:eastAsia="tr-TR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Yukarı Bükülü Ok 8" o:spid="_x0000_s1027" type="#_x0000_t104" style="position:absolute;margin-left:405.2pt;margin-top:30.65pt;width:151.45pt;height:38.05pt;rotation:-2417730fd;z-index:2516567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" adj="18888,20922,5400" fillcolor="gray">
            <v:fill color2="#d9d9d9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type id="_x0000_t105" coordsize="21600,21600" o:spt="105" adj="12960,19440,14400" path="wr,0@3@23,0@22@4,0@15,0@1@23@7,0@13@2l@14@2@8@22@12@2at,0@3@23@11@2@17@26@15,0@1@23@17@26@15@22xewr,0@3@23@4,0@17@2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@17,0;@16,@22;@12,@2;@8,@22;@14,@2" o:connectangles="270,90,90,90,0" textboxrect="@45,@47,@46,@48"/>
            <v:handles>
              <v:h position="#0,bottomRight" xrange="@40,@29"/>
              <v:h position="#1,bottomRight" xrange="@27,@21"/>
              <v:h position="bottomRight,#2" yrange="@44,@22"/>
            </v:handles>
            <o:complex v:ext="view"/>
          </v:shapetype>
          <v:shape id="Aşağı Bükülü Ok 6" o:spid="_x0000_s1028" type="#_x0000_t105" style="position:absolute;margin-left:-31.65pt;margin-top:28.6pt;width:147.35pt;height:45.25pt;rotation:-8684354fd;z-index:251655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" adj="18283,20771,16200" fillcolor="gray">
            <v:fill color2="#d9d9d9" rotate="t" angle="180" colors="0 #bcbcbc;22938f #d0d0d0;1 #ededed" focus="100%" type="gradient"/>
            <v:shadow on="t" color="black" opacity="24903f" origin=",.5" offset="0,.55556mm"/>
          </v:shape>
        </w:pict>
      </w:r>
      <w:r w:rsidRPr="00E807B1">
        <w:rPr>
          <w:noProof/>
          <w:lang w:eastAsia="tr-TR"/>
        </w:rPr>
        <w:pict>
          <v:shape id="Resim 2" o:spid="_x0000_i1027" type="#_x0000_t75" style="width:507.75pt;height:375pt;visibility:visible">
            <v:imagedata r:id="rId6" o:title=""/>
          </v:shape>
        </w:pict>
      </w:r>
    </w:p>
    <w:p w:rsidR="004543DC" w:rsidRDefault="004543DC" w:rsidP="008C658B"/>
    <w:p w:rsidR="004543DC" w:rsidRDefault="004543DC" w:rsidP="008C658B"/>
    <w:p w:rsidR="004543DC" w:rsidRDefault="004543DC" w:rsidP="008C658B">
      <w:r w:rsidRPr="00E807B1">
        <w:rPr>
          <w:noProof/>
          <w:lang w:eastAsia="tr-TR"/>
        </w:rPr>
        <w:pict>
          <v:shape id="Resim 9" o:spid="_x0000_i1028" type="#_x0000_t75" style="width:559.5pt;height:35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">
            <v:imagedata r:id="rId7" o:title=""/>
            <o:lock v:ext="edit" aspectratio="f"/>
          </v:shape>
        </w:pict>
      </w:r>
    </w:p>
    <w:p w:rsidR="004543DC" w:rsidRDefault="004543DC" w:rsidP="008C658B">
      <w:r w:rsidRPr="00E807B1">
        <w:rPr>
          <w:noProof/>
          <w:lang w:eastAsia="tr-TR"/>
        </w:rPr>
        <w:pict>
          <v:shape id="Resim 15" o:spid="_x0000_i1029" type="#_x0000_t75" style="width:559.5pt;height:379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eM/8ABQT/AJM38ef9gx/6V7NXjP8AwUE/5M38ef8AYMf+&#10;lOO4H84Pi7/kaNU/6+5f/QjWfWh4u/5GjVP+vuX/ANCNZ9fsGH/hr0R54UUUVuB+0n/BJn/jw+Dn&#10;/Ykyf+lNzX6HnhhX54f8Emf+PD4Of9iTJ/6U3NfoefvCvz3ir/eKf+Bf+lSOqh8ItFFFfMmw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jP8AwUE/5M38ef8AYMf+lezV4z/wUE/5M38ef9gx&#10;/wClOO4H84Pi7/kaNU/6+5f/AEI1n1oeLv8AkaNU/wCvuX/0I1n1+wYf+GvRHnhRRRW4H7Sf8Emf&#10;+PD4Of8AYkyf+lNzX6Hn7wr88P8Agkz/AMeHwc/7EmT/ANKbmv0PP3hX57xV/vFP/Av/AEqR1UPh&#10;Fooor5k2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">
            <v:imagedata r:id="rId8" o:title=""/>
            <o:lock v:ext="edit" aspectratio="f"/>
          </v:shape>
        </w:pict>
      </w:r>
    </w:p>
    <w:p w:rsidR="004543DC" w:rsidRDefault="004543DC" w:rsidP="008C658B">
      <w:r w:rsidRPr="00E807B1">
        <w:rPr>
          <w:noProof/>
          <w:lang w:eastAsia="tr-TR"/>
        </w:rPr>
        <w:pict>
          <v:shape id="Resim 14" o:spid="_x0000_i1030" type="#_x0000_t75" style="width:542.25pt;height:393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GGRX4bf8F4f+TwPFH/X3p//&#10;AKbIK/cljgV+G3/BeH/k8DxR/wBfen/+myCvUyP/AH2n6kVNj4Uooor9UOIKKKKAPrz/AIJR/wCo&#10;+LX/AGArL/04QV+73w//AORF0X/rwh/9FrX4Q/8ABKP/AFHxa/7AVl/6cIK/d74f/wDIi6L/ANeE&#10;P/ota+R4o/3WH+OX/pMDaj8XyNqiiivhTq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">
            <v:imagedata r:id="rId9" o:title=""/>
            <o:lock v:ext="edit" aspectratio="f"/>
          </v:shape>
        </w:pict>
      </w:r>
      <w:r w:rsidRPr="00E807B1">
        <w:rPr>
          <w:noProof/>
          <w:lang w:eastAsia="tr-TR"/>
        </w:rPr>
        <w:pict>
          <v:shape id="Resim 13" o:spid="_x0000_i1031" type="#_x0000_t75" style="width:539.25pt;height:357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">
            <v:imagedata r:id="rId10" o:title=""/>
            <o:lock v:ext="edit" aspectratio="f"/>
          </v:shape>
        </w:pic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>
        <w:rPr>
          <w:noProof/>
          <w:lang w:eastAsia="tr-TR"/>
        </w:rPr>
        <w:pict>
          <v:group id="Grup 20" o:spid="_x0000_s1029" style="position:absolute;left:0;text-align:left;margin-left:39.85pt;margin-top:45.55pt;width:454.3pt;height:49.35pt;z-index:251657728" coordsize="57695,6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">
            <v:shape id="Yukarı Bükülü Ok 18" o:spid="_x0000_s1030" type="#_x0000_t104" style="position:absolute;top:1443;width:19234;height:4826;rotation:9006224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GscQA&#10;AADbAAAADwAAAGRycy9kb3ducmV2LnhtbESPT2vCQBDF7wW/wzKCt7qJQrGpq4h/wEMpaMXzkJ0m&#10;abOzYXc18dt3DoXeZnhv3vvNcj24Vt0pxMazgXyagSIuvW24MnD5PDwvQMWEbLH1TAYeFGG9Gj0t&#10;sbC+5xPdz6lSEsKxQAN1Sl2hdSxrchinviMW7csHh0nWUGkbsJdw1+pZlr1ohw1LQ40dbWsqf843&#10;Z8AvPjb7ax5cPz9Up/eU747+9duYyXjYvIFKNKR/89/10Qq+wMovM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iRrHEAAAA2wAAAA8AAAAAAAAAAAAAAAAAmAIAAGRycy9k&#10;b3ducmV2LnhtbFBLBQYAAAAABAAEAPUAAACJAwAAAAA=&#10;" adj="18890,20922,54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  <v:shape id="Aşağı Bükülü Ok 19" o:spid="_x0000_s1031" type="#_x0000_t105" style="position:absolute;left:38982;width:18713;height:5746;rotation:2137245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aI878A&#10;AADbAAAADwAAAGRycy9kb3ducmV2LnhtbERPS4vCMBC+C/6HMMLeNNXDotUoPln3plU8j83YFptJ&#10;aaKt/36zIHibj+85s0VrSvGk2hWWFQwHEQji1OqCMwXn064/BuE8ssbSMil4kYPFvNuZYaxtw0d6&#10;Jj4TIYRdjApy76tYSpfmZNANbEUcuJutDfoA60zqGpsQbko5iqJvabDg0JBjReuc0nvyMAqa/TYh&#10;HP78XieX0WE1bl5rvymU+uq1yykIT63/iN/uvQ7zJ/D/SzhAz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+dojzvwAAANsAAAAPAAAAAAAAAAAAAAAAAJgCAABkcnMvZG93bnJl&#10;di54bWxQSwUGAAAAAAQABAD1AAAAhAMAAAAA&#10;" adj="18283,20771,162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</v:group>
        </w:pict>
      </w:r>
      <w:r>
        <w:rPr>
          <w:rFonts w:ascii="Century Gothic" w:hAnsi="Century Gothic"/>
          <w:b/>
          <w:color w:val="365F91"/>
          <w:sz w:val="170"/>
          <w:szCs w:val="170"/>
        </w:rPr>
        <w:t>y</w:t>
      </w:r>
      <w:r w:rsidRPr="0063782B">
        <w:rPr>
          <w:rFonts w:ascii="Century Gothic" w:hAnsi="Century Gothic"/>
          <w:b/>
          <w:color w:val="365F91"/>
          <w:sz w:val="170"/>
          <w:szCs w:val="170"/>
        </w:rPr>
        <w:t>az</w: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 w:rsidRPr="00E807B1">
        <w:rPr>
          <w:noProof/>
          <w:lang w:eastAsia="tr-TR"/>
        </w:rPr>
        <w:pict>
          <v:shape id="Resim 16" o:spid="_x0000_i1032" type="#_x0000_t75" alt="http://www.kaliteliresimler.com/data/media/147/yaz_manzarasi_2.jpg" style="width:255.75pt;height:239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">
            <v:imagedata r:id="rId11" o:title=""/>
            <o:lock v:ext="edit" aspectratio="f"/>
          </v:shape>
        </w:pict>
      </w:r>
      <w:r w:rsidRPr="00E807B1">
        <w:rPr>
          <w:noProof/>
          <w:lang w:eastAsia="tr-TR"/>
        </w:rPr>
        <w:pict>
          <v:shape id="Resim 17" o:spid="_x0000_i1033" type="#_x0000_t75" alt="http://2.bp.blogspot.com/_TEHPOXWTin0/TGUdIyM3XYI/AAAAAAAABGc/0IKcfHyDQK0/s400/yaz%C4%B1%2Byazmak.jpg" style="width:249pt;height:23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">
            <v:imagedata r:id="rId12" o:title=""/>
            <o:lock v:ext="edit" aspectratio="f"/>
          </v:shape>
        </w:pic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>
        <w:rPr>
          <w:noProof/>
          <w:lang w:eastAsia="tr-TR"/>
        </w:rPr>
        <w:pict>
          <v:group id="Grup 21" o:spid="_x0000_s1032" style="position:absolute;left:0;text-align:left;margin-left:41.05pt;margin-top:42.9pt;width:454.25pt;height:49.35pt;z-index:251658752" coordsize="57695,6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">
            <v:shape id="Yukarı Bükülü Ok 22" o:spid="_x0000_s1033" type="#_x0000_t104" style="position:absolute;top:1443;width:19234;height:4826;rotation:9006224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a75sMA&#10;AADbAAAADwAAAGRycy9kb3ducmV2LnhtbESPQWvCQBSE74X+h+UVvNVNIhQb3QRpFTwUQVt6fmSf&#10;STT7NuyuJv57Vyj0OMzMN8yyHE0nruR8a1lBOk1AEFdWt1wr+PnevM5B+ICssbNMCm7koSyen5aY&#10;azvwnq6HUIsIYZ+jgiaEPpfSVw0Z9FPbE0fvaJ3BEKWrpXY4RLjpZJYkb9Jgy3GhwZ4+GqrOh4tR&#10;YOe71fo3dWaYber9V0g/t/b9pNTkZVwtQAQaw3/4r73VCrIMHl/iD5D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a75sMAAADbAAAADwAAAAAAAAAAAAAAAACYAgAAZHJzL2Rv&#10;d25yZXYueG1sUEsFBgAAAAAEAAQA9QAAAIgDAAAAAA==&#10;" adj="18890,20922,54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  <v:shape id="Aşağı Bükülü Ok 23" o:spid="_x0000_s1034" type="#_x0000_t105" style="position:absolute;left:38982;width:18713;height:5746;rotation:2137245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J1pMMA&#10;AADbAAAADwAAAGRycy9kb3ducmV2LnhtbESPQWvCQBSE74L/YXlCb3WTFIqNrqFqRb3ZtHh+Zp9J&#10;aPZtyG5N/PddoeBxmJlvmEU2mEZcqXO1ZQXxNAJBXFhdc6ng+2v7PAPhPLLGxjIpuJGDbDkeLTDV&#10;tudPuua+FAHCLkUFlfdtKqUrKjLoprYlDt7FdgZ9kF0pdYd9gJtGJlH0Kg3WHBYqbGldUfGT/xoF&#10;/f4jJ4x3h/PbKTmuZv1t7Te1Uk+T4X0OwtPgH+H/9l4rSF7g/iX8A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fJ1pMMAAADbAAAADwAAAAAAAAAAAAAAAACYAgAAZHJzL2Rv&#10;d25yZXYueG1sUEsFBgAAAAAEAAQA9QAAAIgDAAAAAA==&#10;" adj="18283,20771,162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</v:group>
        </w:pict>
      </w:r>
      <w:r>
        <w:rPr>
          <w:rFonts w:ascii="Century Gothic" w:hAnsi="Century Gothic"/>
          <w:b/>
          <w:color w:val="365F91"/>
          <w:sz w:val="170"/>
          <w:szCs w:val="170"/>
        </w:rPr>
        <w:t>kaz</w: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 w:rsidRPr="00E807B1">
        <w:rPr>
          <w:noProof/>
          <w:lang w:eastAsia="tr-TR"/>
        </w:rPr>
        <w:pict>
          <v:shape id="Resim 24" o:spid="_x0000_i1034" type="#_x0000_t75" alt="http://t2.gstatic.com/images?q=tbn:ANd9GcQCIJJwJE_b85i62RG1RJzamws2evktQnwvSSd5li8h5t2UQhqA" style="width:223.5pt;height:222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">
            <v:imagedata r:id="rId13" o:title=""/>
            <o:lock v:ext="edit" aspectratio="f"/>
          </v:shape>
        </w:pict>
      </w:r>
      <w:r w:rsidRPr="00E807B1">
        <w:rPr>
          <w:noProof/>
          <w:lang w:eastAsia="tr-TR"/>
        </w:rPr>
        <w:pict>
          <v:shape id="Resim 26" o:spid="_x0000_i1035" type="#_x0000_t75" alt="http://www.mizah-tr.com/wp-content/uploads/2013/10/t%C3%BCnel-kazmak-620x544.jpg" style="width:285pt;height:221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">
            <v:imagedata r:id="rId14" o:title=""/>
            <o:lock v:ext="edit" aspectratio="f"/>
          </v:shape>
        </w:pic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>
        <w:rPr>
          <w:noProof/>
          <w:lang w:eastAsia="tr-TR"/>
        </w:rPr>
        <w:pict>
          <v:group id="Grup 27" o:spid="_x0000_s1035" style="position:absolute;left:0;text-align:left;margin-left:41.65pt;margin-top:52.4pt;width:454.25pt;height:49.35pt;z-index:251659776" coordsize="57695,6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">
            <v:shape id="Yukarı Bükülü Ok 28" o:spid="_x0000_s1036" type="#_x0000_t104" style="position:absolute;top:1443;width:19234;height:4826;rotation:9006224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6MDMAA&#10;AADbAAAADwAAAGRycy9kb3ducmV2LnhtbERPTYvCMBC9C/sfwix407QuiFuNIquCBxGsi+ehGdu6&#10;zaQkWVv/vTkIHh/ve7HqTSPu5HxtWUE6TkAQF1bXXCr4Pe9GMxA+IGtsLJOCB3lYLT8GC8y07fhE&#10;9zyUIoawz1BBFUKbSemLigz6sW2JI3e1zmCI0JVSO+xiuGnkJEmm0mDNsaHCln4qKv7yf6PAzo7r&#10;7SV1pvvaladDSDd7+31TavjZr+cgAvXhLX6591rBJI6NX+IPkM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E6MDMAAAADbAAAADwAAAAAAAAAAAAAAAACYAgAAZHJzL2Rvd25y&#10;ZXYueG1sUEsFBgAAAAAEAAQA9QAAAIUDAAAAAA==&#10;" adj="18890,20922,54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  <v:shape id="Aşağı Bükülü Ok 29" o:spid="_x0000_s1037" type="#_x0000_t105" style="position:absolute;left:38982;width:18713;height:5746;rotation:2137245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pCTsIA&#10;AADbAAAADwAAAGRycy9kb3ducmV2LnhtbESPQYvCMBSE74L/ITzBm6b2INo1yuquqDe3u3h+Nm/b&#10;YvNSmmjrvzeC4HGYmW+YxaozlbhR40rLCibjCARxZnXJuYK/3+1oBsJ5ZI2VZVJwJwerZb+3wETb&#10;ln/olvpcBAi7BBUU3teJlC4ryKAb25o4eP+2MeiDbHKpG2wD3FQyjqKpNFhyWCiwpk1B2SW9GgXt&#10;/jslnOwO5/kpPq5n7X3jv0qlhoPu8wOEp86/w6/2XiuI5/D8En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kJOwgAAANsAAAAPAAAAAAAAAAAAAAAAAJgCAABkcnMvZG93&#10;bnJldi54bWxQSwUGAAAAAAQABAD1AAAAhwMAAAAA&#10;" adj="18283,20771,162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</v:group>
        </w:pict>
      </w:r>
      <w:r>
        <w:rPr>
          <w:rFonts w:ascii="Century Gothic" w:hAnsi="Century Gothic"/>
          <w:b/>
          <w:color w:val="365F91"/>
          <w:sz w:val="170"/>
          <w:szCs w:val="170"/>
        </w:rPr>
        <w:t>bin</w: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 w:rsidRPr="00E807B1">
        <w:rPr>
          <w:noProof/>
          <w:lang w:eastAsia="tr-TR"/>
        </w:rPr>
        <w:pict>
          <v:shape id="Resim 30" o:spid="_x0000_i1036" type="#_x0000_t75" alt="http://fiveseed.files.wordpress.com/2010/06/number_1000.png" style="width:233.25pt;height:164.2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">
            <v:imagedata r:id="rId15" o:title=""/>
            <o:lock v:ext="edit" aspectratio="f"/>
          </v:shape>
        </w:pict>
      </w:r>
      <w:r w:rsidRPr="00E807B1">
        <w:rPr>
          <w:noProof/>
          <w:lang w:eastAsia="tr-TR"/>
        </w:rPr>
        <w:pict>
          <v:shape id="Resim 31" o:spid="_x0000_i1037" type="#_x0000_t75" alt="https://encrypted-tbn0.gstatic.com/images?q=tbn:ANd9GcSFggREWgoyb1ELOq98o8Z_bu_pm8Wbd6J0rOf3xdTifK4N6qq6" style="width:240.75pt;height:16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">
            <v:imagedata r:id="rId16" o:title=""/>
            <o:lock v:ext="edit" aspectratio="f"/>
          </v:shape>
        </w:pict>
      </w:r>
    </w:p>
    <w:p w:rsidR="004543DC" w:rsidRDefault="004543DC" w:rsidP="0063782B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r>
        <w:rPr>
          <w:noProof/>
          <w:lang w:eastAsia="tr-TR"/>
        </w:rPr>
        <w:pict>
          <v:group id="Grup 32" o:spid="_x0000_s1038" style="position:absolute;left:0;text-align:left;margin-left:44.65pt;margin-top:57pt;width:454.25pt;height:49.35pt;z-index:251660800" coordsize="57695,6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">
            <v:shape id="Yukarı Bükülü Ok 33" o:spid="_x0000_s1039" type="#_x0000_t104" style="position:absolute;top:1443;width:19234;height:4826;rotation:9006224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OIoMMA&#10;AADbAAAADwAAAGRycy9kb3ducmV2LnhtbESPQWvCQBSE7wX/w/KE3uomDRQb3QTRCh5KQSueH9ln&#10;Es2+DbtbE/+9Wyj0OMzMN8yyHE0nbuR8a1lBOktAEFdWt1wrOH5vX+YgfEDW2FkmBXfyUBaTpyXm&#10;2g68p9sh1CJC2OeooAmhz6X0VUMG/cz2xNE7W2cwROlqqR0OEW46+Zokb9Jgy3GhwZ7WDVXXw49R&#10;YOdfq49T6syQbev9Z0g3O/t+Uep5Oq4WIAKN4T/8195pBVkGv1/iD5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OIoMMAAADbAAAADwAAAAAAAAAAAAAAAACYAgAAZHJzL2Rv&#10;d25yZXYueG1sUEsFBgAAAAAEAAQA9QAAAIgDAAAAAA==&#10;" adj="18890,20922,54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  <v:shape id="Aşağı Bükülü Ok 34" o:spid="_x0000_s1040" type="#_x0000_t105" style="position:absolute;left:38982;width:18713;height:5746;rotation:2137245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J7DcQA&#10;AADbAAAADwAAAGRycy9kb3ducmV2LnhtbESPzWrDMBCE74G8g9hCb7GcpJTUsRzyS5Nb65aeN9bW&#10;NrFWxlJj5+2rQiHHYWa+YdLVYBpxpc7VlhVMoxgEcWF1zaWCz4/DZAHCeWSNjWVScCMHq2w8SjHR&#10;tud3uua+FAHCLkEFlfdtIqUrKjLoItsSB+/bdgZ9kF0pdYd9gJtGzuL4WRqsOSxU2NK2ouKS/xgF&#10;/XGfE05fT+eXr9nbZtHftn5XK/X4MKyXIDwN/h7+bx+1gvkT/H0JP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Cew3EAAAA2wAAAA8AAAAAAAAAAAAAAAAAmAIAAGRycy9k&#10;b3ducmV2LnhtbFBLBQYAAAAABAAEAPUAAACJAwAAAAA=&#10;" adj="18283,20771,16200" fillcolor="#bcbcbc">
              <v:fill color2="#ededed" rotate="t" angle="180" colors="0 #bcbcbc;22938f #d0d0d0;1 #ededed" focus="100%" type="gradient"/>
              <v:shadow on="t" color="black" opacity="24903f" origin=",.5" offset="0,.55556mm"/>
            </v:shape>
          </v:group>
        </w:pict>
      </w:r>
      <w:r>
        <w:rPr>
          <w:rFonts w:ascii="Century Gothic" w:hAnsi="Century Gothic"/>
          <w:b/>
          <w:color w:val="365F91"/>
          <w:sz w:val="170"/>
          <w:szCs w:val="170"/>
        </w:rPr>
        <w:t>dal</w:t>
      </w:r>
    </w:p>
    <w:p w:rsidR="004543DC" w:rsidRDefault="004543DC" w:rsidP="00581CB6">
      <w:pPr>
        <w:jc w:val="center"/>
        <w:rPr>
          <w:noProof/>
          <w:lang w:eastAsia="tr-TR"/>
        </w:rPr>
      </w:pPr>
      <w:r w:rsidRPr="00E807B1">
        <w:rPr>
          <w:noProof/>
          <w:lang w:eastAsia="tr-TR"/>
        </w:rPr>
        <w:pict>
          <v:shape id="Resim 35" o:spid="_x0000_i1038" type="#_x0000_t75" alt="http://www.filozof.net/Turkce/images/stories/ruya2/dal.png" style="width:218.25pt;height:222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">
            <v:imagedata r:id="rId17" o:title=""/>
            <o:lock v:ext="edit" aspectratio="f"/>
          </v:shape>
        </w:pict>
      </w:r>
      <w:r w:rsidRPr="00E807B1">
        <w:rPr>
          <w:noProof/>
          <w:lang w:eastAsia="tr-TR"/>
        </w:rPr>
        <w:pict>
          <v:shape id="Resim 36" o:spid="_x0000_i1039" type="#_x0000_t75" alt="http://www.haberexen.com/d/news/220360.jpg" style="width:268.5pt;height:222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">
            <v:imagedata r:id="rId18" o:title=""/>
            <o:lock v:ext="edit" aspectratio="f"/>
          </v:shape>
        </w:pict>
      </w:r>
      <w:bookmarkStart w:id="0" w:name="_GoBack"/>
      <w:bookmarkEnd w:id="0"/>
    </w:p>
    <w:p w:rsidR="004543DC" w:rsidRPr="0063782B" w:rsidRDefault="004543DC" w:rsidP="00581CB6">
      <w:pPr>
        <w:jc w:val="center"/>
        <w:rPr>
          <w:rFonts w:ascii="Century Gothic" w:hAnsi="Century Gothic"/>
          <w:b/>
          <w:color w:val="365F91"/>
          <w:sz w:val="170"/>
          <w:szCs w:val="170"/>
        </w:rPr>
      </w:pPr>
      <w:hyperlink r:id="rId19" w:history="1">
        <w:r w:rsidRPr="00AD1777">
          <w:rPr>
            <w:rStyle w:val="Hyperlink"/>
            <w:rFonts w:ascii="Comic Sans MS" w:hAnsi="Comic Sans MS"/>
            <w:sz w:val="36"/>
            <w:szCs w:val="36"/>
          </w:rPr>
          <w:t>www.sorubak.com</w:t>
        </w:r>
      </w:hyperlink>
    </w:p>
    <w:sectPr w:rsidR="004543DC" w:rsidRPr="0063782B" w:rsidSect="005B6968">
      <w:pgSz w:w="11906" w:h="16838"/>
      <w:pgMar w:top="567" w:right="707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A2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B6968"/>
    <w:rsid w:val="000C7B93"/>
    <w:rsid w:val="00112210"/>
    <w:rsid w:val="00133AA0"/>
    <w:rsid w:val="003D0FFC"/>
    <w:rsid w:val="004543DC"/>
    <w:rsid w:val="00581CB6"/>
    <w:rsid w:val="005B6968"/>
    <w:rsid w:val="0063782B"/>
    <w:rsid w:val="007920F2"/>
    <w:rsid w:val="008C658B"/>
    <w:rsid w:val="00A315DB"/>
    <w:rsid w:val="00AA260D"/>
    <w:rsid w:val="00AD1777"/>
    <w:rsid w:val="00BE6F78"/>
    <w:rsid w:val="00E13A85"/>
    <w:rsid w:val="00E807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5D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C65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C658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AA260D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hyperlink" Target="http://www.sorubak.com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86</TotalTime>
  <Pages>5</Pages>
  <Words>16</Words>
  <Characters>96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MURAT_DEMİRAY</dc:creator>
  <cp:keywords>www.sorubak.com</cp:keywords>
  <dc:description>www.sorubak.com</dc:description>
  <cp:lastModifiedBy>edanur</cp:lastModifiedBy>
  <cp:revision>2</cp:revision>
  <dcterms:created xsi:type="dcterms:W3CDTF">2013-11-10T21:04:00Z</dcterms:created>
  <dcterms:modified xsi:type="dcterms:W3CDTF">2013-12-09T19:50:00Z</dcterms:modified>
  <cp:category>www.sorubak.com</cp:category>
</cp:coreProperties>
</file>