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8" w:rsidRDefault="00C022E8" w:rsidP="005C1837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Patron Polat</w:t>
      </w:r>
    </w:p>
    <w:p w:rsidR="00C022E8" w:rsidRDefault="00C022E8" w:rsidP="005C183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Polat Amca, babamın patronuydu. Polat Amca çok planlı ve programlıydı. Pazartesileri patlıcanlı, pırasalı, patatesli türlü yerdi. Perşembeleri</w:t>
      </w:r>
    </w:p>
    <w:p w:rsidR="00C022E8" w:rsidRDefault="00C022E8" w:rsidP="005C183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Patron Polat, babamla işleri paylaşırdı. Pazarları ise Patron Polat Amca torunu Papatya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yı parka götürürdü. Patron Polat Amca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nın her günü programlıydı.</w:t>
      </w:r>
    </w:p>
    <w:p w:rsidR="00C022E8" w:rsidRDefault="00C022E8" w:rsidP="005C1837">
      <w:pPr>
        <w:rPr>
          <w:rFonts w:ascii="Hand writing Mutlu" w:hAnsi="Hand writing Mutlu"/>
          <w:sz w:val="52"/>
          <w:szCs w:val="52"/>
        </w:rPr>
      </w:pPr>
    </w:p>
    <w:p w:rsidR="00C022E8" w:rsidRDefault="00C022E8" w:rsidP="005C1837">
      <w:pPr>
        <w:rPr>
          <w:rFonts w:ascii="Hand writing Mutlu" w:hAnsi="Hand writing Mutlu"/>
          <w:sz w:val="52"/>
          <w:szCs w:val="52"/>
        </w:rPr>
      </w:pPr>
    </w:p>
    <w:p w:rsidR="00C022E8" w:rsidRDefault="00C022E8" w:rsidP="005C1837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Pazar</w:t>
      </w:r>
    </w:p>
    <w:p w:rsidR="00C022E8" w:rsidRDefault="00C022E8" w:rsidP="005C183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Pelin, Pınarlara gitti. Pınarların perdesinin püskülü düşmüştü. Püskül almak için, Pelin ile Pınar pazara gitti. Pınar pazardan, püskül yerine patates, patlıcan, pazı, bir petek bal aldı.Pazarcıya para ödedi. Pınar, Pelin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 pazarda pirinç çorbası ile piliç yedirdi.</w:t>
      </w:r>
    </w:p>
    <w:p w:rsidR="00C022E8" w:rsidRPr="005C1837" w:rsidRDefault="00C022E8" w:rsidP="005C1837">
      <w:pPr>
        <w:rPr>
          <w:rFonts w:ascii="Hand writing Mutlu" w:hAnsi="Hand writing Mutlu"/>
          <w:sz w:val="52"/>
          <w:szCs w:val="52"/>
        </w:rPr>
      </w:pPr>
      <w:hyperlink r:id="rId4" w:history="1">
        <w:r w:rsidRPr="00E12729">
          <w:rPr>
            <w:rStyle w:val="Hyperlink"/>
            <w:rFonts w:ascii="Hand writing Mutlu" w:hAnsi="Hand writing Mutlu"/>
            <w:sz w:val="52"/>
            <w:szCs w:val="52"/>
          </w:rPr>
          <w:t>www.sorubak.com</w:t>
        </w:r>
      </w:hyperlink>
      <w:r>
        <w:rPr>
          <w:rFonts w:ascii="Hand writing Mutlu" w:hAnsi="Hand writing Mutlu"/>
          <w:sz w:val="52"/>
          <w:szCs w:val="52"/>
        </w:rPr>
        <w:t xml:space="preserve"> </w:t>
      </w:r>
    </w:p>
    <w:sectPr w:rsidR="00C022E8" w:rsidRPr="005C1837" w:rsidSect="00FD6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837"/>
    <w:rsid w:val="005C1837"/>
    <w:rsid w:val="006706CA"/>
    <w:rsid w:val="006D6C0C"/>
    <w:rsid w:val="00BF603A"/>
    <w:rsid w:val="00C022E8"/>
    <w:rsid w:val="00C37142"/>
    <w:rsid w:val="00E12729"/>
    <w:rsid w:val="00FD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4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06C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95</Words>
  <Characters>545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ışıl</dc:creator>
  <cp:keywords/>
  <dc:description/>
  <cp:lastModifiedBy>edanur</cp:lastModifiedBy>
  <cp:revision>2</cp:revision>
  <dcterms:created xsi:type="dcterms:W3CDTF">2014-01-19T16:30:00Z</dcterms:created>
  <dcterms:modified xsi:type="dcterms:W3CDTF">2014-02-02T17:57:00Z</dcterms:modified>
</cp:coreProperties>
</file>