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06B" w:rsidRDefault="0026406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o   te-ke.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o    ka-ra   te-ke.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ka-ra   te-ke   ot   tat.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ka-ra   te-ke    nar   tat.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ka-ra   te-ke  el-ma  tat.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i-ki   el-ma  al.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i-ki   nar   al.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O-kan   i-ki   ek-mek   al.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20.7pt;margin-top:-.25pt;width:34pt;height:33.65pt;z-index:251658240;visibility:visible">
            <v:imagedata r:id="rId6" o:title=""/>
            <w10:wrap type="square"/>
          </v:shape>
        </w:pict>
      </w:r>
      <w:r>
        <w:rPr>
          <w:rFonts w:ascii="Hand writing Mutlu" w:hAnsi="Hand writing Mutlu"/>
          <w:sz w:val="48"/>
          <w:szCs w:val="48"/>
        </w:rPr>
        <w:t xml:space="preserve">O-kan   </w:t>
      </w:r>
      <w:r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ab/>
        <w:t>al   o-ku.</w:t>
      </w:r>
    </w:p>
    <w:p w:rsidR="0026406B" w:rsidRDefault="0026406B" w:rsidP="00DD04CC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o-ku    O-kan    o-ku.</w:t>
      </w:r>
    </w:p>
    <w:p w:rsidR="0026406B" w:rsidRDefault="0026406B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o-ku    o-ku    o-ku.    </w:t>
      </w:r>
    </w:p>
    <w:p w:rsidR="0026406B" w:rsidRPr="00AB479B" w:rsidRDefault="0026406B" w:rsidP="00385E6A">
      <w:pPr>
        <w:rPr>
          <w:rFonts w:ascii="Hand writing Mutlu" w:hAnsi="Hand writing Mutlu"/>
          <w:sz w:val="20"/>
          <w:szCs w:val="20"/>
        </w:rPr>
      </w:pPr>
      <w:hyperlink r:id="rId7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26406B" w:rsidRPr="00DD04CC" w:rsidRDefault="0026406B">
      <w:pPr>
        <w:rPr>
          <w:rFonts w:ascii="Hand writing Mutlu" w:hAnsi="Hand writing Mutlu"/>
          <w:sz w:val="48"/>
          <w:szCs w:val="48"/>
        </w:rPr>
      </w:pPr>
    </w:p>
    <w:sectPr w:rsidR="0026406B" w:rsidRPr="00DD04CC" w:rsidSect="00D351B1">
      <w:headerReference w:type="default" r:id="rId8"/>
      <w:pgSz w:w="11906" w:h="16838"/>
      <w:pgMar w:top="851" w:right="707" w:bottom="1417" w:left="85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06B" w:rsidRDefault="0026406B" w:rsidP="00D351B1">
      <w:pPr>
        <w:spacing w:after="0" w:line="240" w:lineRule="auto"/>
      </w:pPr>
      <w:r>
        <w:separator/>
      </w:r>
    </w:p>
  </w:endnote>
  <w:endnote w:type="continuationSeparator" w:id="0">
    <w:p w:rsidR="0026406B" w:rsidRDefault="0026406B" w:rsidP="00D35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06B" w:rsidRDefault="0026406B" w:rsidP="00D351B1">
      <w:pPr>
        <w:spacing w:after="0" w:line="240" w:lineRule="auto"/>
      </w:pPr>
      <w:r>
        <w:separator/>
      </w:r>
    </w:p>
  </w:footnote>
  <w:footnote w:type="continuationSeparator" w:id="0">
    <w:p w:rsidR="0026406B" w:rsidRDefault="0026406B" w:rsidP="00D35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06B" w:rsidRDefault="0026406B" w:rsidP="00D351B1">
    <w:pPr>
      <w:pStyle w:val="Header"/>
      <w:jc w:val="right"/>
      <w:rPr>
        <w:rFonts w:ascii="ALFABET98" w:hAnsi="ALFABET98"/>
        <w:b/>
        <w:sz w:val="36"/>
        <w:szCs w:val="36"/>
      </w:rPr>
    </w:pPr>
    <w:r>
      <w:rPr>
        <w:rFonts w:ascii="ALFABET98" w:hAnsi="ALFABET98"/>
        <w:b/>
        <w:sz w:val="36"/>
        <w:szCs w:val="36"/>
      </w:rPr>
      <w:t>Sürekli okunacak</w:t>
    </w:r>
  </w:p>
  <w:p w:rsidR="0026406B" w:rsidRDefault="002640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4CC"/>
    <w:rsid w:val="00116F01"/>
    <w:rsid w:val="00243CB5"/>
    <w:rsid w:val="0026406B"/>
    <w:rsid w:val="002C1BD7"/>
    <w:rsid w:val="00385E6A"/>
    <w:rsid w:val="00A056C0"/>
    <w:rsid w:val="00A555E7"/>
    <w:rsid w:val="00AB479B"/>
    <w:rsid w:val="00D351B1"/>
    <w:rsid w:val="00DD04CC"/>
    <w:rsid w:val="00FE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BD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35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51B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35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51B1"/>
    <w:rPr>
      <w:rFonts w:cs="Times New Roman"/>
    </w:rPr>
  </w:style>
  <w:style w:type="character" w:styleId="Hyperlink">
    <w:name w:val="Hyperlink"/>
    <w:basedOn w:val="DefaultParagraphFont"/>
    <w:uiPriority w:val="99"/>
    <w:rsid w:val="00385E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28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50</Words>
  <Characters>287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emrah</dc:creator>
  <cp:keywords>www.sorubak.com</cp:keywords>
  <dc:description/>
  <cp:lastModifiedBy>edanur</cp:lastModifiedBy>
  <cp:revision>6</cp:revision>
  <cp:lastPrinted>2014-01-03T20:36:00Z</cp:lastPrinted>
  <dcterms:created xsi:type="dcterms:W3CDTF">2014-01-03T20:31:00Z</dcterms:created>
  <dcterms:modified xsi:type="dcterms:W3CDTF">2014-01-06T21:48:00Z</dcterms:modified>
  <cp:category>www.sorubak.com</cp:category>
</cp:coreProperties>
</file>