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E85" w:rsidRDefault="006B4E85"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518" o:spid="_x0000_s1026" type="#_x0000_t107" style="position:absolute;margin-left:-40.85pt;margin-top:-42.35pt;width:530.8pt;height:38.25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" adj="2700" filled="f" strokecolor="#4579b8">
            <v:shadow on="t" color="black" opacity="24903f" origin=",.5" offset="0,.55556mm"/>
            <v:textbox>
              <w:txbxContent>
                <w:p w:rsidR="006B4E85" w:rsidRPr="00C90BE2" w:rsidRDefault="006B4E85" w:rsidP="00256484">
                  <w:pPr>
                    <w:jc w:val="center"/>
                    <w:rPr>
                      <w:b/>
                      <w:outline/>
                      <w:color w:val="C0504D"/>
                      <w:sz w:val="32"/>
                    </w:rPr>
                  </w:pPr>
                  <w:r w:rsidRPr="00C90BE2">
                    <w:rPr>
                      <w:b/>
                      <w:outline/>
                      <w:color w:val="C0504D"/>
                      <w:sz w:val="32"/>
                    </w:rPr>
                    <w:t xml:space="preserve">1.SINIF – Nn SESİ İLE İLGİLİ KELİMELER ETKİNLİĞİ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0" o:spid="_x0000_s1027" style="position:absolute;margin-left:-32.6pt;margin-top:2.65pt;width:256.5pt;height:39.75pt;z-index:251650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" filled="f" strokecolor="#8064a2" strokeweight=".25pt">
            <v:textbox>
              <w:txbxContent>
                <w:p w:rsidR="006B4E85" w:rsidRDefault="006B4E85" w:rsidP="006542E2"/>
              </w:txbxContent>
            </v:textbox>
          </v:roundrect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2" o:spid="_x0000_s1028" type="#_x0000_t13" style="position:absolute;margin-left:100.9pt;margin-top:20.65pt;width:18.75pt;height:9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" adj="16416" strokecolor="#4f81bd" strokeweight="2pt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9" type="#_x0000_t75" style="position:absolute;margin-left:124.15pt;margin-top:10.55pt;width:62.25pt;height:26.55pt;z-index:-251680256;visibility:visible">
            <v:imagedata r:id="rId4" o:title=""/>
          </v:shape>
        </w:pict>
      </w:r>
      <w:r>
        <w:rPr>
          <w:noProof/>
          <w:lang w:eastAsia="tr-TR"/>
        </w:rPr>
        <w:pict>
          <v:shape id="Resim 4" o:spid="_x0000_s1030" type="#_x0000_t75" style="position:absolute;margin-left:13.3pt;margin-top:7.9pt;width:85.35pt;height:29.25pt;z-index:-251681280;visibility:visible">
            <v:imagedata r:id="rId5" o:title=""/>
          </v:shape>
        </w:pict>
      </w:r>
    </w:p>
    <w:p w:rsidR="006B4E85" w:rsidRDefault="006B4E85">
      <w:r>
        <w:rPr>
          <w:noProof/>
          <w:lang w:eastAsia="tr-TR"/>
        </w:rPr>
        <w:pict>
          <v:roundrect id="Yuvarlatılmış Dikdörtgen 1" o:spid="_x0000_s1031" style="position:absolute;margin-left:-32.6pt;margin-top:16.2pt;width:256.5pt;height:39.75pt;z-index:251634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" filled="f" strokecolor="#8064a2" strokeweight=".25pt">
            <v:textbox>
              <w:txbxContent>
                <w:p w:rsidR="006B4E85" w:rsidRDefault="006B4E85" w:rsidP="00E33DDB"/>
              </w:txbxContent>
            </v:textbox>
          </v:roundrect>
        </w:pict>
      </w:r>
      <w:r>
        <w:rPr>
          <w:noProof/>
          <w:lang w:eastAsia="tr-TR"/>
        </w:rPr>
        <w:pict>
          <v:shape id="Resim 9" o:spid="_x0000_s1032" type="#_x0000_t75" style="position:absolute;margin-left:124.15pt;margin-top:21.45pt;width:81.75pt;height:27.75pt;z-index:-251677184;visibility:visible">
            <v:imagedata r:id="rId6" o:title=""/>
          </v:shape>
        </w:pict>
      </w:r>
      <w:r>
        <w:rPr>
          <w:noProof/>
          <w:lang w:eastAsia="tr-TR"/>
        </w:rPr>
        <w:pict>
          <v:shape id="Resim 8" o:spid="_x0000_s1033" type="#_x0000_t75" style="position:absolute;margin-left:69.1pt;margin-top:23.45pt;width:30pt;height:26.45pt;z-index:-251678208;visibility:visible">
            <v:imagedata r:id="rId7" o:title=""/>
          </v:shape>
        </w:pict>
      </w:r>
      <w:r>
        <w:rPr>
          <w:noProof/>
          <w:lang w:eastAsia="tr-TR"/>
        </w:rPr>
        <w:pict>
          <v:shape id="Resim 7" o:spid="_x0000_s1034" type="#_x0000_t75" style="position:absolute;margin-left:-11pt;margin-top:23.35pt;width:62.25pt;height:26.55pt;z-index:-251679232;visibility:visible">
            <v:imagedata r:id="rId4" o:title=""/>
          </v:shape>
        </w:pict>
      </w:r>
    </w:p>
    <w:p w:rsidR="006B4E85" w:rsidRDefault="006B4E85">
      <w:r>
        <w:rPr>
          <w:noProof/>
          <w:lang w:eastAsia="tr-TR"/>
        </w:rPr>
        <w:pict>
          <v:shape id="Sağ Ok 13" o:spid="_x0000_s1035" type="#_x0000_t13" style="position:absolute;margin-left:100.9pt;margin-top:5pt;width:18.75pt;height:9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" adj="16416" fillcolor="window" strokecolor="#4f81bd" strokeweight="2pt"/>
        </w:pict>
      </w:r>
      <w:r>
        <w:rPr>
          <w:noProof/>
          <w:lang w:eastAsia="tr-TR"/>
        </w:rPr>
        <w:pict>
          <v:shape id="Resim 11" o:spid="_x0000_s1036" type="#_x0000_t75" style="position:absolute;margin-left:46.15pt;margin-top:5pt;width:23.25pt;height:9pt;z-index:-251675136;visibility:visible">
            <v:imagedata r:id="rId8" o:title=""/>
          </v:shape>
        </w:pict>
      </w:r>
    </w:p>
    <w:p w:rsidR="006B4E85" w:rsidRDefault="006B4E85">
      <w:r>
        <w:rPr>
          <w:noProof/>
          <w:lang w:eastAsia="tr-TR"/>
        </w:rPr>
        <w:pict>
          <v:roundrect id="Yuvarlatılmış Dikdörtgen 10" o:spid="_x0000_s1037" style="position:absolute;margin-left:-32.6pt;margin-top:5.8pt;width:256.5pt;height:39.75pt;z-index:251640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" filled="f" strokecolor="#8064a2" strokeweight=".25pt">
            <v:textbox>
              <w:txbxContent>
                <w:p w:rsidR="006B4E85" w:rsidRDefault="006B4E85" w:rsidP="00314B55"/>
              </w:txbxContent>
            </v:textbox>
          </v:roundrect>
        </w:pict>
      </w:r>
      <w:r>
        <w:rPr>
          <w:noProof/>
          <w:lang w:eastAsia="tr-TR"/>
        </w:rPr>
        <w:pict>
          <v:shape id="Çarpma 16" o:spid="_x0000_s1038" style="position:absolute;margin-left:56.65pt;margin-top:5.05pt;width:36.75pt;height:3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67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" path="m72150,156600l152042,81317r81321,86300l314683,81317r79892,75283l308778,247650r85797,91050l314683,413983,233363,327683r-81321,86300l72150,338700r85797,-91050l72150,156600xe" fillcolor="#4f81bd" strokecolor="#243f60" strokeweight="2pt">
            <v:path arrowok="t" o:connecttype="custom" o:connectlocs="72150,156600;152042,81317;233363,167617;314683,81317;394575,156600;308778,247650;394575,338700;314683,413983;233363,327683;152042,413983;72150,338700;157947,247650;72150,156600" o:connectangles="0,0,0,0,0,0,0,0,0,0,0,0,0"/>
          </v:shape>
        </w:pict>
      </w:r>
      <w:r>
        <w:rPr>
          <w:noProof/>
          <w:lang w:eastAsia="tr-TR"/>
        </w:rPr>
        <w:pict>
          <v:shape id="Resim 19" o:spid="_x0000_s1039" type="#_x0000_t75" style="position:absolute;margin-left:43.9pt;margin-top:20.05pt;width:21.3pt;height:8.25pt;z-index:-251666944;visibility:visible">
            <v:imagedata r:id="rId8" o:title=""/>
          </v:shape>
        </w:pict>
      </w:r>
      <w:r>
        <w:rPr>
          <w:noProof/>
          <w:lang w:eastAsia="tr-TR"/>
        </w:rPr>
        <w:pict>
          <v:shape id="Sağ Ok 18" o:spid="_x0000_s1040" type="#_x0000_t13" style="position:absolute;margin-left:140.65pt;margin-top:19.3pt;width:18.75pt;height:9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" adj="16416" fillcolor="window" strokecolor="#4f81bd" strokeweight="2pt"/>
        </w:pict>
      </w:r>
      <w:r>
        <w:rPr>
          <w:noProof/>
          <w:lang w:eastAsia="tr-TR"/>
        </w:rPr>
        <w:pict>
          <v:shape id="Resim 15" o:spid="_x0000_s1041" type="#_x0000_t75" style="position:absolute;margin-left:61.9pt;margin-top:10.3pt;width:72.75pt;height:27.75pt;z-index:-251671040;visibility:visible">
            <v:imagedata r:id="rId6" o:title=""/>
          </v:shape>
        </w:pict>
      </w:r>
      <w:r>
        <w:rPr>
          <w:noProof/>
          <w:lang w:eastAsia="tr-TR"/>
        </w:rPr>
        <w:pict>
          <v:shape id="Resim 14" o:spid="_x0000_s1042" type="#_x0000_t75" style="position:absolute;margin-left:-28.85pt;margin-top:10.3pt;width:72.75pt;height:27.75pt;z-index:-251672064;visibility:visible">
            <v:imagedata r:id="rId6" o:title=""/>
          </v:shape>
        </w:pict>
      </w:r>
      <w:r>
        <w:rPr>
          <w:noProof/>
          <w:lang w:eastAsia="tr-TR"/>
        </w:rPr>
        <w:pict>
          <v:shape id="Resim 17" o:spid="_x0000_s1043" type="#_x0000_t75" style="position:absolute;margin-left:166.15pt;margin-top:10.3pt;width:57.75pt;height:26.9pt;z-index:-251668992;visibility:visible">
            <v:imagedata r:id="rId9" o:title=""/>
          </v:shape>
        </w:pict>
      </w:r>
    </w:p>
    <w:p w:rsidR="006B4E85" w:rsidRDefault="006B4E85"/>
    <w:p w:rsidR="006B4E85" w:rsidRDefault="006B4E85" w:rsidP="00DD0922">
      <w:hyperlink r:id="rId10" w:history="1">
        <w:r w:rsidRPr="00C12B7B">
          <w:rPr>
            <w:rStyle w:val="Hyperlink"/>
          </w:rPr>
          <w:t>www.sorubak.com</w:t>
        </w:r>
      </w:hyperlink>
      <w:r>
        <w:t xml:space="preserve"> </w:t>
      </w:r>
    </w:p>
    <w:p w:rsidR="006B4E85" w:rsidRPr="00EF1230" w:rsidRDefault="006B4E85">
      <w:pPr>
        <w:rPr>
          <w:sz w:val="16"/>
        </w:rPr>
      </w:pPr>
    </w:p>
    <w:p w:rsidR="006B4E85" w:rsidRPr="00EF1230" w:rsidRDefault="006B4E85" w:rsidP="00EF1230">
      <w:pPr>
        <w:ind w:left="-851" w:right="-638"/>
        <w:rPr>
          <w:rFonts w:ascii="Hand writing Mutlu" w:hAnsi="Hand writing Mutlu"/>
          <w:color w:val="A6A6A6"/>
          <w:sz w:val="52"/>
        </w:rPr>
      </w:pPr>
      <w:r>
        <w:rPr>
          <w:noProof/>
          <w:lang w:eastAsia="tr-TR"/>
        </w:rPr>
        <w:pict>
          <v:group id="Grup 478" o:spid="_x0000_s1044" style="position:absolute;left:0;text-align:left;margin-left:-45.4pt;margin-top:514.3pt;width:543pt;height:40.75pt;z-index:-2516362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">
            <v:shape id="Freeform 3" o:spid="_x0000_s10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d5tscA&#10;AADcAAAADwAAAGRycy9kb3ducmV2LnhtbESPT2vCQBTE74LfYXlCb7oxFFujq5RKSw9W8E8Qb8/s&#10;Mwlm34bdrabfvlso9DjMzG+Y+bIzjbiR87VlBeNRAoK4sLrmUsFh/zZ8BuEDssbGMin4Jg/LRb83&#10;x0zbO2/ptguliBD2GSqoQmgzKX1RkUE/si1x9C7WGQxRulJqh/cIN41Mk2QiDdYcFyps6bWi4rr7&#10;MgqOn8a7fJub9Pyer9ar8WmT1ielHgbdywxEoC78h//aH1rB49MUfs/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nebbHAAAA3AAAAA8AAAAAAAAAAAAAAAAAmAIAAGRy&#10;cy9kb3ducmV2LnhtbFBLBQYAAAAABAAEAPUAAACMAwAAAAA=&#10;" path="m142,l,197e" fillcolor="window" strokecolor="#ffc000" strokeweight=".25pt">
              <v:path arrowok="t" o:connecttype="custom" o:connectlocs="142,0;0,197" o:connectangles="0,0"/>
            </v:shape>
            <v:group id="Group 4" o:spid="_x0000_s10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<v:group id="Group 5" o:spid="_x0000_s10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  <v:rect id="Rectangle 6" o:spid="_x0000_s10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VXDcUA&#10;AADcAAAADwAAAGRycy9kb3ducmV2LnhtbESP3WrCQBSE7wu+w3IEb4puDKWE6CoihgqFUv/uD9lj&#10;Es2eDbtbjW/fLRS8HGbmG2a+7E0rbuR8Y1nBdJKAIC6tbrhScDwU4wyED8gaW8uk4EEelovByxxz&#10;be+8o9s+VCJC2OeooA6hy6X0ZU0G/cR2xNE7W2cwROkqqR3eI9y0Mk2Sd2mw4bhQY0frmsrr/sco&#10;+E43+lqcnC8fl+nu46vIPpNXr9Ro2K9mIAL14Rn+b2+1grcshb8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BVcNxQAAANwAAAAPAAAAAAAAAAAAAAAAAJgCAABkcnMv&#10;ZG93bnJldi54bWxQSwUGAAAAAAQABAD1AAAAigMAAAAA&#10;" fillcolor="window" strokecolor="#ffc000" strokeweight=".25pt">
                  <v:path arrowok="t"/>
                </v:rect>
                <v:rect id="Rectangle 7" o:spid="_x0000_s10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nylsYA&#10;AADcAAAADwAAAGRycy9kb3ducmV2LnhtbESP3WrCQBSE74W+w3IK3pS68QcJqZtQSkMLgqht7w/Z&#10;0yQ1ezbsrhrf3hUKXg4z8w2zKgbTiRM531pWMJ0kIIgrq1uuFXx/lc8pCB+QNXaWScGFPBT5w2iF&#10;mbZn3tFpH2oRIewzVNCE0GdS+qohg35ie+Lo/VpnMETpaqkdniPcdHKWJEtpsOW40GBPbw1Vh/3R&#10;KNjO3vWh/HG+uvxNdx+bMl0nT16p8ePw+gIi0BDu4f/2p1awSOdwOxOPgMy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EnylsYAAADcAAAADwAAAAAAAAAAAAAAAACYAgAAZHJz&#10;L2Rvd25yZXYueG1sUEsFBgAAAAAEAAQA9QAAAIsDAAAAAA==&#10;" fillcolor="window" strokecolor="#ffc000" strokeweight=".25pt">
                  <v:path arrowok="t"/>
                </v:rect>
                <v:rect id="Rectangle 8" o:spid="_x0000_s10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Bq4sUA&#10;AADcAAAADwAAAGRycy9kb3ducmV2LnhtbESPQWvCQBSE74X+h+UJvRTdKFJCzEakGFoolGr1/sg+&#10;k2j2bdhdNf77riD0OMzMN0y+HEwnLuR8a1nBdJKAIK6sbrlWsPstxykIH5A1dpZJwY08LIvnpxwz&#10;ba+8ocs21CJC2GeooAmhz6T0VUMG/cT2xNE7WGcwROlqqR1eI9x0cpYkb9Jgy3GhwZ7eG6pO27NR&#10;8DNb61O5d766Haebj+8y/UpevVIvo2G1ABFoCP/hR/tTK5inc7if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oGrixQAAANwAAAAPAAAAAAAAAAAAAAAAAJgCAABkcnMv&#10;ZG93bnJldi54bWxQSwUGAAAAAAQABAD1AAAAigMAAAAA&#10;" fillcolor="window" strokecolor="#ffc000" strokeweight=".25pt">
                  <v:path arrowok="t"/>
                </v:rect>
              </v:group>
              <v:group id="Group 9" o:spid="_x0000_s10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<v:shape id="Freeform 10" o:spid="_x0000_s10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TMsUA&#10;AADcAAAADwAAAGRycy9kb3ducmV2LnhtbESPQWvCQBSE7wX/w/KEXkqzUYqE1I2IKPZaK2pvr9ln&#10;Esy+Ddk1rv++Wyh4HGbmG2a+CKYVA/WusaxgkqQgiEurG64U7L82rxkI55E1tpZJwZ0cLIrR0xxz&#10;bW/8ScPOVyJC2OWooPa+y6V0ZU0GXWI74uidbW/QR9lXUvd4i3DTymmazqTBhuNCjR2taiovu6tR&#10;8OLCUF1+TtnpcNyuD9/2Xga9Uup5HJbvIDwF/wj/tz+0grdsBn9n4hG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6hMy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0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2qcQA&#10;AADcAAAADwAAAGRycy9kb3ducmV2LnhtbESPQWvCQBSE74L/YXlCL0U3FqkhdRURRa9VUXt7zb4m&#10;wezbkF3j+u+7hYLHYWa+YWaLYGrRUesqywrGowQEcW51xYWC42EzTEE4j6yxtkwKHuRgMe/3Zphp&#10;e+dP6va+EBHCLkMFpfdNJqXLSzLoRrYhjt6PbQ36KNtC6hbvEW5q+ZYk79JgxXGhxIZWJeXX/c0o&#10;eHWhK67fl/RyOm/Xpy/7yINeKfUyCMsPEJ6Cf4b/2zutYJJO4e9MP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mtqn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0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ki28EA&#10;AADcAAAADwAAAGRycy9kb3ducmV2LnhtbERPy4rCMBTdD/gP4QqzGTR1GKRUo4goznZUfOyuzbUt&#10;NjeliTX+/WQhuDyc93QeTC06al1lWcFomIAgzq2uuFCw360HKQjnkTXWlknBkxzMZ72PKWbaPviP&#10;uq0vRAxhl6GC0vsmk9LlJRl0Q9sQR+5qW4M+wraQusVHDDe1/E6SsTRYcWwosaFlSfltezcKvlzo&#10;itvllJ4Ox83qcLbPPOilUp/9sJiA8BT8W/xy/2oFP2lcG8/E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5Itv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0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HQMQA&#10;AADcAAAADwAAAGRycy9kb3ducmV2LnhtbESPQWvCQBSE74L/YXlCL0U3FikxdRURRa9VUXt7zb4m&#10;wezbkF3j+u+7hYLHYWa+YWaLYGrRUesqywrGowQEcW51xYWC42EzTEE4j6yxtkwKHuRgMe/3Zphp&#10;e+dP6va+EBHCLkMFpfdNJqXLSzLoRrYhjt6PbQ36KNtC6hbvEW5q+ZYk79JgxXGhxIZWJeXX/c0o&#10;eHWhK67fl/RyOm/Xpy/7yINeKfUyCMsPEJ6Cf4b/2zutYJJO4e9MP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1h0D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0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4AMIA&#10;AADcAAAADwAAAGRycy9kb3ducmV2LnhtbERPz2vCMBS+C/sfwhO8jJluyKidUYZsbNdVqe721jzb&#10;YvNSmljT/94cBh4/vt+rTTCtGKh3jWUFz/MEBHFpdcOVgv3u8ykF4TyyxtYyKRjJwWb9MFlhpu2V&#10;f2jIfSViCLsMFdTed5mUrqzJoJvbjjhyJ9sb9BH2ldQ9XmO4aeVLkrxKgw3Hhho72tZUnvOLUfDo&#10;wlCd/47psTh8fRS/diyD3io1m4b3NxCegr+L/93fWsFiGefH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rgA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0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dm8UA&#10;AADcAAAADwAAAGRycy9kb3ducmV2LnhtbESPQWvCQBSE74X+h+UVehHdpEhJU9dQRNFrVazeXrOv&#10;STD7NmTXuP77bkHocZiZb5hZEUwrBupdY1lBOklAEJdWN1wp2O9W4wyE88gaW8uk4EYOivnjwwxz&#10;ba/8ScPWVyJC2OWooPa+y6V0ZU0G3cR2xNH7sb1BH2VfSd3jNcJNK1+S5FUabDgu1NjRoqbyvL0Y&#10;BSMXhur8fcyOh6/18nCytzLohVLPT+HjHYSn4P/D9/ZGK5i+pf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2h2b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0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17" o:spid="_x0000_s10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Qmd8UA&#10;AADcAAAADwAAAGRycy9kb3ducmV2LnhtbESPT2sCMRTE70K/Q3iFXkSztiK6NUoRpV614p/b6+Z1&#10;d3HzsmziGr+9EQoeh5n5DTOdB1OJlhpXWlYw6CcgiDOrS84V7H5WvTEI55E1VpZJwY0czGcvnSmm&#10;2l55Q+3W5yJC2KWooPC+TqV0WUEGXd/WxNH7s41BH2WTS93gNcJNJd+TZCQNlhwXCqxpUVB23l6M&#10;gq4LbX7+PY6P+8P3cn+ytyzohVJvr+HrE4Sn4J/h//ZaKxhOPuB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CZ3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0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+A8UA&#10;AADcAAAADwAAAGRycy9kb3ducmV2LnhtbESPT4vCMBTE74LfITxhL6Lpiixu1ygiK3r1D67e3jbP&#10;tti8lCZb47c3C4LHYWZ+w0znwVSipcaVlhW8DxMQxJnVJecKDvvVYALCeWSNlWVScCcH81m3M8VU&#10;2xtvqd35XEQIuxQVFN7XqZQuK8igG9qaOHoX2xj0UTa51A3eItxUcpQkH9JgyXGhwJqWBWXX3Z9R&#10;0Hehza+/p8np+LP+Pp7tPQt6qdRbLyy+QHgK/hV+tjdawfhzDP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rb4D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0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EbmMUA&#10;AADcAAAADwAAAGRycy9kb3ducmV2LnhtbESPT2sCMRTE70K/Q3iFXkSzliq6NUoRpV614p/b6+Z1&#10;d3HzsmziGr+9EQoeh5n5DTOdB1OJlhpXWlYw6CcgiDOrS84V7H5WvTEI55E1VpZJwY0czGcvnSmm&#10;2l55Q+3W5yJC2KWooPC+TqV0WUEGXd/WxNH7s41BH2WTS93gNcJNJd+TZCQNlhwXCqxpUVB23l6M&#10;gq4LbX7+PY6P+8P3cn+ytyzohVJvr+HrE4Sn4J/h//ZaK/iYDOF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4RuY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0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F78QA&#10;AADcAAAADwAAAGRycy9kb3ducmV2LnhtbESPQWsCMRSE74L/ITyhF9GsImK3RhFR9FpbrN5eN8/d&#10;xc3LsknX+O9NQfA4zMw3zHwZTCVaalxpWcFomIAgzqwuOVfw/bUdzEA4j6yxskwK7uRgueh25phq&#10;e+NPag8+FxHCLkUFhfd1KqXLCjLohrYmjt7FNgZ9lE0udYO3CDeVHCfJVBosOS4UWNO6oOx6+DMK&#10;+i60+fX3NDsdf3ab49nes6DXSr31wuoDhKfgX+Fne68VTN6n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zhe/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0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gdMUA&#10;AADcAAAADwAAAGRycy9kb3ducmV2LnhtbESPW2sCMRSE34X+h3AKfRHNWoqXrVGKKPVVK17eTjen&#10;u4ubk2UT1/jvjVDwcZiZb5jpPJhKtNS40rKCQT8BQZxZXXKuYPez6o1BOI+ssbJMCm7kYD576Uwx&#10;1fbKG2q3PhcRwi5FBYX3dSqlywoy6Pq2Jo7en20M+iibXOoGrxFuKvmeJENpsOS4UGBNi4Ky8/Zi&#10;FHRdaPPz73F83B++l/uTvWVBL5R6ew1fnyA8Bf8M/7fXWsHHZAS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fyB0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0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0BsIA&#10;AADcAAAADwAAAGRycy9kb3ducmV2LnhtbERPz2vCMBS+C/sfwhO8jJluyKidUYZsbNdVqe721jzb&#10;YvNSmljT/94cBh4/vt+rTTCtGKh3jWUFz/MEBHFpdcOVgv3u8ykF4TyyxtYyKRjJwWb9MFlhpu2V&#10;f2jIfSViCLsMFdTed5mUrqzJoJvbjjhyJ9sb9BH2ldQ9XmO4aeVLkrxKgw3Hhho72tZUnvOLUfDo&#10;wlCd/47psTh8fRS/diyD3io1m4b3NxCegr+L/93fWsFiGdfG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4LQG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0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wRncUA&#10;AADcAAAADwAAAGRycy9kb3ducmV2LnhtbESPT2vCQBTE70K/w/IKvYjZWErR1FVEWtqrf9B4e2Zf&#10;k2D2bchu4/rt3YLgcZiZ3zCzRTCN6KlztWUF4yQFQVxYXXOpYLf9Gk1AOI+ssbFMCq7kYDF/Gsww&#10;0/bCa+o3vhQRwi5DBZX3bSalKyoy6BLbEkfv13YGfZRdKXWHlwg3jXxN03dpsOa4UGFLq4qK8+bP&#10;KBi60JfnUz7J94fvz/3RXougV0q9PIflBwhPwT/C9/aPVvA2ncL/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rBGd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0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0iGsEA&#10;AADcAAAADwAAAGRycy9kb3ducmV2LnhtbERPy4rCMBTdD/gP4QpuBk0VHEo1iojibMcRH7trc22L&#10;zU1pYo1/bxYDszyc93wZTC06al1lWcF4lIAgzq2uuFBw+N0OUxDOI2usLZOCFzlYLnofc8y0ffIP&#10;dXtfiBjCLkMFpfdNJqXLSzLoRrYhjtzNtgZ9hG0hdYvPGG5qOUmSL2mw4thQYkPrkvL7/mEUfLrQ&#10;FffrOT0fT7vN8WJfedBrpQb9sJqB8BT8v/jP/a0VTJM4P56JR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9IhrBAAAA3AAAAA8AAAAAAAAAAAAAAAAAmAIAAGRycy9kb3du&#10;cmV2LnhtbFBLBQYAAAAABAAEAPUAAACGAwAAAAA=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0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GHgcUA&#10;AADcAAAADwAAAGRycy9kb3ducmV2LnhtbESPQWvCQBSE7wX/w/KEXkqzsdAiMasUUey1qai9PbOv&#10;STD7NmTXuPn33ULB4zAz3zD5KphWDNS7xrKCWZKCIC6tbrhSsP/aPs9BOI+ssbVMCkZysFpOHnLM&#10;tL3xJw2Fr0SEsMtQQe19l0npypoMusR2xNH7sb1BH2VfSd3jLcJNK1/S9E0abDgu1NjRuqbyUlyN&#10;gicXhupyPs1Ph+Nuc/i2Yxn0WqnHaXhfgPAU/D383/7QCl7TG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YeB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0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MZ9sMA&#10;AADcAAAADwAAAGRycy9kb3ducmV2LnhtbESPQYvCMBSE78L+h/AW9iKarqBINYrIynpVF1dvz+bZ&#10;FpuX0sQa/70RBI/DzHzDTOfBVKKlxpWWFXz3ExDEmdUl5wr+dqveGITzyBory6TgTg7ms4/OFFNt&#10;b7yhdutzESHsUlRQeF+nUrqsIIOub2vi6J1tY9BH2eRSN3iLcFPJQZKMpMGS40KBNS0Lyi7bq1HQ&#10;daHNL6fD+LD///3ZH+09C3qp1NdnWExAeAr+HX6111rBMBn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MZ9sMAAADc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0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H1YcUA&#10;AADcAAAADwAAAGRycy9kb3ducmV2LnhtbESPQWvCQBSE74L/YXlCL1I3trRKdJUaqXqtUezxNftM&#10;QrNvQ3Y18d+7hYLHYWa+YebLzlTiSo0rLSsYjyIQxJnVJecKDunn8xSE88gaK8uk4EYOlot+b46x&#10;ti1/0XXvcxEg7GJUUHhfx1K6rCCDbmRr4uCdbWPQB9nkUjfYBrip5EsUvUuDJYeFAmtKCsp+9xej&#10;4DhMJ+1qq+v1MPk5bbp8l06Sb6WeBt3HDISnzj/C/+2dVvAWvcLfmXA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fVhxQAAANwAAAAPAAAAAAAAAAAAAAAAAJgCAABkcnMv&#10;ZG93bnJldi54bWxQSwUGAAAAAAQABAD1AAAAigMAAAAA&#10;" path="m364,l,451e" fillcolor="window" strokecolor="#ffc000" strokeweight=".25pt">
                <v:path arrowok="t" o:connecttype="custom" o:connectlocs="364,0;0,451" o:connectangles="0,0"/>
              </v:shape>
              <v:group id="Group 28" o:spid="_x0000_s10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<v:shape id="Freeform 29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BgsUA&#10;AADcAAAADwAAAGRycy9kb3ducmV2LnhtbESPQWvCQBSE70L/w/IKXqRuWohIdJUilXptLGl6e2Zf&#10;k2D2bciucf333ULB4zAz3zDrbTCdGGlwrWUFz/MEBHFldcu1gs/j/mkJwnlkjZ1lUnAjB9vNw2SN&#10;mbZX/qAx97WIEHYZKmi87zMpXdWQQTe3PXH0fuxg0Ec51FIPeI1w08mXJFlIgy3HhQZ72jVUnfOL&#10;UTBzYazPp3JZFl/vb8W3vVVB75SaPobXFQhPwd/D/+2DVpAmKfydi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oGC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0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gf9cMA&#10;AADcAAAADwAAAGRycy9kb3ducmV2LnhtbESPQYvCMBSE7wv+h/CEvSyarqBINYrIintVF1dvz+bZ&#10;FpuX0sQa/70RBI/DzHzDTOfBVKKlxpWWFXz3ExDEmdUl5wr+dqveGITzyBory6TgTg7ms87HFFNt&#10;b7yhdutzESHsUlRQeF+nUrqsIIOub2vi6J1tY9BH2eRSN3iLcFPJQZKMpMGS40KBNS0Lyi7bq1Hw&#10;5UKbX06H8WH/v/7ZH+09C3qp1Gc3LCYgPAX/Dr/av1rBMBnB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gf9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0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S6bsUA&#10;AADcAAAADwAAAGRycy9kb3ducmV2LnhtbESPT2vCQBTE70K/w/IKXqRuKrRK6hpKaLFX/2D19sy+&#10;JsHs25Bd4/rt3YLgcZiZ3zDzLJhG9NS52rKC13ECgriwuuZSwXbz/TID4TyyxsYyKbiSg2zxNJhj&#10;qu2FV9SvfSkihF2KCirv21RKV1Rk0I1tSxy9P9sZ9FF2pdQdXiLcNHKSJO/SYM1xocKW8oqK0/ps&#10;FIxc6MvTcT/b736XX7uDvRZB50oNn8PnBwhPwT/C9/aPVvCWTOH/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lLpu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0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uHMEA&#10;AADcAAAADwAAAGRycy9kb3ducmV2LnhtbERPy4rCMBTdD/gP4QpuBk0VHEo1iojibMcRH7trc22L&#10;zU1pYo1/bxYDszyc93wZTC06al1lWcF4lIAgzq2uuFBw+N0OUxDOI2usLZOCFzlYLnofc8y0ffIP&#10;dXtfiBjCLkMFpfdNJqXLSzLoRrYhjtzNtgZ9hG0hdYvPGG5qOUmSL2mw4thQYkPrkvL7/mEUfLrQ&#10;FffrOT0fT7vN8WJfedBrpQb9sJqB8BT8v/jP/a0VTJO4Np6JR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LLhz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0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eLh8QA&#10;AADcAAAADwAAAGRycy9kb3ducmV2LnhtbESPQWvCQBSE7wX/w/KEXopuLCgxuoqIUq/VYvX2zD6T&#10;YPZtyG7j+u+7QqHHYWa+YebLYGrRUesqywpGwwQEcW51xYWCr8N2kIJwHlljbZkUPMjBctF7mWOm&#10;7Z0/qdv7QkQIuwwVlN43mZQuL8mgG9qGOHpX2xr0UbaF1C3eI9zU8j1JJtJgxXGhxIbWJeW3/Y9R&#10;8OZCV9wup/R0/P7YHM/2kQe9Vuq1H1YzEJ6C/w//tXdawTiZwvNMP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Hi4f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S0x8AA&#10;AADcAAAADwAAAGRycy9kb3ducmV2LnhtbERPy4rCMBTdD/gP4QpuBk0VZpBqFBFFtzriY3dtrm2x&#10;uSlNrPHvJwvB5eG8p/NgKtFS40rLCoaDBARxZnXJuYLD37o/BuE8ssbKMil4kYP5rPM1xVTbJ++o&#10;3ftcxBB2KSoovK9TKV1WkEE3sDVx5G62MegjbHKpG3zGcFPJUZL8SoMlx4YCa1oWlN33D6Pg24U2&#10;v1/P4/PxtFkdL/aVBb1UqtcNiwkIT8F/xG/3Viv4Gcb58Uw8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KS0x8AAAADc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0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4FA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q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t4FA8QAAADcAAAA&#10;DwAAAAAAAAAAAAAAAACqAgAAZHJzL2Rvd25yZXYueG1sUEsFBgAAAAAEAAQA+gAAAJsDAAAAAA==&#10;">
                <v:shape id="Freeform 36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qPK8UA&#10;AADcAAAADwAAAGRycy9kb3ducmV2LnhtbESPzWrDMBCE74W8g9hCLiWRbWgxTpRQQkp6rVvyc9ta&#10;W9vEWhlLdZS3rwKBHoeZ+YZZroPpxEiDay0rSOcJCOLK6pZrBV+fb7MchPPIGjvLpOBKDtarycMS&#10;C20v/EFj6WsRIewKVNB43xdSuqohg25ue+Lo/djBoI9yqKUe8BLhppNZkrxIgy3HhQZ72jRUnctf&#10;o+DJhbE+fx/z4/6w2+5P9loFvVFq+hheFyA8Bf8fvrfftYLnNIP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Oo8r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0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qsMUA&#10;AADcAAAADwAAAGRycy9kb3ducmV2LnhtbESPQWvCQBSE74X+h+UVepFmY6VFYlYpoui1Kqm9PbOv&#10;STD7NmTXuP77bkHocZiZb5h8EUwrBupdY1nBOElBEJdWN1wpOOzXL1MQziNrbC2Tghs5WMwfH3LM&#10;tL3yJw07X4kIYZehgtr7LpPSlTUZdIntiKP3Y3uDPsq+krrHa4SbVr6m6bs02HBcqLGjZU3leXcx&#10;CkYuDNX5dJwei6/Nqvi2tzLopVLPT+FjBsJT8P/he3urFbyNJ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diqw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+yxMUA&#10;AADcAAAADwAAAGRycy9kb3ducmV2LnhtbESPQWvCQBSE74X+h+UVepFmY7FFYlYpoui1Kqm9PbOv&#10;STD7NmTXuP77bkHocZiZb5h8EUwrBupdY1nBOElBEJdWN1wpOOzXL1MQziNrbC2Tghs5WMwfH3LM&#10;tL3yJw07X4kIYZehgtr7LpPSlTUZdIntiKP3Y3uDPsq+krrHa4SbVr6m6bs02HBcqLGjZU3leXcx&#10;CkYuDNX5dJwei6/Nqvi2tzLopVLPT+FjBsJT8P/he3urFbyNJ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7LE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0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MXX8UA&#10;AADcAAAADwAAAGRycy9kb3ducmV2LnhtbESPQWsCMRSE74X+h/AKXkrNbkGR1ShFKvWqFqu31+R1&#10;d3Hzsmzibvz3plDocZiZb5jFKtpG9NT52rGCfJyBINbO1Fwq+DxsXmYgfEA22DgmBTfysFo+Piyw&#10;MG7gHfX7UIoEYV+ggiqEtpDS64os+rFriZP34zqLIcmulKbDIcFtI1+zbCot1pwWKmxpXZG+7K9W&#10;wbOPfXn5Ps1Ox6+P9+PZ3XQ0a6VGT/FtDiJQDP/hv/bWKJjkE/g9k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0xdf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0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GJKMQA&#10;AADcAAAADwAAAGRycy9kb3ducmV2LnhtbESPT4vCMBTE7wt+h/CEvSyaKihSjSLi4l7VxT+3Z/Ns&#10;i81LabI1fnsjCHscZuY3zGwRTCVaalxpWcGgn4AgzqwuOVfwu//uTUA4j6yxskwKHuRgMe98zDDV&#10;9s5banc+FxHCLkUFhfd1KqXLCjLo+rYmjt7VNgZ9lE0udYP3CDeVHCbJWBosOS4UWNOqoOy2+zMK&#10;vlxo89vlNDkdjpv14WwfWdArpT67YTkF4Sn4//C7/aMVjAZj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BiSj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0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0ss8UA&#10;AADcAAAADwAAAGRycy9kb3ducmV2LnhtbESPQWvCQBSE74X+h+UVepFmY8FWYlYpoui1Kqm9PbOv&#10;STD7NmTXuP77bkHocZiZb5h8EUwrBupdY1nBOElBEJdWN1wpOOzXL1MQziNrbC2Tghs5WMwfH3LM&#10;tL3yJw07X4kIYZehgtr7LpPSlTUZdIntiKP3Y3uDPsq+krrHa4SbVr6m6Zs02HBcqLGjZU3leXcx&#10;CkYuDNX5dJwei6/Nqvi2tzLopVLPT+FjBsJT8P/he3urFUzG7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TSyz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438" o:spid="_x0000_s1084" style="position:absolute;left:0;text-align:left;margin-left:-45.4pt;margin-top:468.55pt;width:543pt;height:40.75pt;z-index:-251637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">
            <v:shape id="Freeform 3" o:spid="_x0000_s10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3AdscA&#10;AADcAAAADwAAAGRycy9kb3ducmV2LnhtbESPT2vCQBTE74LfYXlCb7oxlVKjq5RKSw9W8E8Qb8/s&#10;Mwlm34bdrabfvlso9DjMzG+Y+bIzjbiR87VlBeNRAoK4sLrmUsFh/zZ8BuEDssbGMin4Jg/LRb83&#10;x0zbO2/ptguliBD2GSqoQmgzKX1RkUE/si1x9C7WGQxRulJqh/cIN41Mk+RJGqw5LlTY0mtFxXX3&#10;ZRQcP413+TY36fk9X61X49MmrU9KPQy6lxmIQF34D/+1P7SCyeMUfs/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/NwHbHAAAA3AAAAA8AAAAAAAAAAAAAAAAAmAIAAGRy&#10;cy9kb3ducmV2LnhtbFBLBQYAAAAABAAEAPUAAACMAwAAAAA=&#10;" path="m142,l,197e" fillcolor="window" strokecolor="#ffc000" strokeweight=".25pt">
              <v:path arrowok="t" o:connecttype="custom" o:connectlocs="142,0;0,197" o:connectangles="0,0"/>
            </v:shape>
            <v:group id="Group 4" o:spid="_x0000_s10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<v:group id="Group 5" o:spid="_x0000_s10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4wlg8QAAADcAAAADwAAAGRycy9kb3ducmV2LnhtbESPQYvCMBSE78L+h/AW&#10;vGnaVRepRhHZFQ8iqAvi7dE822LzUppsW/+9EQSPw8x8w8yXnSlFQ7UrLCuIhxEI4tTqgjMFf6ff&#10;wRSE88gaS8uk4E4OlouP3hwTbVs+UHP0mQgQdgkqyL2vEildmpNBN7QVcfCutjbog6wzqWtsA9yU&#10;8iuKvqXBgsNCjhWtc0pvx3+jYNNiuxrFP83udl3fL6fJ/ryLSan+Z7eagfDU+Xf41d5qBe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4wlg8QAAADcAAAA&#10;DwAAAAAAAAAAAAAAAACqAgAAZHJzL2Rvd25yZXYueG1sUEsFBgAAAAAEAAQA+gAAAJsDAAAAAA==&#10;">
                <v:rect id="Rectangle 6" o:spid="_x0000_s10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ztl8QA&#10;AADcAAAADwAAAGRycy9kb3ducmV2LnhtbESPQWvCQBSE7wX/w/KEXopuDFJCdBWRhhYKUq3eH9ln&#10;Es2+Dbtbjf/eFYQeh5n5hpkve9OKCznfWFYwGScgiEurG64U7H+LUQbCB2SNrWVScCMPy8XgZY65&#10;tlfe0mUXKhEh7HNUUIfQ5VL6siaDfmw74ugdrTMYonSV1A6vEW5amSbJuzTYcFyosaN1TeV592cU&#10;/KQf+lwcnC9vp8n2c1Nk38mbV+p12K9mIAL14T/8bH9pBdNpCo8z8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87ZfEAAAA3AAAAA8AAAAAAAAAAAAAAAAAmAIAAGRycy9k&#10;b3ducmV2LnhtbFBLBQYAAAAABAAEAPUAAACJAwAAAAA=&#10;" fillcolor="window" strokecolor="#ffc000" strokeweight=".25pt">
                  <v:path arrowok="t"/>
                </v:rect>
                <v:rect id="Rectangle 7" o:spid="_x0000_s10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BIDMUA&#10;AADcAAAADwAAAGRycy9kb3ducmV2LnhtbESPQWvCQBSE7wX/w/KEXoputFIkukopDRYKYqzeH9nX&#10;JDX7NuyuJvn3XaHQ4zAz3zDrbW8acSPna8sKZtMEBHFhdc2lgtNXNlmC8AFZY2OZFAzkYbsZPawx&#10;1bbjnG7HUIoIYZ+igiqENpXSFxUZ9FPbEkfv2zqDIUpXSu2wi3DTyHmSvEiDNceFClt6q6i4HK9G&#10;wWH+ri/Z2fli+Jnlu322/EyevFKP4/51BSJQH/7Df+0PrWCxeIb7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EgMxQAAANwAAAAPAAAAAAAAAAAAAAAAAJgCAABkcnMv&#10;ZG93bnJldi54bWxQSwUGAAAAAAQABAD1AAAAigMAAAAA&#10;" fillcolor="window" strokecolor="#ffc000" strokeweight=".25pt">
                  <v:path arrowok="t"/>
                </v:rect>
                <v:rect id="Rectangle 8" o:spid="_x0000_s10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QeMUA&#10;AADcAAAADwAAAGRycy9kb3ducmV2LnhtbESPQWvCQBSE74X+h+UJvRTdKKFIzEakGFoolGr1/sg+&#10;k2j2bdhdNf77riD0OMzMN0y+HEwnLuR8a1nBdJKAIK6sbrlWsPstx3MQPiBr7CyTght5WBbPTzlm&#10;2l55Q5dtqEWEsM9QQRNCn0npq4YM+ontiaN3sM5giNLVUju8Rrjp5CxJ3qTBluNCgz29N1Sdtmej&#10;4Ge21qdy73x1O043H9/l/Ct59Uq9jIbVAkSgIfyHH+1PrSBNU7if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GdB4xQAAANwAAAAPAAAAAAAAAAAAAAAAAJgCAABkcnMv&#10;ZG93bnJldi54bWxQSwUGAAAAAAQABAD1AAAAigMAAAAA&#10;" fillcolor="window" strokecolor="#ffc000" strokeweight=".25pt">
                  <v:path arrowok="t"/>
                </v:rect>
              </v:group>
              <v:group id="Group 9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<v:shape id="Freeform 10" o:spid="_x0000_s10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pqMQA&#10;AADcAAAADwAAAGRycy9kb3ducmV2LnhtbESPT4vCMBTE7wt+h/AEL4umiohUo4go7nV18c/t2Tzb&#10;YvNSmljjt98sCHscZuY3zHwZTCVaalxpWcFwkIAgzqwuOVfwc9j2pyCcR9ZYWSYFL3KwXHQ+5phq&#10;++Rvavc+FxHCLkUFhfd1KqXLCjLoBrYmjt7NNgZ9lE0udYPPCDeVHCXJRBosOS4UWNO6oOy+fxgF&#10;ny60+f16np6Pp93meLGvLOi1Ur1uWM1AeAr+P/xuf2kF4/EE/s7EI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Tqaj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0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MM8UA&#10;AADcAAAADwAAAGRycy9kb3ducmV2LnhtbESPT4vCMBTE74LfITxhL7KmK7Ir1SgiK3r1D657ezbP&#10;tti8lCZb47c3C4LHYWZ+w0znwVSipcaVlhV8DBIQxJnVJecKDvvV+xiE88gaK8uk4E4O5rNuZ4qp&#10;tjfeUrvzuYgQdikqKLyvUyldVpBBN7A1cfQutjHoo2xyqRu8Rbip5DBJPqXBkuNCgTUtC8quuz+j&#10;oO9Cm1/Pp/Hp+LP+Pv7aexb0Uqm3XlhMQHgK/hV+tjdawWj0Bf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Hwwz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0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YQcAA&#10;AADcAAAADwAAAGRycy9kb3ducmV2LnhtbERPTYvCMBC9L/gfwgheFk0VWaQaRUTRq+7i6m1sxrbY&#10;TEoTa/z35iB4fLzv2SKYSrTUuNKyguEgAUGcWV1yruDvd9OfgHAeWWNlmRQ8ycFi3vmaYartg/fU&#10;HnwuYgi7FBUU3teplC4ryKAb2Jo4clfbGPQRNrnUDT5iuKnkKEl+pMGSY0OBNa0Kym6Hu1Hw7UKb&#10;3y6nyen4v10fz/aZBb1SqtcNyykIT8F/xG/3TisYj+PaeCYeAT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YQcAAAADc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0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92sUA&#10;AADcAAAADwAAAGRycy9kb3ducmV2LnhtbESPT4vCMBTE74LfITxhL6Lpiixu1ygiK3r1D67e3jbP&#10;tti8lCZb47c3C4LHYWZ+w0znwVSipcaVlhW8DxMQxJnVJecKDvvVYALCeWSNlWVScCcH81m3M8VU&#10;2xtvqd35XEQIuxQVFN7XqZQuK8igG9qaOHoX2xj0UTa51A3eItxUcpQkH9JgyXGhwJqWBWXX3Z9R&#10;0Hehza+/p8np+LP+Pp7tPQt6qdRbLyy+QHgK/hV+tjdawXj8Cf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D3a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8CmsIA&#10;AADcAAAADwAAAGRycy9kb3ducmV2LnhtbERPz2vCMBS+C/sfwhO8jJluOCmdUYZsbNdVqe721jzb&#10;YvNSmljT/94cBh4/vt+rTTCtGKh3jWUFz/MEBHFpdcOVgv3u8ykF4TyyxtYyKRjJwWb9MFlhpu2V&#10;f2jIfSViCLsMFdTed5mUrqzJoJvbjjhyJ9sb9BH2ldQ9XmO4aeVLkiylwYZjQ40dbWsqz/nFKHh0&#10;YajOf8f0WBy+PopfO5ZBb5WaTcP7GwhPwd/F/+5vrWDxGufH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wKa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0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OnAcUA&#10;AADcAAAADwAAAGRycy9kb3ducmV2LnhtbESPQWvCQBSE74X+h+UVepFmY7FFYlYpoui1Kqm9PbOv&#10;STD7NmTXuP77bkHocZiZb5h8EUwrBupdY1nBOElBEJdWN1wpOOzXL1MQziNrbC2Tghs5WMwfH3LM&#10;tL3yJw07X4kIYZehgtr7LpPSlTUZdIntiKP3Y3uDPsq+krrHa4SbVr6m6bs02HBcqLGjZU3leXcx&#10;CkYuDNX5dJwei6/Nqvi2tzLopVLPT+FjBsJT8P/he3urFUzexv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Y6cB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0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17" o:spid="_x0000_s10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2c7cYA&#10;AADcAAAADwAAAGRycy9kb3ducmV2LnhtbESPT2vCQBTE7wW/w/IEL6VuqrVI6hpEWuy1Kv65vWaf&#10;SUj2bchu4/rtuwWhx2FmfsMssmAa0VPnKssKnscJCOLc6ooLBfvdx9MchPPIGhvLpOBGDrLl4GGB&#10;qbZX/qJ+6wsRIexSVFB636ZSurwkg25sW+LoXWxn0EfZFVJ3eI1w08hJkrxKgxXHhRJbWpeU19sf&#10;o+DRhb6ov0/z0+G4eT+c7S0Peq3UaBhWbyA8Bf8fvrc/tYKX2RT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2c7c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1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QEmcUA&#10;AADcAAAADwAAAGRycy9kb3ducmV2LnhtbESPT4vCMBTE74LfITxhL7KmK+4i1SgiK3r1D657ezbP&#10;tti8lCZb47c3C4LHYWZ+w0znwVSipcaVlhV8DBIQxJnVJecKDvvV+xiE88gaK8uk4E4O5rNuZ4qp&#10;tjfeUrvzuYgQdikqKLyvUyldVpBBN7A1cfQutjHoo2xyqRu8Rbip5DBJvqTBkuNCgTUtC8quuz+j&#10;oO9Cm1/Pp/Hp+LP+Pv7aexb0Uqm3XlhMQHgK/hV+tjdawehzBP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ASZ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1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hAsQA&#10;AADcAAAADwAAAGRycy9kb3ducmV2LnhtbESPQWsCMRSE74L/ITyhF6lZRYusRhFR9FpbrL09N8/d&#10;xc3LsknX+O9NQfA4zMw3zHwZTCVaalxpWcFwkIAgzqwuOVfw/bV9n4JwHlljZZkU3MnBctHtzDHV&#10;9saf1B58LiKEXYoKCu/rVEqXFWTQDWxNHL2LbQz6KJtc6gZvEW4qOUqSD2mw5LhQYE3rgrLr4c8o&#10;6LvQ5tfzaXo6/uw2x197z4JeK/XWC6sZCE/Bv8LP9l4rGE8m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YoQL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1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o/dcUA&#10;AADcAAAADwAAAGRycy9kb3ducmV2LnhtbESPT2vCQBTE70K/w/IKvYjZWFqR1FVEWtqrf9B4e2Zf&#10;k2D2bchu4/rt3YLgcZiZ3zCzRTCN6KlztWUF4yQFQVxYXXOpYLf9Gk1BOI+ssbFMCq7kYDF/Gsww&#10;0/bCa+o3vhQRwi5DBZX3bSalKyoy6BLbEkfv13YGfZRdKXWHlwg3jXxN04k0WHNcqLClVUXFefNn&#10;FAxd6MvzKZ/m+8P35/5or0XQK6VensPyA4Sn4B/he/tHK3h7n8D/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ij91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1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aa7sYA&#10;AADcAAAADwAAAGRycy9kb3ducmV2LnhtbESPT2vCQBTE7wW/w/IEL6VuKtZK6hpEWuy1Kv65vWaf&#10;SUj2bchu4/rtuwWhx2FmfsMssmAa0VPnKssKnscJCOLc6ooLBfvdx9MchPPIGhvLpOBGDrLl4GGB&#10;qbZX/qJ+6wsRIexSVFB636ZSurwkg25sW+LoXWxn0EfZFVJ3eI1w08hJksykwYrjQoktrUvK6+2P&#10;UfDoQl/U36f56XDcvB/O9pYHvVZqNAyrNxCegv8P39ufWsH05RX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aa7s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kOnMIA&#10;AADcAAAADwAAAGRycy9kb3ducmV2LnhtbERPz2vCMBS+C/sfwhO8jJluOCmdUYZsbNdVqe721jzb&#10;YvNSmljT/94cBh4/vt+rTTCtGKh3jWUFz/MEBHFpdcOVgv3u8ykF4TyyxtYyKRjJwWb9MFlhpu2V&#10;f2jIfSViCLsMFdTed5mUrqzJoJvbjjhyJ9sb9BH2ldQ9XmO4aeVLkiylwYZjQ40dbWsqz/nFKHh0&#10;YajOf8f0WBy+PopfO5ZBb5WaTcP7GwhPwd/F/+5vrWDxGtfG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Q6c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1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WrB8UA&#10;AADcAAAADwAAAGRycy9kb3ducmV2LnhtbESPT2sCMRTE70K/Q3iFXkSzliq6NUoRpV614p/b6+Z1&#10;d3HzsmziGr+9EQoeh5n5DTOdB1OJlhpXWlYw6CcgiDOrS84V7H5WvTEI55E1VpZJwY0czGcvnSmm&#10;2l55Q+3W5yJC2KWooPC+TqV0WUEGXd/WxNH7s41BH2WTS93gNcJNJd+TZCQNlhwXCqxpUVB23l6M&#10;gq4LbX7+PY6P+8P3cn+ytyzohVJvr+HrE4Sn4J/h//ZaK/gYTuB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asH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1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IJ8EA&#10;AADcAAAADwAAAGRycy9kb3ducmV2LnhtbERPTYvCMBC9C/6HMMJeRFNFpFSjiLi4V3Vx9TY2Y1ts&#10;JqXJ1vjvN4cFj4/3vVwHU4uOWldZVjAZJyCIc6srLhR8nz5HKQjnkTXWlknBixysV/3eEjNtn3yg&#10;7ugLEUPYZaig9L7JpHR5SQbd2DbEkbvb1qCPsC2kbvEZw00tp0kylwYrjg0lNrQtKX8cf42CoQtd&#10;8bhd0sv5Z787X+0rD3qr1McgbBYgPAX/Fv+7v7SC2TzOj2fi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DyCfBAAAA3AAAAA8AAAAAAAAAAAAAAAAAmAIAAGRycy9kb3du&#10;cmV2LnhtbFBLBQYAAAAABAAEAPUAAACGAwAAAAA=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1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9tvMQA&#10;AADcAAAADwAAAGRycy9kb3ducmV2LnhtbESPT4vCMBTE7wt+h/CEvSyaKiJSjSLi4l7VxT+3Z/Ns&#10;i81LabI1fnsjCHscZuY3zGwRTCVaalxpWcGgn4AgzqwuOVfwu//uTUA4j6yxskwKHuRgMe98zDDV&#10;9s5banc+FxHCLkUFhfd1KqXLCjLo+rYmjt7VNgZ9lE0udYP3CDeVHCbJWBosOS4UWNOqoOy2+zMK&#10;vlxo89vlNDkdjpv14WwfWdArpT67YTkF4Sn4//C7/aMVjMYD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PbbzEAAAA3AAAAA8AAAAAAAAAAAAAAAAAmAIAAGRycy9k&#10;b3ducmV2LnhtbFBLBQYAAAAABAAEAPUAAACJAwAAAAA=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1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3zy8UA&#10;AADcAAAADwAAAGRycy9kb3ducmV2LnhtbESPQWsCMRSE70L/Q3iFXqRmXURkNUqRSnvVitXb6+Z1&#10;d3HzsiTpbvz3TaHgcZiZb5jVJppW9OR8Y1nBdJKBIC6tbrhScPzYPS9A+ICssbVMCm7kYbN+GK2w&#10;0HbgPfWHUIkEYV+ggjqErpDSlzUZ9BPbESfv2zqDIUlXSe1wSHDTyjzL5tJgw2mhxo62NZXXw49R&#10;MPaxr65f58X59Pn2errYWxn1Vqmnx/iyBBEohnv4v/2uFczmO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3fPL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1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8fXMYA&#10;AADcAAAADwAAAGRycy9kb3ducmV2LnhtbESPQWvCQBSE7wX/w/IKXqRurEVLdBUb0Xpt0qLHZ/Y1&#10;CWbfhuxq0n/fFQo9DjPzDbNc96YWN2pdZVnBZByBIM6trrhQ8Jntnl5BOI+ssbZMCn7IwXo1eFhi&#10;rG3HH3RLfSEChF2MCkrvm1hKl5dk0I1tQxy8b9sa9EG2hdQtdgFuavkcRTNpsOKwUGJDSUn5Jb0a&#10;BV+jbN69vetmO0rOx31fHLJ5clJq+NhvFiA89f4//Nc+aAUvsyncz4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8fXMYAAADcAAAADwAAAAAAAAAAAAAAAACYAgAAZHJz&#10;L2Rvd25yZXYueG1sUEsFBgAAAAAEAAQA9QAAAIsDAAAAAA==&#10;" path="m364,l,451e" fillcolor="window" strokecolor="#ffc000" strokeweight=".25pt">
                <v:path arrowok="t" o:connecttype="custom" o:connectlocs="364,0;0,451" o:connectangles="0,0"/>
              </v:shape>
              <v:group id="Group 28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7ae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k7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Ttp7xgAAANwA&#10;AAAPAAAAAAAAAAAAAAAAAKoCAABkcnMvZG93bnJldi54bWxQSwUGAAAAAAQABAD6AAAAnQMAAAAA&#10;">
                <v:shape id="Freeform 29" o:spid="_x0000_s11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Rrv8UA&#10;AADcAAAADwAAAGRycy9kb3ducmV2LnhtbESPT2vCQBTE70K/w/IKvYjZWFqR1FVEWtqrf9B4e2Zf&#10;k2D2bchu4/rt3YLgcZiZ3zCzRTCN6KlztWUF4yQFQVxYXXOpYLf9Gk1BOI+ssbFMCq7kYDF/Gsww&#10;0/bCa+o3vhQRwi5DBZX3bSalKyoy6BLbEkfv13YGfZRdKXWHlwg3jXxN04k0WHNcqLClVUXFefNn&#10;FAxd6MvzKZ/m+8P35/5or0XQK6VensPyA4Sn4B/he/tHK3ibvMP/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Gu/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1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1yMUA&#10;AADcAAAADwAAAGRycy9kb3ducmV2LnhtbESPQWvCQBSE7wX/w/KEXkqzUUqQ1I2IKPZaK2pvr9ln&#10;Esy+Ddk1rv++Wyh4HGbmG2a+CKYVA/WusaxgkqQgiEurG64U7L82rzMQziNrbC2Tgjs5WBSjpznm&#10;2t74k4adr0SEsMtRQe19l0vpypoMusR2xNE7296gj7KvpO7xFuGmldM0zaTBhuNCjR2taiovu6tR&#10;8OLCUF1+TrPT4bhdH77tvQx6pdTzOCzfQXgK/hH+b39oBW9ZBn9n4hG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5vXI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1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pQU8QA&#10;AADcAAAADwAAAGRycy9kb3ducmV2LnhtbESPQWsCMRSE74L/ITyhF6lZRaysRhFR9FpbrL09N8/d&#10;xc3LsknX+O9NQfA4zMw3zHwZTCVaalxpWcFwkIAgzqwuOVfw/bV9n4JwHlljZZkU3MnBctHtzDHV&#10;9saf1B58LiKEXYoKCu/rVEqXFWTQDWxNHL2LbQz6KJtc6gZvEW4qOUqSiTRYclwosKZ1Qdn18GcU&#10;9F1o8+v5ND0df3ab46+9Z0GvlXrrhdUMhKfgX+Fne68VjCcf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qUFP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1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XEIcEA&#10;AADcAAAADwAAAGRycy9kb3ducmV2LnhtbERPTYvCMBC9C/6HMMJeRFNFpFSjiLi4V3Vx9TY2Y1ts&#10;JqXJ1vjvN4cFj4/3vVwHU4uOWldZVjAZJyCIc6srLhR8nz5HKQjnkTXWlknBixysV/3eEjNtn3yg&#10;7ugLEUPYZaig9L7JpHR5SQbd2DbEkbvb1qCPsC2kbvEZw00tp0kylwYrjg0lNrQtKX8cf42CoQtd&#10;8bhd0sv5Z787X+0rD3qr1McgbBYgPAX/Fv+7v7SC2TyujWfi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1xCH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1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lhusQA&#10;AADcAAAADwAAAGRycy9kb3ducmV2LnhtbESPQWsCMRSE74L/ITyhF9GsImK3RhFR9FpbrN5eN8/d&#10;xc3LsknX+O9NQfA4zMw3zHwZTCVaalxpWcFomIAgzqwuOVfw/bUdzEA4j6yxskwK7uRgueh25phq&#10;e+NPag8+FxHCLkUFhfd1KqXLCjLohrYmjt7FNgZ9lE0udYO3CDeVHCfJVBosOS4UWNO6oOx6+DMK&#10;+i60+fX3NDsdf3ab49nes6DXSr31wuoDhKfgX+Fne68VTKbv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5Ybr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pe+sIA&#10;AADcAAAADwAAAGRycy9kb3ducmV2LnhtbERPz2vCMBS+C/sfwhO8jJluyCydUYZsbNdVqe721jzb&#10;YvNSmljT/94cBh4/vt+rTTCtGKh3jWUFz/MEBHFpdcOVgv3u8ykF4TyyxtYyKRjJwWb9MFlhpu2V&#10;f2jIfSViCLsMFdTed5mUrqzJoJvbjjhyJ9sb9BH2ldQ9XmO4aeVLkrxKgw3Hhho72tZUnvOLUfDo&#10;wlCd/47psTh8fRS/diyD3io1m4b3NxCegr+L/93fWsFiGefH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l76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1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<v:shape id="Freeform 36" o:spid="_x0000_s11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RlFsUA&#10;AADcAAAADwAAAGRycy9kb3ducmV2LnhtbESPT4vCMBTE7wt+h/AEL6LpyqJSjSKy4l7XXfxzezbP&#10;tti8lCbW+O03grDHYWZ+w8yXwVSipcaVlhW8DxMQxJnVJecKfn82gykI55E1VpZJwYMcLBedtzmm&#10;2t75m9qdz0WEsEtRQeF9nUrpsoIMuqGtiaN3sY1BH2WTS93gPcJNJUdJMpYGS44LBda0Lii77m5G&#10;Qd+FNr+ej9Pj/rD93J/sIwt6rVSvG1YzEJ6C/w+/2l9awcdkBM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BGUW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1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AjcYA&#10;AADcAAAADwAAAGRycy9kb3ducmV2LnhtbESPT2vCQBTE7wW/w/IEL6VuqsVK6hpEWuy1Kv65vWaf&#10;SUj2bchu4/rtuwWhx2FmfsMssmAa0VPnKssKnscJCOLc6ooLBfvdx9MchPPIGhvLpOBGDrLl4GGB&#10;qbZX/qJ+6wsRIexSVFB636ZSurwkg25sW+LoXWxn0EfZFVJ3eI1w08hJksykwYrjQoktrUvK6+2P&#10;UfDoQl/U36f56XDcvB/O9pYHvVZqNAyrNxCegv8P39ufWsHL6xT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jAjc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1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FY+cUA&#10;AADcAAAADwAAAGRycy9kb3ducmV2LnhtbESPT4vCMBTE74LfITxhL7KmK7Ir1SgiK3r1D657ezbP&#10;tti8lCZb47c3C4LHYWZ+w0znwVSipcaVlhV8DBIQxJnVJecKDvvV+xiE88gaK8uk4E4O5rNuZ4qp&#10;tjfeUrvzuYgQdikqKLyvUyldVpBBN7A1cfQutjHoo2xyqRu8Rbip5DBJPqXBkuNCgTUtC8quuz+j&#10;oO9Cm1/Pp/Hp+LP+Pv7aexb0Uqm3XlhMQHgK/hV+tjdawehrBP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Vj5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1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39YsYA&#10;AADcAAAADwAAAGRycy9kb3ducmV2LnhtbESPT2vCQBTE7wW/w/IEL6VuKtZK6hpEWuy1Kv65vWaf&#10;SUj2bchu4/rtuwWhx2FmfsMssmAa0VPnKssKnscJCOLc6ooLBfvdx9MchPPIGhvLpOBGDrLl4GGB&#10;qbZX/qJ+6wsRIexSVFB636ZSurwkg25sW+LoXWxn0EfZFVJ3eI1w08hJksykwYrjQoktrUvK6+2P&#10;UfDoQl/U36f56XDcvB/O9pYHvVZqNAyrNxCegv8P39ufWsH09QX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39Ys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1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9jFcQA&#10;AADcAAAADwAAAGRycy9kb3ducmV2LnhtbESPQWsCMRSE74L/ITyhF6lZRaysRhFR9FpbrL09N8/d&#10;xc3LsknX+O9NQfA4zMw3zHwZTCVaalxpWcFwkIAgzqwuOVfw/bV9n4JwHlljZZkU3MnBctHtzDHV&#10;9saf1B58LiKEXYoKCu/rVEqXFWTQDWxNHL2LbQz6KJtc6gZvEW4qOUqSiTRYclwosKZ1Qdn18GcU&#10;9F1o8+v5ND0df3ab46+9Z0GvlXrrhdUMhKfgX+Fne68VjD8m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/YxX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PGjsUA&#10;AADcAAAADwAAAGRycy9kb3ducmV2LnhtbESPT2vCQBTE70K/w/IKvYjZWEqV1FVEWtqrf9B4e2Zf&#10;k2D2bchu4/rt3YLgcZiZ3zCzRTCN6KlztWUF4yQFQVxYXXOpYLf9Gk1BOI+ssbFMCq7kYDF/Gsww&#10;0/bCa+o3vhQRwi5DBZX3bSalKyoy6BLbEkfv13YGfZRdKXWHlwg3jXxN03dpsOa4UGFLq4qK8+bP&#10;KBi60JfnUz7N94fvz/3RXougV0q9PIflBwhPwT/C9/aPVvA2mcD/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c8aO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398" o:spid="_x0000_s1124" style="position:absolute;left:0;text-align:left;margin-left:-45.4pt;margin-top:422.8pt;width:543pt;height:40.75pt;z-index:-251638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">
            <v:shape id="Freeform 3" o:spid="_x0000_s11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FSKcYA&#10;AADcAAAADwAAAGRycy9kb3ducmV2LnhtbESPT2vCQBTE7wW/w/IEb3VjhFKjq4jS0kNb8E8Qb8/s&#10;Mwlm34bdrabfvlsQPA4z8xtmtuhMI67kfG1ZwWiYgCAurK65VLDfvT2/gvABWWNjmRT8kofFvPc0&#10;w0zbG2/oug2liBD2GSqoQmgzKX1RkUE/tC1x9M7WGQxRulJqh7cIN41Mk+RFGqw5LlTY0qqi4rL9&#10;MQoOX8a7fJOb9PSerz/Xo+N3Wh+VGvS75RREoC48wvf2h1Ywnkzg/0w8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FSKcYAAADcAAAADwAAAAAAAAAAAAAAAACYAgAAZHJz&#10;L2Rvd25yZXYueG1sUEsFBgAAAAAEAAQA9QAAAIsDAAAAAA==&#10;" path="m142,l,197e" fillcolor="window" strokecolor="#ffc000" strokeweight=".25pt">
              <v:path arrowok="t" o:connecttype="custom" o:connectlocs="142,0;0,197" o:connectangles="0,0"/>
            </v:shape>
            <v:group id="Group 4" o:spid="_x0000_s11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<v:group id="Group 5" o:spid="_x0000_s11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<v:rect id="Rectangle 6" o:spid="_x0000_s11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ZUV8UA&#10;AADcAAAADwAAAGRycy9kb3ducmV2LnhtbESP3WoCMRSE7wu+QziCN6UmLqXI1igiLgqFUn96f9ic&#10;7q5uTpYk6vr2TaHg5TAz3zCzRW9bcSUfGscaJmMFgrh0puFKw/FQvExBhIhssHVMGu4UYDEfPM0w&#10;N+7GO7ruYyUShEOOGuoYu1zKUNZkMYxdR5y8H+ctxiR9JY3HW4LbVmZKvUmLDaeFGjta1VSe9xer&#10;4Stbm3Px7UN5P012m89i+qGeg9ajYb98BxGpj4/wf3trNLyqDP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1lRXxQAAANwAAAAPAAAAAAAAAAAAAAAAAJgCAABkcnMv&#10;ZG93bnJldi54bWxQSwUGAAAAAAQABAD1AAAAigMAAAAA&#10;" fillcolor="window" strokecolor="#ffc000" strokeweight=".25pt">
                  <v:path arrowok="t"/>
                </v:rect>
                <v:rect id="Rectangle 7" o:spid="_x0000_s11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rxzMUA&#10;AADcAAAADwAAAGRycy9kb3ducmV2LnhtbESP3WoCMRSE7wu+QzhCb4omaimyGkXEpYVCqX/3h81x&#10;d3VzsiSprm9vCoVeDjPzDTNfdrYRV/KhdqxhNFQgiAtnai41HPb5YAoiRGSDjWPScKcAy0XvaY6Z&#10;cTfe0nUXS5EgHDLUUMXYZlKGoiKLYeha4uSdnLcYk/SlNB5vCW4bOVbqTVqsOS1U2NK6ouKy+7Ea&#10;vscbc8mPPhT382j7/pVPP9VL0Pq5361mICJ18T/81/4wGl7VBH7Pp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vHMxQAAANwAAAAPAAAAAAAAAAAAAAAAAJgCAABkcnMv&#10;ZG93bnJldi54bWxQSwUGAAAAAAQABAD1AAAAigMAAAAA&#10;" fillcolor="window" strokecolor="#ffc000" strokeweight=".25pt">
                  <v:path arrowok="t"/>
                </v:rect>
                <v:rect id="Rectangle 8" o:spid="_x0000_s11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puMQA&#10;AADcAAAADwAAAGRycy9kb3ducmV2LnhtbESPQWsCMRSE70L/Q3hCL1ITRURWo0hxaaEgauv9sXnd&#10;3bp5WZKo6783gtDjMDPfMItVZxtxIR9qxxpGQwWCuHCm5lLDz3f+NgMRIrLBxjFpuFGA1fKlt8DM&#10;uCvv6XKIpUgQDhlqqGJsMylDUZHFMHQtcfJ+nbcYk/SlNB6vCW4bOVZqKi3WnBYqbOm9ouJ0OFsN&#10;u/HGnPKjD8Xtb7T/2OazLzUIWr/2u/UcRKQu/oef7U+jYaIm8DiTj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zabjEAAAA3AAAAA8AAAAAAAAAAAAAAAAAmAIAAGRycy9k&#10;b3ducmV2LnhtbFBLBQYAAAAABAAEAPUAAACJAwAAAAA=&#10;" fillcolor="window" strokecolor="#ffc000" strokeweight=".25pt">
                  <v:path arrowok="t"/>
                </v:rect>
              </v:group>
              <v:group id="Group 9" o:spid="_x0000_s11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10" o:spid="_x0000_s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kQaMMA&#10;AADcAAAADwAAAGRycy9kb3ducmV2LnhtbESPQYvCMBSE7wv+h/CEvSyarohINYrIintVF1dvz+bZ&#10;FpuX0sQa/70RBI/DzHzDTOfBVKKlxpWWFXz3ExDEmdUl5wr+dqveGITzyBory6TgTg7ms87HFFNt&#10;b7yhdutzESHsUlRQeF+nUrqsIIOub2vi6J1tY9BH2eRSN3iLcFPJQZKMpMGS40KBNS0Lyi7bq1Hw&#10;5UKbX06H8WH/v/7ZH+09C3qp1Gc3LCYgPAX/Dr/av1rBMBnB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kQaM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188UA&#10;AADcAAAADwAAAGRycy9kb3ducmV2LnhtbESPT2vCQBTE70K/w/IKXqRuKqVK6hpKaLFX/2D19sy+&#10;JsHs25Bd4/rt3YLgcZiZ3zDzLJhG9NS52rKC13ECgriwuuZSwXbz/TID4TyyxsYyKbiSg2zxNJhj&#10;qu2FV9SvfSkihF2KCirv21RKV1Rk0I1tSxy9P9sZ9FF2pdQdXiLcNHKSJO/SYM1xocKW8oqK0/ps&#10;FIxc6MvTcT/b736XX7uDvRZB50oNn8PnBwhPwT/C9/aPVvCWTOH/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bXz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ohgcEA&#10;AADcAAAADwAAAGRycy9kb3ducmV2LnhtbERPy4rCMBTdD/gP4QpuBk0VGUo1iojibMcRH7trc22L&#10;zU1pYo1/bxYDszyc93wZTC06al1lWcF4lIAgzq2uuFBw+N0OUxDOI2usLZOCFzlYLnofc8y0ffIP&#10;dXtfiBjCLkMFpfdNJqXLSzLoRrYhjtzNtgZ9hG0hdYvPGG5qOUmSL2mw4thQYkPrkvL7/mEUfLrQ&#10;FffrOT0fT7vN8WJfedBrpQb9sJqB8BT8v/jP/a0VTJO4Np6JR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qIYH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EGsQA&#10;AADcAAAADwAAAGRycy9kb3ducmV2LnhtbESPQWvCQBSE7wX/w/KEXopuLCIxuoqIUq/VYvX2zD6T&#10;YPZtyG7j+u+7QqHHYWa+YebLYGrRUesqywpGwwQEcW51xYWCr8N2kIJwHlljbZkUPMjBctF7mWOm&#10;7Z0/qdv7QkQIuwwVlN43mZQuL8mgG9qGOHpX2xr0UbaF1C3eI9zU8j1JJtJgxXGhxIbWJeW3/Y9R&#10;8OZCV9wup/R0/P7YHM/2kQe9Vuq1H1YzEJ6C/w//tXdawTiZwvNMP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mhBr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W7WsAA&#10;AADcAAAADwAAAGRycy9kb3ducmV2LnhtbERPy4rCMBTdD/gP4QpuBk2VYZBqFBFFtzriY3dtrm2x&#10;uSlNrPHvJwvB5eG8p/NgKtFS40rLCoaDBARxZnXJuYLD37o/BuE8ssbKMil4kYP5rPM1xVTbJ++o&#10;3ftcxBB2KSoovK9TKV1WkEE3sDVx5G62MegjbHKpG3zGcFPJUZL8SoMlx4YCa1oWlN33D6Pg24U2&#10;v1/P4/PxtFkdL/aVBb1UqtcNiwkIT8F/xG/3Viv4Gcb58Uw8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kW7WsAAAADc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kewcQA&#10;AADcAAAADwAAAGRycy9kb3ducmV2LnhtbESPQWvCQBSE74L/YXmCF9FNRESiq4i0tNdqsXp7Zp9J&#10;MPs2ZLdx/fduoeBxmJlvmNUmmFp01LrKsoJ0koAgzq2uuFDwfXgfL0A4j6yxtkwKHuRgs+73Vphp&#10;e+cv6va+EBHCLkMFpfdNJqXLSzLoJrYhjt7VtgZ9lG0hdYv3CDe1nCbJXBqsOC6U2NCupPy2/zUK&#10;Ri50xe1yWpyOPx9vx7N95EHvlBoOwnYJwlPwr/B/+1MrmKUp/J2JR0C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HsH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1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shape id="Freeform 17" o:spid="_x0000_s11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lLcUA&#10;AADcAAAADwAAAGRycy9kb3ducmV2LnhtbESPQWvCQBSE74X+h+UVepFmYy1FYlYpoui1Kqm9PbOv&#10;STD7NmTXuP77bkHocZiZb5h8EUwrBupdY1nBOElBEJdWN1wpOOzXL1MQziNrbC2Tghs5WMwfH3LM&#10;tL3yJw07X4kIYZehgtr7LpPSlTUZdIntiKP3Y3uDPsq+krrHa4SbVr6m6bs02HBcqLGjZU3leXcx&#10;CkYuDNX5dJwei6/Nqvi2tzLopVLPT+FjBsJT8P/he3urFbyNJ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lyUt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1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69WcUA&#10;AADcAAAADwAAAGRycy9kb3ducmV2LnhtbESPQWsCMRSE74X+h/AKXkrNbhGR1ShFKvWqFqu31+R1&#10;d3Hzsmzibvz3plDocZiZb5jFKtpG9NT52rGCfJyBINbO1Fwq+DxsXmYgfEA22DgmBTfysFo+Piyw&#10;MG7gHfX7UIoEYV+ggiqEtpDS64os+rFriZP34zqLIcmulKbDIcFtI1+zbCot1pwWKmxpXZG+7K9W&#10;wbOPfXn5Ps1Ox6+P9+PZ3XQ0a6VGT/FtDiJQDP/hv/bWKJjkE/g9k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fr1Z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1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IYwsUA&#10;AADcAAAADwAAAGRycy9kb3ducmV2LnhtbESPQWvCQBSE74X+h+UVepFmY7FFYlYpoui1Kqm9PbOv&#10;STD7NmTXuP77bkHocZiZb5h8EUwrBupdY1nBOElBEJdWN1wpOOzXL1MQziNrbC2Tghs5WMwfH3LM&#10;tL3yJw07X4kIYZehgtr7LpPSlTUZdIntiKP3Y3uDPsq+krrHa4SbVr6m6bs02HBcqLGjZU3leXcx&#10;CkYuDNX5dJwei6/Nqvi2tzLopVLPT+FjBsJT8P/he3urFUzGb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hjC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1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GtcQA&#10;AADcAAAADwAAAGRycy9kb3ducmV2LnhtbESPT4vCMBTE7wt+h/CEvSyaKiJSjSLi4l7VxT+3Z/Ns&#10;i81LabI1fnsjCHscZuY3zGwRTCVaalxpWcGgn4AgzqwuOVfwu//uTUA4j6yxskwKHuRgMe98zDDV&#10;9s5banc+FxHCLkUFhfd1KqXLCjLo+rYmjt7VNgZ9lE0udYP3CDeVHCbJWBosOS4UWNOqoOy2+zMK&#10;vlxo89vlNDkdjpv14WwfWdArpT67YTkF4Sn4//C7/aMVjAZj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ghrX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1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wjLsUA&#10;AADcAAAADwAAAGRycy9kb3ducmV2LnhtbESPQWvCQBSE74X+h+UVepFmY5FWYlYpoui1Kqm9PbOv&#10;STD7NmTXuP77bkHocZiZb5h8EUwrBupdY1nBOElBEJdWN1wpOOzXL1MQziNrbC2Tghs5WMwfH3LM&#10;tL3yJw07X4kIYZehgtr7LpPSlTUZdIntiKP3Y3uDPsq+krrHa4SbVr6m6Zs02HBcqLGjZU3leXcx&#10;CkYuDNX5dJwei6/Nqvi2tzLopVLPT+FjBsJT8P/he3urFUzG7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CMu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1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O3XMAA&#10;AADcAAAADwAAAGRycy9kb3ducmV2LnhtbERPy4rCMBTdD/gP4QpuBk2VYZBqFBFFtzriY3dtrm2x&#10;uSlNrPHvJwvB5eG8p/NgKtFS40rLCoaDBARxZnXJuYLD37o/BuE8ssbKMil4kYP5rPM1xVTbJ++o&#10;3ftcxBB2KSoovK9TKV1WkEE3sDVx5G62MegjbHKpG3zGcFPJUZL8SoMlx4YCa1oWlN33D6Pg24U2&#10;v1/P4/PxtFkdL/aVBb1UqtcNiwkIT8F/xG/3Viv4Gca18Uw8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DO3XMAAAADc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1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8Sx8UA&#10;AADcAAAADwAAAGRycy9kb3ducmV2LnhtbESPQWvCQBSE74X+h+UVehHdpEhJU9dQRNFrVazeXrOv&#10;STD7NmTXuP77bkHocZiZb5hZEUwrBupdY1lBOklAEJdWN1wp2O9W4wyE88gaW8uk4EYOivnjwwxz&#10;ba/8ScPWVyJC2OWooPa+y6V0ZU0G3cR2xNH7sb1BH2VfSd3jNcJNK1+S5FUabDgu1NjRoqbyvL0Y&#10;BSMXhur8fcyOh6/18nCytzLohVLPT+HjHYSn4P/D9/ZGK5imb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fxLH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1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x58IA&#10;AADcAAAADwAAAGRycy9kb3ducmV2LnhtbERPz2vCMBS+C/sfwhvsIjO1iJTOKEMc23V1OHd7a97a&#10;YvNSmqxN/3tzEDx+fL83u2BaMVDvGssKlosEBHFpdcOVgq/j23MGwnlkja1lUjCRg932YbbBXNuR&#10;P2kofCViCLscFdTed7mUrqzJoFvYjjhyf7Y36CPsK6l7HGO4aWWaJGtpsOHYUGNH+5rKS/FvFMxd&#10;GKrL7zk7n77fD6cfO5VB75V6egyvLyA8BX8X39wfWsEqjfPjmXgE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KXHnwgAAANwAAAAPAAAAAAAAAAAAAAAAAJgCAABkcnMvZG93&#10;bnJldi54bWxQSwUGAAAAAAQABAD1AAAAhwMAAAAA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1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XUfMUA&#10;AADcAAAADwAAAGRycy9kb3ducmV2LnhtbESPzWrDMBCE74W8g9hCLiWRbUoxTpRQQkp6rVvyc9ta&#10;W9vEWhlLdZS3rwKBHoeZ+YZZroPpxEiDay0rSOcJCOLK6pZrBV+fb7MchPPIGjvLpOBKDtarycMS&#10;C20v/EFj6WsRIewKVNB43xdSuqohg25ue+Lo/djBoI9yqKUe8BLhppNZkrxIgy3HhQZ72jRUnctf&#10;o+DJhbE+fx/z4/6w2+5P9loFvVFq+hheFyA8Bf8fvrfftYLnLIX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ZdR8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1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dKC8QA&#10;AADcAAAADwAAAGRycy9kb3ducmV2LnhtbESPQWvCQBSE74L/YXlCL6KbBhGJriLSUq9qsXp7Zp9J&#10;MPs2ZLdx/fduoeBxmJlvmMUqmFp01LrKsoL3cQKCOLe64kLB9+FzNAPhPLLG2jIpeJCD1bLfW2Cm&#10;7Z131O19ISKEXYYKSu+bTEqXl2TQjW1DHL2rbQ36KNtC6hbvEW5qmSbJVBqsOC6U2NCmpPy2/zUK&#10;hi50xe1ymp2OP18fx7N95EFvlHobhPUchKfgX+H/9lYrmKQp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3SgvEAAAA3AAAAA8AAAAAAAAAAAAAAAAAmAIAAGRycy9k&#10;b3ducmV2LnhtbFBLBQYAAAAABAAEAPUAAACJAwAAAAA=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1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WmnMUA&#10;AADcAAAADwAAAGRycy9kb3ducmV2LnhtbESPQWvCQBSE70L/w/IEL6Kb2qKSukqN1HrVKO3xNftM&#10;QrNvQ3Y18d93hYLHYWa+YRarzlTiSo0rLSt4HkcgiDOrS84VHNOP0RyE88gaK8uk4EYOVsun3gJj&#10;bVve0/XgcxEg7GJUUHhfx1K6rCCDbmxr4uCdbWPQB9nkUjfYBrip5CSKptJgyWGhwJqSgrLfw8Uo&#10;OA3TWbv+1PVmmPx8bbt8l86Sb6UG/e79DYSnzj/C/+2dVvA6eYH7mXAE5P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NaacxQAAANwAAAAPAAAAAAAAAAAAAAAAAJgCAABkcnMv&#10;ZG93bnJldi54bWxQSwUGAAAAAAQABAD1AAAAigMAAAAA&#10;" path="m364,l,451e" fillcolor="window" strokecolor="#ffc000" strokeweight=".25pt">
                <v:path arrowok="t" o:connecttype="custom" o:connectlocs="364,0;0,451" o:connectangles="0,0"/>
              </v:shape>
              <v:group id="Group 28" o:spid="_x0000_s11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<v:shape id="Freeform 29" o:spid="_x0000_s11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7Sf8UA&#10;AADcAAAADwAAAGRycy9kb3ducmV2LnhtbESPT4vCMBTE7wt+h/AEL6LpyipSjSKy4l7XXfxzezbP&#10;tti8lCbW+O03grDHYWZ+w8yXwVSipcaVlhW8DxMQxJnVJecKfn82gykI55E1VpZJwYMcLBedtzmm&#10;2t75m9qdz0WEsEtRQeF9nUrpsoIMuqGtiaN3sY1BH2WTS93gPcJNJUdJMpEGS44LBda0Lii77m5G&#10;Qd+FNr+ej9Pj/rD93J/sIwt6rVSvG1YzEJ6C/w+/2l9awcdoDM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XtJ/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xMCMUA&#10;AADcAAAADwAAAGRycy9kb3ducmV2LnhtbESPQWsCMRSE70L/Q3iFXqRmXURkNUqRSnvVitXb6+Z1&#10;d3HzsiTpbvz3TaHgcZiZb5jVJppW9OR8Y1nBdJKBIC6tbrhScPzYPS9A+ICssbVMCm7kYbN+GK2w&#10;0HbgPfWHUIkEYV+ggjqErpDSlzUZ9BPbESfv2zqDIUlXSe1wSHDTyjzL5tJgw2mhxo62NZXXw49R&#10;MPaxr65f58X59Pn2errYWxn1Vqmnx/iyBBEohnv4v/2uFczyO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EwI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1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Dpk8UA&#10;AADcAAAADwAAAGRycy9kb3ducmV2LnhtbESPT4vCMBTE7wt+h/AEL6LpyqJSjSKy4l7XXfxzezbP&#10;tti8lCbW+O03grDHYWZ+w8yXwVSipcaVlhW8DxMQxJnVJecKfn82gykI55E1VpZJwYMcLBedtzmm&#10;2t75m9qdz0WEsEtRQeF9nUrpsoIMuqGtiaN3sY1BH2WTS93gPcJNJUdJMpYGS44LBda0Lii77m5G&#10;Qd+FNr+ej9Pj/rD93J/sIwt6rVSvG1YzEJ6C/w+/2l9awcdoAs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OmT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1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994cIA&#10;AADcAAAADwAAAGRycy9kb3ducmV2LnhtbERPz2vCMBS+C/sfwhvsIjO1iJTOKEMc23V1OHd7a97a&#10;YvNSmqxN/3tzEDx+fL83u2BaMVDvGssKlosEBHFpdcOVgq/j23MGwnlkja1lUjCRg932YbbBXNuR&#10;P2kofCViCLscFdTed7mUrqzJoFvYjjhyf7Y36CPsK6l7HGO4aWWaJGtpsOHYUGNH+5rKS/FvFMxd&#10;GKrL7zk7n77fD6cfO5VB75V6egyvLyA8BX8X39wfWsEqjWvjmXgE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X33h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1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PYesUA&#10;AADcAAAADwAAAGRycy9kb3ducmV2LnhtbESPT4vCMBTE7wt+h/AEL6LpyiJajSKy4l7XXfxzezbP&#10;tti8lCbW+O03grDHYWZ+w8yXwVSipcaVlhW8DxMQxJnVJecKfn82gwkI55E1VpZJwYMcLBedtzmm&#10;2t75m9qdz0WEsEtRQeF9nUrpsoIMuqGtiaN3sY1BH2WTS93gPcJNJUdJMpYGS44LBda0Lii77m5G&#10;Qd+FNr+ej5Pj/rD93J/sIwt6rVSvG1YzEJ6C/w+/2l9awcdoCs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9h6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DnOsIA&#10;AADcAAAADwAAAGRycy9kb3ducmV2LnhtbERPz2vCMBS+C/sfwhO8jJluDimdUYZsbNdVqe721jzb&#10;YvNSmljT/94cBh4/vt+rTTCtGKh3jWUFz/MEBHFpdcOVgv3u8ykF4TyyxtYyKRjJwWb9MFlhpu2V&#10;f2jIfSViCLsMFdTed5mUrqzJoJvbjjhyJ9sb9BH2ldQ9XmO4aeVLkiylwYZjQ40dbWsqz/nFKHh0&#10;YajOf8f0WBy+PopfO5ZBb5WaTcP7GwhPwd/F/+5vreB1EefH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8Oc6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1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<v:shape id="Freeform 36" o:spid="_x0000_s11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7c1sUA&#10;AADcAAAADwAAAGRycy9kb3ducmV2LnhtbESPT4vCMBTE7wt+h/AEL6LpuiJSjSKy4l7XXfxzezbP&#10;tti8lCbW+O03grDHYWZ+w8yXwVSipcaVlhW8DxMQxJnVJecKfn82gykI55E1VpZJwYMcLBedtzmm&#10;2t75m9qdz0WEsEtRQeF9nUrpsoIMuqGtiaN3sY1BH2WTS93gPcJNJUdJMpEGS44LBda0Lii77m5G&#10;Qd+FNr+ej9Pj/rD93J/sIwt6rVSvG1YzEJ6C/w+/2l9awfhjBM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btzW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1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J5TcUA&#10;AADcAAAADwAAAGRycy9kb3ducmV2LnhtbESPT4vCMBTE74LfITxhL7Kmq8si1SgiK3r1D657ezbP&#10;tti8lCZb47c3C4LHYWZ+w0znwVSipcaVlhV8DBIQxJnVJecKDvvV+xiE88gaK8uk4E4O5rNuZ4qp&#10;tjfeUrvzuYgQdikqKLyvUyldVpBBN7A1cfQutjHoo2xyqRu8Rbip5DBJvqTBkuNCgTUtC8quuz+j&#10;oO9Cm1/Pp/Hp+LP+Pv7aexb0Uqm3XlhMQHgK/hV+tjdawedoBP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nlN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vhOcUA&#10;AADcAAAADwAAAGRycy9kb3ducmV2LnhtbESPT4vCMBTE74LfITxhL7Km/mGRahQRRa/rLq57ezbP&#10;tti8lCZb47c3C4LHYWZ+w8yXwVSipcaVlhUMBwkI4szqknMF31/b9ykI55E1VpZJwZ0cLBfdzhxT&#10;bW/8Se3B5yJC2KWooPC+TqV0WUEG3cDWxNG72Magj7LJpW7wFuGmkqMk+ZAGS44LBda0Lii7Hv6M&#10;gr4LbX49n6an489uc/y19yzotVJvvbCagfAU/Cv8bO+1gsl4Av9n4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y+E5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1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dEosYA&#10;AADcAAAADwAAAGRycy9kb3ducmV2LnhtbESPT2vCQBTE7wW/w/IEL6VuqrVI6hpEWuy1Kv65vWaf&#10;SUj2bchu4/rtuwWhx2FmfsMssmAa0VPnKssKnscJCOLc6ooLBfvdx9MchPPIGhvLpOBGDrLl4GGB&#10;qbZX/qJ+6wsRIexSVFB636ZSurwkg25sW+LoXWxn0EfZFVJ3eI1w08hJkrxKgxXHhRJbWpeU19sf&#10;o+DRhb6ov0/z0+G4eT+c7S0Peq3UaBhWbyA8Bf8fvrc/tYKX6Q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YdEos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1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Xa1cUA&#10;AADcAAAADwAAAGRycy9kb3ducmV2LnhtbESPT2vCQBTE70K/w/IKvYjZ2BaR1FVEWtqrf9B4e2Zf&#10;k2D2bchu4/rt3YLgcZiZ3zCzRTCN6KlztWUF4yQFQVxYXXOpYLf9Gk1BOI+ssbFMCq7kYDF/Gsww&#10;0/bCa+o3vhQRwi5DBZX3bSalKyoy6BLbEkfv13YGfZRdKXWHlwg3jXxN04k0WHNcqLClVUXFefNn&#10;FAxd6MvzKZ/m+8P35/5or0XQK6VensPyA4Sn4B/he/tHK3h/m8D/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VdrV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1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/TsYA&#10;AADcAAAADwAAAGRycy9kb3ducmV2LnhtbESPT2vCQBTE7wW/w/IEL6VuqsVK6hpEWuy1Kv65vWaf&#10;SUj2bchu4/rtuwWhx2FmfsMssmAa0VPnKssKnscJCOLc6ooLBfvdx9MchPPIGhvLpOBGDrLl4GGB&#10;qbZX/qJ+6wsRIexSVFB636ZSurwkg25sW+LoXWxn0EfZFVJ3eI1w08hJksykwYrjQoktrUvK6+2P&#10;UfDoQl/U36f56XDcvB/O9pYHvVZqNAyrNxCegv8P39ufWsHL9BX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l/Ts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358" o:spid="_x0000_s1164" style="position:absolute;left:0;text-align:left;margin-left:-45.4pt;margin-top:377.05pt;width:543pt;height:40.75pt;z-index:-251639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">
            <v:shape id="Freeform 3" o:spid="_x0000_s11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os8cA&#10;AADcAAAADwAAAGRycy9kb3ducmV2LnhtbESPT2vCQBTE74LfYXlCb7oxxVKjq5RKSw9W8E8Qb8/s&#10;Mwlm34bdrabfvlso9DjMzG+Y+bIzjbiR87VlBeNRAoK4sLrmUsFh/zZ8BuEDssbGMin4Jg/LRb83&#10;x0zbO2/ptguliBD2GSqoQmgzKX1RkUE/si1x9C7WGQxRulJqh/cIN41Mk+RJGqw5LlTY0mtFxXX3&#10;ZRQcP413+TY36fk9X61X49MmrU9KPQy6lxmIQF34D/+1P7SCx8kUfs/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46LPHAAAA3AAAAA8AAAAAAAAAAAAAAAAAmAIAAGRy&#10;cy9kb3ducmV2LnhtbFBLBQYAAAAABAAEAPUAAACMAwAAAAA=&#10;" path="m142,l,197e" fillcolor="window" strokecolor="#ffc000" strokeweight=".25pt">
              <v:path arrowok="t" o:connecttype="custom" o:connectlocs="142,0;0,197" o:connectangles="0,0"/>
            </v:shape>
            <v:group id="Group 4" o:spid="_x0000_s11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<v:group id="Group 5" o:spid="_x0000_s11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<v:rect id="Rectangle 6" o:spid="_x0000_s11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N8ksQA&#10;AADcAAAADwAAAGRycy9kb3ducmV2LnhtbESP3WrCQBSE7wt9h+UUelN0YwSR6CqlNFQQxN/7Q/aY&#10;RLNnw+5W49u7guDlMDPfMNN5ZxpxIedrywoG/QQEcWF1zaWC/S7vjUH4gKyxsUwKbuRhPnt/m2Km&#10;7ZU3dNmGUkQI+wwVVCG0mZS+qMig79uWOHpH6wyGKF0ptcNrhJtGpkkykgZrjgsVtvRTUXHe/hsF&#10;6/RXn/OD88XtNNj8rfLxMvnySn1+dN8TEIG68Ao/2wutYDhK4XEmHg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jfJLEAAAA3AAAAA8AAAAAAAAAAAAAAAAAmAIAAGRycy9k&#10;b3ducmV2LnhtbFBLBQYAAAAABAAEAPUAAACJAwAAAAA=&#10;" fillcolor="window" strokecolor="#ffc000" strokeweight=".25pt">
                  <v:path arrowok="t"/>
                </v:rect>
                <v:rect id="Rectangle 7" o:spid="_x0000_s11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/ZCcYA&#10;AADcAAAADwAAAGRycy9kb3ducmV2LnhtbESPzWrDMBCE74W8g9hAL6WR7UAIbpQQQkwLhdL89L5Y&#10;W9uxtTKS6jhvXxUKOQ4z8w2z2oymEwM531hWkM4SEMSl1Q1XCs6n4nkJwgdkjZ1lUnAjD5v15GGF&#10;ubZXPtBwDJWIEPY5KqhD6HMpfVmTQT+zPXH0vq0zGKJ0ldQOrxFuOpklyUIabDgu1NjTrqayPf4Y&#10;BZ/ZXrfFl/Pl7ZIeXj+K5Xvy5JV6nI7bFxCBxnAP/7fftIL5Yg5/Z+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/ZCcYAAADcAAAADwAAAAAAAAAAAAAAAACYAgAAZHJz&#10;L2Rvd25yZXYueG1sUEsFBgAAAAAEAAQA9QAAAIsDAAAAAA==&#10;" fillcolor="window" strokecolor="#ffc000" strokeweight=".25pt">
                  <v:path arrowok="t"/>
                </v:rect>
                <v:rect id="Rectangle 8" o:spid="_x0000_s11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BfcUA&#10;AADcAAAADwAAAGRycy9kb3ducmV2LnhtbESPQWvCQBSE7wX/w/KEXoputEUkukopDRYK0li9P7Kv&#10;SWr2bdhdTfLvu0LB4zAz3zDrbW8acSXna8sKZtMEBHFhdc2lguN3NlmC8AFZY2OZFAzkYbsZPawx&#10;1bbjnK6HUIoIYZ+igiqENpXSFxUZ9FPbEkfvxzqDIUpXSu2wi3DTyHmSLKTBmuNChS29VVScDxej&#10;4Gv+rs/Zyfli+J3lu322/EyevFKP4/51BSJQH+7h//aHVvC8eIHbmXgE5O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BkF9xQAAANwAAAAPAAAAAAAAAAAAAAAAAJgCAABkcnMv&#10;ZG93bnJldi54bWxQSwUGAAAAAAQABAD1AAAAigMAAAAA&#10;" fillcolor="window" strokecolor="#ffc000" strokeweight=".25pt">
                  <v:path arrowok="t"/>
                </v:rect>
              </v:group>
              <v:group id="Group 9" o:spid="_x0000_s11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10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w4rcUA&#10;AADcAAAADwAAAGRycy9kb3ducmV2LnhtbESPQWvCQBSE7wX/w/KEXkqz0UKQ1I2IKPZaK2pvr9ln&#10;Esy+Ddk1rv++Wyh4HGbmG2a+CKYVA/WusaxgkqQgiEurG64U7L82rzMQziNrbC2Tgjs5WBSjpznm&#10;2t74k4adr0SEsMtRQe19l0vpypoMusR2xNE7296gj7KvpO7xFuGmldM0zaTBhuNCjR2taiovu6tR&#10;8OLCUF1+TrPT4bhdH77tvQx6pdTzOCzfQXgK/hH+b39oBW9ZBn9n4hG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TDit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CdNsQA&#10;AADcAAAADwAAAGRycy9kb3ducmV2LnhtbESPQWsCMRSE74L/ITyhF6lZFaysRhFR9FpbrL09N8/d&#10;xc3LsknX+O9NQfA4zMw3zHwZTCVaalxpWcFwkIAgzqwuOVfw/bV9n4JwHlljZZkU3MnBctHtzDHV&#10;9saf1B58LiKEXYoKCu/rVEqXFWTQDWxNHL2LbQz6KJtc6gZvEW4qOUqSiTRYclwosKZ1Qdn18GcU&#10;9F1o8+v5ND0df3ab46+9Z0GvlXrrhdUMhKfgX+Fne68VjCcf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AnTb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8JRMEA&#10;AADcAAAADwAAAGRycy9kb3ducmV2LnhtbERPTYvCMBC9C/6HMMJeRFMVpFSjiLi4V3Vx9TY2Y1ts&#10;JqXJ1vjvN4cFj4/3vVwHU4uOWldZVjAZJyCIc6srLhR8nz5HKQjnkTXWlknBixysV/3eEjNtn3yg&#10;7ugLEUPYZaig9L7JpHR5SQbd2DbEkbvb1qCPsC2kbvEZw00tp0kylwYrjg0lNrQtKX8cf42CoQtd&#10;8bhd0sv5Z787X+0rD3qr1McgbBYgPAX/Fv+7v7SC2TyujWfiEZ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fCUT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Os38QA&#10;AADcAAAADwAAAGRycy9kb3ducmV2LnhtbESPQWsCMRSE74L/ITyhF9GsCmK3RhFR9FpbrN5eN8/d&#10;xc3LsknX+O9NQfA4zMw3zHwZTCVaalxpWcFomIAgzqwuOVfw/bUdzEA4j6yxskwK7uRgueh25phq&#10;e+NPag8+FxHCLkUFhfd1KqXLCjLohrYmjt7FNgZ9lE0udYO3CDeVHCfJVBosOS4UWNO6oOx6+DMK&#10;+i60+fX3NDsdf3ab49nes6DXSr31wuoDhKfgX+Fne68VTKbv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TrN/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CTn8IA&#10;AADcAAAADwAAAGRycy9kb3ducmV2LnhtbERPz2vCMBS+C/sfwhO8jJluwiydUYZsbNdVqe721jzb&#10;YvNSmljT/94cBh4/vt+rTTCtGKh3jWUFz/MEBHFpdcOVgv3u8ykF4TyyxtYyKRjJwWb9MFlhpu2V&#10;f2jIfSViCLsMFdTed5mUrqzJoJvbjjhyJ9sb9BH2ldQ9XmO4aeVLkrxKgw3Hhho72tZUnvOLUfDo&#10;wlCd/47psTh8fRS/diyD3io1m4b3NxCegr+L/93fWsFiGefH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MJOf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w2BMUA&#10;AADcAAAADwAAAGRycy9kb3ducmV2LnhtbESPQWvCQBSE74X+h+UVepFmY4VWYlYpoui1Kqm9PbOv&#10;STD7NmTXuP77bkHocZiZb5h8EUwrBupdY1nBOElBEJdWN1wpOOzXL1MQziNrbC2Tghs5WMwfH3LM&#10;tL3yJw07X4kIYZehgtr7LpPSlTUZdIntiKP3Y3uDPsq+krrHa4SbVr6m6Zs02HBcqLGjZU3leXcx&#10;CkYuDNX5dJwei6/Nqvi2tzLopVLPT+FjBsJT8P/he3urFUzex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DYE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1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Freeform 17" o:spid="_x0000_s1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IN6MUA&#10;AADcAAAADwAAAGRycy9kb3ducmV2LnhtbESPT4vCMBTE74LfITxhL7Kmq7Ar1SgiK3r1D657ezbP&#10;tti8lCZb47c3C4LHYWZ+w0znwVSipcaVlhV8DBIQxJnVJecKDvvV+xiE88gaK8uk4E4O5rNuZ4qp&#10;tjfeUrvzuYgQdikqKLyvUyldVpBBN7A1cfQutjHoo2xyqRu8Rbip5DBJPqXBkuNCgTUtC8quuz+j&#10;oO9Cm1/Pp/Hp+LP+Pv7aexb0Uqm3XlhMQHgK/hV+tjdawehrBP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4g3o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1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uVnMYA&#10;AADcAAAADwAAAGRycy9kb3ducmV2LnhtbESPT2vCQBTE7wW/w/IEL6VuqsVK6hpEWuy1Kv65vWaf&#10;SUj2bchu4/rtuwWhx2FmfsMssmAa0VPnKssKnscJCOLc6ooLBfvdx9MchPPIGhvLpOBGDrLl4GGB&#10;qbZX/qJ+6wsRIexSVFB636ZSurwkg25sW+LoXWxn0EfZFVJ3eI1w08hJksykwYrjQoktrUvK6+2P&#10;UfDoQl/U36f56XDcvB/O9pYHvVZqNAyrNxCegv8P39ufWsH09QX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uVnM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1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cwB8YA&#10;AADcAAAADwAAAGRycy9kb3ducmV2LnhtbESPT2vCQBTE7wW/w/IEL6VuqtRK6hpEWuy1Kv65vWaf&#10;SUj2bchu4/rtuwWhx2FmfsMssmAa0VPnKssKnscJCOLc6ooLBfvdx9MchPPIGhvLpOBGDrLl4GGB&#10;qbZX/qJ+6wsRIexSVFB636ZSurwkg25sW+LoXWxn0EfZFVJ3eI1w08hJksykwYrjQoktrUvK6+2P&#10;UfDoQl/U36f56XDcvB/O9pYHvVZqNAyrNxCegv8P39ufWsH09QX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cwB8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WucMQA&#10;AADcAAAADwAAAGRycy9kb3ducmV2LnhtbESPQWsCMRSE74L/ITyhF6lZFaysRhFR9FpbrL09N8/d&#10;xc3LsknX+O9NQfA4zMw3zHwZTCVaalxpWcFwkIAgzqwuOVfw/bV9n4JwHlljZZkU3MnBctHtzDHV&#10;9saf1B58LiKEXYoKCu/rVEqXFWTQDWxNHL2LbQz6KJtc6gZvEW4qOUqSiTRYclwosKZ1Qdn18GcU&#10;9F1o8+v5ND0df3ab46+9Z0GvlXrrhdUMhKfgX+Fne68VjD8m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VrnD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1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kL68UA&#10;AADcAAAADwAAAGRycy9kb3ducmV2LnhtbESPT2vCQBTE70K/w/IKvYjZ2EKV1FVEWtqrf9B4e2Zf&#10;k2D2bchu4/rt3YLgcZiZ3zCzRTCN6KlztWUF4yQFQVxYXXOpYLf9Gk1BOI+ssbFMCq7kYDF/Gsww&#10;0/bCa+o3vhQRwi5DBZX3bSalKyoy6BLbEkfv13YGfZRdKXWHlwg3jXxN03dpsOa4UGFLq4qK8+bP&#10;KBi60JfnUz7N94fvz/3RXougV0q9PIflBwhPwT/C9/aPVvA2mcD/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Qvr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1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afmcIA&#10;AADcAAAADwAAAGRycy9kb3ducmV2LnhtbERPz2vCMBS+C/sfwhO8jJluwiydUYZsbNdVqe721jzb&#10;YvNSmljT/94cBh4/vt+rTTCtGKh3jWUFz/MEBHFpdcOVgv3u8ykF4TyyxtYyKRjJwWb9MFlhpu2V&#10;f2jIfSViCLsMFdTed5mUrqzJoJvbjjhyJ9sb9BH2ldQ9XmO4aeVLkrxKgw3Hhho72tZUnvOLUfDo&#10;wlCd/47psTh8fRS/diyD3io1m4b3NxCegr+L/93fWsFiGdfG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Rp+Z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1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o6AsUA&#10;AADcAAAADwAAAGRycy9kb3ducmV2LnhtbESPW2sCMRSE34X+h3AKfRHN2oKXrVGKKPVVK17eTjen&#10;u4ubk2UT1/jvjVDwcZiZb5jpPJhKtNS40rKCQT8BQZxZXXKuYPez6o1BOI+ssbJMCm7kYD576Uwx&#10;1fbKG2q3PhcRwi5FBYX3dSqlywoy6Pq2Jo7en20M+iibXOoGrxFuKvmeJENpsOS4UGBNi4Ky8/Zi&#10;FHRdaPPz73F83B++l/uTvWVBL5R6ew1fnyA8Bf8M/7fXWsHHaAK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CjoC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1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XjuMEA&#10;AADcAAAADwAAAGRycy9kb3ducmV2LnhtbERPy4rCMBTdD/gP4QqzGTR1BqRUo4goznZUfOyuzbUt&#10;NjeliTX+/WQhuDyc93QeTC06al1lWcFomIAgzq2uuFCw360HKQjnkTXWlknBkxzMZ72PKWbaPviP&#10;uq0vRAxhl6GC0vsmk9LlJRl0Q9sQR+5qW4M+wraQusVHDDe1/E6SsTRYcWwosaFlSfltezcKvlzo&#10;itvllJ4Ox83qcLbPPOilUp/9sJiA8BT8W/xy/2oFP2mcH8/E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l47jBAAAA3AAAAA8AAAAAAAAAAAAAAAAAmAIAAGRycy9kb3du&#10;cmV2LnhtbFBLBQYAAAAABAAEAPUAAACGAwAAAAA=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1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GI8UA&#10;AADcAAAADwAAAGRycy9kb3ducmV2LnhtbESPW4vCMBSE34X9D+Es7Ito6i5IqUZZRNFXL3h5OzZn&#10;22JzUppY47/fLCz4OMzMN8x0HkwtOmpdZVnBaJiAIM6trrhQcNivBikI55E11pZJwZMczGdvvSlm&#10;2j54S93OFyJC2GWooPS+yaR0eUkG3dA2xNH7sa1BH2VbSN3iI8JNLT+TZCwNVhwXSmxoUVJ+292N&#10;gr4LXXG7ntPz8bReHi/2mQe9UOrjPXxPQHgK/hX+b2+0gq90BH9n4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UYj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1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YVMQA&#10;AADcAAAADwAAAGRycy9kb3ducmV2LnhtbESPT4vCMBTE78J+h/AWvMia6oKUrlEWUfTqH9S9vW3e&#10;tsXmpTSxxm+/EQSPw8z8hpnOg6lFR62rLCsYDRMQxLnVFRcKDvvVRwrCeWSNtWVScCcH89lbb4qZ&#10;tjfeUrfzhYgQdhkqKL1vMildXpJBN7QNcfT+bGvQR9kWUrd4i3BTy3GSTKTBiuNCiQ0tSsovu6tR&#10;MHChKy6/5/R8PK2Xxx97z4NeKNV/D99fIDwF/wo/2xut4DMdw+NMPA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72FTEAAAA3AAAAA8AAAAAAAAAAAAAAAAAmAIAAGRycy9k&#10;b3ducmV2LnhtbFBLBQYAAAAABAAEAPUAAACJAwAAAAA=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1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k0w8UA&#10;AADcAAAADwAAAGRycy9kb3ducmV2LnhtbESPQWvCQBSE74L/YXlCL1I3VlCJrqKRWq+alvb4zD6T&#10;YPZtyG5N/PduQehxmJlvmOW6M5W4UeNKywrGowgEcWZ1ybmCz/T9dQ7CeWSNlWVScCcH61W/t8RY&#10;25aPdDv5XAQIuxgVFN7XsZQuK8igG9maOHgX2xj0QTa51A22AW4q+RZFU2mw5LBQYE1JQdn19GsU&#10;fA3TWbv90PVumJy/911+SGfJj1Ivg26zAOGp8//hZ/ugFUzmE/g7E4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+TTDxQAAANwAAAAPAAAAAAAAAAAAAAAAAJgCAABkcnMv&#10;ZG93bnJldi54bWxQSwUGAAAAAAQABAD1AAAAigMAAAAA&#10;" path="m364,l,451e" fillcolor="window" strokecolor="#ffc000" strokeweight=".25pt">
                <v:path arrowok="t" o:connecttype="custom" o:connectlocs="364,0;0,451" o:connectangles="0,0"/>
              </v:shape>
              <v:group id="Group 28" o:spid="_x0000_s11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29" o:spid="_x0000_s1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AIMQA&#10;AADcAAAADwAAAGRycy9kb3ducmV2LnhtbESPQWvCQBSE74L/YXlCL0U3ViohdRURRa9VUXt7zb4m&#10;wezbkF3j+u+7hYLHYWa+YWaLYGrRUesqywrGowQEcW51xYWC42EzTEE4j6yxtkwKHuRgMe/3Zphp&#10;e+dP6va+EBHCLkMFpfdNJqXLSzLoRrYhjt6PbQ36KNtC6hbvEW5q+ZYkU2mw4rhQYkOrkvLr/mYU&#10;vLrQFdfvS3o5nbfr05d95EGvlHoZhOUHCE/BP8P/7Z1WMEnf4e9MP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SQCD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eV8UA&#10;AADcAAAADwAAAGRycy9kb3ducmV2LnhtbESPQWvCQBSE7wX/w/KEXkqz0YKE1I2IKPZaK2pvr9ln&#10;Esy+Ddk1rv++Wyh4HGbmG2a+CKYVA/WusaxgkqQgiEurG64U7L82rxkI55E1tpZJwZ0cLIrR0xxz&#10;bW/8ScPOVyJC2OWooPa+y6V0ZU0GXWI74uidbW/QR9lXUvd4i3DTymmazqTBhuNCjR2taiovu6tR&#10;8OLCUF1+TtnpcNyuD9/2Xga9Uup5HJbvIDwF/wj/tz+0grdsBn9n4hG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N5X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x7zMQA&#10;AADcAAAADwAAAGRycy9kb3ducmV2LnhtbESPQWvCQBSE74L/YXlCL0U3VqghdRURRa9VUXt7zb4m&#10;wezbkF3j+u+7hYLHYWa+YWaLYGrRUesqywrGowQEcW51xYWC42EzTEE4j6yxtkwKHuRgMe/3Zphp&#10;e+dP6va+EBHCLkMFpfdNJqXLSzLoRrYhjt6PbQ36KNtC6hbvEW5q+ZYk79JgxXGhxIZWJeXX/c0o&#10;eHWhK67fl/RyOm/Xpy/7yINeKfUyCMsPEJ6Cf4b/2zutYJJO4e9MP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Me8z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1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PvvsEA&#10;AADcAAAADwAAAGRycy9kb3ducmV2LnhtbERPy4rCMBTdD/gP4QqzGTR1BqRUo4goznZUfOyuzbUt&#10;NjeliTX+/WQhuDyc93QeTC06al1lWcFomIAgzq2uuFCw360HKQjnkTXWlknBkxzMZ72PKWbaPviP&#10;uq0vRAxhl6GC0vsmk9LlJRl0Q9sQR+5qW4M+wraQusVHDDe1/E6SsTRYcWwosaFlSfltezcKvlzo&#10;itvllJ4Ox83qcLbPPOilUp/9sJiA8BT8W/xy/2oFP2lcG8/EI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T777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9KJcQA&#10;AADcAAAADwAAAGRycy9kb3ducmV2LnhtbESPQWvCQBSE74L/YXlCL0U3VigxdRURRa9VUXt7zb4m&#10;wezbkF3j+u+7hYLHYWa+YWaLYGrRUesqywrGowQEcW51xYWC42EzTEE4j6yxtkwKHuRgMe/3Zphp&#10;e+dP6va+EBHCLkMFpfdNJqXLSzLoRrYhjt6PbQ36KNtC6hbvEW5q+ZYk79JgxXGhxIZWJeXX/c0o&#10;eHWhK67fl/RyOm/Xpy/7yINeKfUyCMsPEJ6Cf4b/2zutYJJO4e9MPA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fSiX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x1ZcIA&#10;AADcAAAADwAAAGRycy9kb3ducmV2LnhtbERPz2vCMBS+C/sfwhO8jJluwqidUYZsbNdVqe721jzb&#10;YvNSmljT/94cBh4/vt+rTTCtGKh3jWUFz/MEBHFpdcOVgv3u8ykF4TyyxtYyKRjJwWb9MFlhpu2V&#10;f2jIfSViCLsMFdTed5mUrqzJoJvbjjhyJ9sb9BH2ldQ9XmO4aeVLkrxKgw3Hhho72tZUnvOLUfDo&#10;wlCd/47psTh8fRS/diyD3io1m4b3NxCegr+L/93fWsFiGefH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PHVl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1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<v:shape id="Freeform 36" o:spid="_x0000_s11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JOicUA&#10;AADcAAAADwAAAGRycy9kb3ducmV2LnhtbESPT4vCMBTE7wt+h/AEL6LpuiBajSKy4l7XXfxzezbP&#10;tti8lCbW+O03grDHYWZ+w8yXwVSipcaVlhW8DxMQxJnVJecKfn82gwkI55E1VpZJwYMcLBedtzmm&#10;2t75m9qdz0WEsEtRQeF9nUrpsoIMuqGtiaN3sY1BH2WTS93gPcJNJUdJMpYGS44LBda0Lii77m5G&#10;Qd+FNr+ej5Pj/rD93J/sIwt6rVSvG1YzEJ6C/w+/2l9awcd0BM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k6J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7rEsUA&#10;AADcAAAADwAAAGRycy9kb3ducmV2LnhtbESPT4vCMBTE74LfITxhL6LpKixu1ygiK3r1D67e3jbP&#10;tti8lCZb47c3C4LHYWZ+w0znwVSipcaVlhW8DxMQxJnVJecKDvvVYALCeWSNlWVScCcH81m3M8VU&#10;2xtvqd35XEQIuxQVFN7XqZQuK8igG9qaOHoX2xj0UTa51A3eItxUcpQkH9JgyXGhwJqWBWXX3Z9R&#10;0Hehza+/p8np+LP+Pp7tPQt6qdRbLyy+QHgK/hV+tjdawfhzDP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usS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dzZsUA&#10;AADcAAAADwAAAGRycy9kb3ducmV2LnhtbESPT2sCMRTE70K/Q3iFXkSztiK6NUoRpV614p/b6+Z1&#10;d3HzsmziGr+9EQoeh5n5DTOdB1OJlhpXWlYw6CcgiDOrS84V7H5WvTEI55E1VpZJwY0czGcvnSmm&#10;2l55Q+3W5yJC2KWooPC+TqV0WUEGXd/WxNH7s41BH2WTS93gNcJNJd+TZCQNlhwXCqxpUVB23l6M&#10;gq4LbX7+PY6P+8P3cn+ytyzohVJvr+HrE4Sn4J/h//ZaK/iYDOF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3Nm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vW/cUA&#10;AADcAAAADwAAAGRycy9kb3ducmV2LnhtbESPT2sCMRTE70K/Q3iFXkSztii6NUoRpV614p/b6+Z1&#10;d3HzsmziGr+9EQoeh5n5DTOdB1OJlhpXWlYw6CcgiDOrS84V7H5WvTEI55E1VpZJwY0czGcvnSmm&#10;2l55Q+3W5yJC2KWooPC+TqV0WUEGXd/WxNH7s41BH2WTS93gNcJNJd+TZCQNlhwXCqxpUVB23l6M&#10;gq4LbX7+PY6P+8P3cn+ytyzohVJvr+HrE4Sn4J/h//ZaK/iYDOF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S9b9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IisQA&#10;AADcAAAADwAAAGRycy9kb3ducmV2LnhtbESPQWsCMRSE74L/ITyhF9GsCmK3RhFR9FpbrN5eN8/d&#10;xc3LsknX+O9NQfA4zMw3zHwZTCVaalxpWcFomIAgzqwuOVfw/bUdzEA4j6yxskwK7uRgueh25phq&#10;e+NPag8+FxHCLkUFhfd1KqXLCjLohrYmjt7FNgZ9lE0udYO3CDeVHCfJVBosOS4UWNO6oOx6+DMK&#10;+i60+fX3NDsdf3ab49nes6DXSr31wuoDhKfgX+Fne68VTN6n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ZSIr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XtEcUA&#10;AADcAAAADwAAAGRycy9kb3ducmV2LnhtbESPW2sCMRSE34X+h3AKfRHN2oKXrVGKKPVVK17eTjen&#10;u4ubk2UT1/jvjVDwcZiZb5jpPJhKtNS40rKCQT8BQZxZXXKuYPez6o1BOI+ssbJMCm7kYD576Uwx&#10;1fbKG2q3PhcRwi5FBYX3dSqlywoy6Pq2Jo7en20M+iibXOoGrxFuKvmeJENpsOS4UGBNi4Ky8/Zi&#10;FHRdaPPz73F83B++l/uTvWVBL5R6ew1fnyA8Bf8M/7fXWsHHZAS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1e0R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318" o:spid="_x0000_s1204" style="position:absolute;left:0;text-align:left;margin-left:-45.4pt;margin-top:329.05pt;width:543pt;height:40.75pt;z-index:-251640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">
            <v:shape id="Freeform 3" o:spid="_x0000_s12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Rc8YA&#10;AADcAAAADwAAAGRycy9kb3ducmV2LnhtbESPQWvCQBSE74L/YXlCb7pJCqVGVymVFg+1oDYUb8/s&#10;axKafRt2V43/vlsQPA4z8w0zX/amFWdyvrGsIJ0kIIhLqxuuFHzt38bPIHxA1thaJgVX8rBcDAdz&#10;zLW98JbOu1CJCGGfo4I6hC6X0pc1GfQT2xFH78c6gyFKV0nt8BLhppVZkjxJgw3HhRo7eq2p/N2d&#10;jILvjfGu2BYmO74Xq49VevjMmoNSD6P+ZQYiUB/u4Vt7rRU8plP4PxOP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JRc8YAAADcAAAADwAAAAAAAAAAAAAAAACYAgAAZHJz&#10;L2Rvd25yZXYueG1sUEsFBgAAAAAEAAQA9QAAAIsDAAAAAA==&#10;" path="m142,l,197e" fillcolor="window" strokecolor="#ffc000" strokeweight=".25pt">
              <v:path arrowok="t" o:connecttype="custom" o:connectlocs="142,0;0,197" o:connectangles="0,0"/>
            </v:shape>
            <v:group id="Group 4" o:spid="_x0000_s12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<v:group id="Group 5" o:spid="_x0000_s12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<v:rect id="Rectangle 6" o:spid="_x0000_s12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nFUsUA&#10;AADcAAAADwAAAGRycy9kb3ducmV2LnhtbESPQWvCQBSE70L/w/IKXqRuTEFCmo2U0qBQELXt/ZF9&#10;TVKzb8PuqvHfu4WCx2FmvmGK1Wh6cSbnO8sKFvMEBHFtdceNgq/P6ikD4QOyxt4yKbiSh1X5MCkw&#10;1/bCezofQiMihH2OCtoQhlxKX7dk0M/tQBy9H+sMhihdI7XDS4SbXqZJspQGO44LLQ701lJ9PJyM&#10;gl36ro/Vt/P19XexX2+r7COZeaWmj+PrC4hAY7iH/9sbreA5TeHvTDwCsr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cVSxQAAANwAAAAPAAAAAAAAAAAAAAAAAJgCAABkcnMv&#10;ZG93bnJldi54bWxQSwUGAAAAAAQABAD1AAAAigMAAAAA&#10;" fillcolor="window" strokecolor="#ffc000" strokeweight=".25pt">
                  <v:path arrowok="t"/>
                </v:rect>
                <v:rect id="Rectangle 7" o:spid="_x0000_s12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VgycQA&#10;AADcAAAADwAAAGRycy9kb3ducmV2LnhtbESPQWvCQBSE7wX/w/KEXopujFBCdBWRhhYKUq3eH9ln&#10;Es2+Dbtbjf/eFYQeh5n5hpkve9OKCznfWFYwGScgiEurG64U7H+LUQbCB2SNrWVScCMPy8XgZY65&#10;tlfe0mUXKhEh7HNUUIfQ5VL6siaDfmw74ugdrTMYonSV1A6vEW5amSbJuzTYcFyosaN1TeV592cU&#10;/KQf+lwcnC9vp8n2c1Nk38mbV+p12K9mIAL14T/8bH9pBdN0Co8z8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FYMnEAAAA3AAAAA8AAAAAAAAAAAAAAAAAmAIAAGRycy9k&#10;b3ducmV2LnhtbFBLBQYAAAAABAAEAPUAAACJAwAAAAA=&#10;" fillcolor="window" strokecolor="#ffc000" strokeweight=".25pt">
                  <v:path arrowok="t"/>
                </v:rect>
                <v:rect id="Rectangle 8" o:spid="_x0000_s12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z4vcUA&#10;AADcAAAADwAAAGRycy9kb3ducmV2LnhtbESPQWvCQBSE70L/w/IKXkrdGEUkzUZKaWhBELXt/ZF9&#10;TVKzb8PuqvHfu0LB4zAz3zD5ajCdOJHzrWUF00kCgriyuuVawfdX+bwE4QOyxs4yKbiQh1XxMMox&#10;0/bMOzrtQy0ihH2GCpoQ+kxKXzVk0E9sTxy9X+sMhihdLbXDc4SbTqZJspAGW44LDfb01lB12B+N&#10;gm36rg/lj/PV5W+6+9iUy3Xy5JUaPw6vLyACDeEe/m9/agWzdA6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Pi9xQAAANwAAAAPAAAAAAAAAAAAAAAAAJgCAABkcnMv&#10;ZG93bnJldi54bWxQSwUGAAAAAAQABAD1AAAAigMAAAAA&#10;" fillcolor="window" strokecolor="#ffc000" strokeweight=".25pt">
                  <v:path arrowok="t"/>
                </v:rect>
              </v:group>
              <v:group id="Group 9" o:spid="_x0000_s12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Freeform 10" o:spid="_x0000_s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aBbcUA&#10;AADcAAAADwAAAGRycy9kb3ducmV2LnhtbESPQWsCMRSE70L/Q3iFXqRmXUFkNUqRSnvVitXb6+Z1&#10;d3HzsiTpbvz3TaHgcZiZb5jVJppW9OR8Y1nBdJKBIC6tbrhScPzYPS9A+ICssbVMCm7kYbN+GK2w&#10;0HbgPfWHUIkEYV+ggjqErpDSlzUZ9BPbESfv2zqDIUlXSe1wSHDTyjzL5tJgw2mhxo62NZXXw49R&#10;MPaxr65f58X59Pn2errYWxn1Vqmnx/iyBBEohnv4v/2uFczyO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oFt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ok9sUA&#10;AADcAAAADwAAAGRycy9kb3ducmV2LnhtbESPT4vCMBTE7wt+h/AEL6LpuqBSjSKy4l7XXfxzezbP&#10;tti8lCbW+O03grDHYWZ+w8yXwVSipcaVlhW8DxMQxJnVJecKfn82gykI55E1VpZJwYMcLBedtzmm&#10;2t75m9qdz0WEsEtRQeF9nUrpsoIMuqGtiaN3sY1BH2WTS93gPcJNJUdJMpYGS44LBda0Lii77m5G&#10;Qd+FNr+ej9Pj/rD93J/sIwt6rVSvG1YzEJ6C/w+/2l9awcdoAs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iT2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whMIA&#10;AADcAAAADwAAAGRycy9kb3ducmV2LnhtbERPz2vCMBS+C/sfwhvsIjO1gpTOKEMc23V1OHd7a97a&#10;YvNSmqxN/3tzEDx+fL83u2BaMVDvGssKlosEBHFpdcOVgq/j23MGwnlkja1lUjCRg932YbbBXNuR&#10;P2kofCViCLscFdTed7mUrqzJoFvYjjhyf7Y36CPsK6l7HGO4aWWaJGtpsOHYUGNH+5rKS/FvFMxd&#10;GKrL7zk7n77fD6cfO5VB75V6egyvLyA8BX8X39wfWsEqjWvjmXgE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9bCE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kVH8UA&#10;AADcAAAADwAAAGRycy9kb3ducmV2LnhtbESPT4vCMBTE7wt+h/AEL6LpuiBajSKy4l7XXfxzezbP&#10;tti8lCbW+O03grDHYWZ+w8yXwVSipcaVlhW8DxMQxJnVJecKfn82gwkI55E1VpZJwYMcLBedtzmm&#10;2t75m9qdz0WEsEtRQeF9nUrpsoIMuqGtiaN3sY1BH2WTS93gPcJNJUdJMpYGS44LBda0Lii77m5G&#10;Qd+FNr+ej5Pj/rD93J/sIwt6rVSvG1YzEJ6C/w+/2l9awcdoCs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RUf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qX8AA&#10;AADcAAAADwAAAGRycy9kb3ducmV2LnhtbERPTYvCMBC9L/gfwgheFk1VWKQaRUTRq+7i6m1sxrbY&#10;TEoTa/z35iB4fLzv2SKYSrTUuNKyguEgAUGcWV1yruDvd9OfgHAeWWNlmRQ8ycFi3vmaYartg/fU&#10;HnwuYgi7FBUU3teplC4ryKAb2Jo4clfbGPQRNrnUDT5iuKnkKEl+pMGSY0OBNa0Kym6Hu1Hw7UKb&#10;3y6nyen4v10fz/aZBb1SqtcNyykIT8F/xG/3TisYj+P8eCYeAT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oqX8AAAADc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aPxMUA&#10;AADcAAAADwAAAGRycy9kb3ducmV2LnhtbESPQWsCMRSE74X+h/AKXkrNbgWR1ShFKvWqFqu31+R1&#10;d3Hzsmzibvz3plDocZiZb5jFKtpG9NT52rGCfJyBINbO1Fwq+DxsXmYgfEA22DgmBTfysFo+Piyw&#10;MG7gHfX7UIoEYV+ggiqEtpDS64os+rFriZP34zqLIcmulKbDIcFtI1+zbCot1pwWKmxpXZG+7K9W&#10;wbOPfXn5Ps1Ox6+P9+PZ3XQ0a6VGT/FtDiJQDP/hv/bWKJhMcvg9k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o/E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2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Freeform 17" o:spid="_x0000_s1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i0KMQA&#10;AADcAAAADwAAAGRycy9kb3ducmV2LnhtbESPT4vCMBTE7wv7HcJb2MuiqRZEqlEWUdzrqvjn9mze&#10;tsXmpTSxxm+/EQSPw8z8hpnOg6lFR62rLCsY9BMQxLnVFRcKdttVbwzCeWSNtWVScCcH89n72xQz&#10;bW/8S93GFyJC2GWooPS+yaR0eUkGXd82xNH7s61BH2VbSN3iLcJNLYdJMpIGK44LJTa0KCm/bK5G&#10;wZcLXXE5H8fH/WG93J/sPQ96odTnR/iegPAU/Cv8bP9oBWmawuNMPA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ItCj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EsXMUA&#10;AADcAAAADwAAAGRycy9kb3ducmV2LnhtbESPT4vCMBTE74LfITxhL7Kmq8si1SgiK3r1D657ezbP&#10;tti8lCZb47c3C4LHYWZ+w0znwVSipcaVlhV8DBIQxJnVJecKDvvV+xiE88gaK8uk4E4O5rNuZ4qp&#10;tjfeUrvzuYgQdikqKLyvUyldVpBBN7A1cfQutjHoo2xyqRu8Rbip5DBJvqTBkuNCgTUtC8quuz+j&#10;oO9Cm1/Pp/Hp+LP+Pv7aexb0Uqm3XlhMQHgK/hV+tjdawWj0Cf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YSxc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2Jx8UA&#10;AADcAAAADwAAAGRycy9kb3ducmV2LnhtbESPT4vCMBTE74LfITxhL7Kmq+wi1SgiK3r1D657ezbP&#10;tti8lCZb47c3C4LHYWZ+w0znwVSipcaVlhV8DBIQxJnVJecKDvvV+xiE88gaK8uk4E4O5rNuZ4qp&#10;tjfeUrvzuYgQdikqKLyvUyldVpBBN7A1cfQutjHoo2xyqRu8Rbip5DBJvqTBkuNCgTUtC8quuz+j&#10;oO9Cm1/Pp/Hp+LP+Pv7aexb0Uqm3XlhMQHgK/hV+tjdawWj0Cf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LYnH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8XsMQA&#10;AADcAAAADwAAAGRycy9kb3ducmV2LnhtbESPT4vCMBTE7wt+h/AEL4umKohUo4go7nV18c/t2Tzb&#10;YvNSmljjt98sCHscZuY3zHwZTCVaalxpWcFwkIAgzqwuOVfwc9j2pyCcR9ZYWSYFL3KwXHQ+5phq&#10;++Rvavc+FxHCLkUFhfd1KqXLCjLoBrYmjt7NNgZ9lE0udYPPCDeVHCXJRBosOS4UWNO6oOy+fxgF&#10;ny60+f16np6Pp93meLGvLOi1Ur1uWM1AeAr+P/xuf2kF4/EE/s7EI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/F7D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yK8UA&#10;AADcAAAADwAAAGRycy9kb3ducmV2LnhtbESPT4vCMBTE74LfITxhL7Kmq7Ar1SgiK3r1D657ezbP&#10;tti8lCZb47c3C4LHYWZ+w0znwVSipcaVlhV8DBIQxJnVJecKDvvV+xiE88gaK8uk4E4O5rNuZ4qp&#10;tjfeUrvzuYgQdikqKLyvUyldVpBBN7A1cfQutjHoo2xyqRu8Rbip5DBJPqXBkuNCgTUtC8quuz+j&#10;oO9Cm1/Pp/Hp+LP+Pv7aexb0Uqm3XlhMQHgK/hV+tjdawWj0Bf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s7Ir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wmWcAA&#10;AADcAAAADwAAAGRycy9kb3ducmV2LnhtbERPTYvCMBC9L/gfwgheFk1VWKQaRUTRq+7i6m1sxrbY&#10;TEoTa/z35iB4fLzv2SKYSrTUuNKyguEgAUGcWV1yruDvd9OfgHAeWWNlmRQ8ycFi3vmaYartg/fU&#10;HnwuYgi7FBUU3teplC4ryKAb2Jo4clfbGPQRNrnUDT5iuKnkKEl+pMGSY0OBNa0Kym6Hu1Hw7UKb&#10;3y6nyen4v10fz/aZBb1SqtcNyykIT8F/xG/3TisYj+PaeCYeAT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wmWcAAAADc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2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CDwsUA&#10;AADcAAAADwAAAGRycy9kb3ducmV2LnhtbESPT4vCMBTE74LfITxhL6LpKixu1ygiK3r1D67e3jbP&#10;tti8lCZb47c3C4LHYWZ+w0znwVSipcaVlhW8DxMQxJnVJecKDvvVYALCeWSNlWVScCcH81m3M8VU&#10;2xtvqd35XEQIuxQVFN7XqZQuK8igG9qaOHoX2xj0UTa51A3eItxUcpQkH9JgyXGhwJqWBWXX3Z9R&#10;0Hehza+/p8np+LP+Pp7tPQt6qdRbLyy+QHgK/hV+tjdawXj8Cf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IPC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2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ZIsIA&#10;AADcAAAADwAAAGRycy9kb3ducmV2LnhtbERPz2vCMBS+C/sfwhO8jJluDimdUYZsbNdVqe721jzb&#10;YvNSmljT/94cBh4/vt+rTTCtGKh3jWUFz/MEBHFpdcOVgv3u8ykF4TyyxtYyKRjJwWb9MFlhpu2V&#10;f2jIfSViCLsMFdTed5mUrqzJoJvbjjhyJ9sb9BH2ldQ9XmO4aeVLkiylwYZjQ40dbWsqz/nFKHh0&#10;YajOf8f0WBy+PopfO5ZBb5WaTcP7GwhPwd/F/+5vrWDxGufH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FkiwgAAANwAAAAPAAAAAAAAAAAAAAAAAJgCAABkcnMvZG93&#10;bnJldi54bWxQSwUGAAAAAAQABAD1AAAAhwMAAAAA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2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D8ucUA&#10;AADcAAAADwAAAGRycy9kb3ducmV2LnhtbESPQWvCQBSE74X+h+UVepFmYy1FYlYpoui1Kqm9PbOv&#10;STD7NmTXuP77bkHocZiZb5h8EUwrBupdY1nBOElBEJdWN1wpOOzXL1MQziNrbC2Tghs5WMwfH3LM&#10;tL3yJw07X4kIYZehgtr7LpPSlTUZdIntiKP3Y3uDPsq+krrHa4SbVr6m6bs02HBcqLGjZU3leXcx&#10;CkYuDNX5dJwei6/Nqvi2tzLopVLPT+FjBsJT8P/he3urFUzexv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EPy5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2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izsUA&#10;AADcAAAADwAAAGRycy9kb3ducmV2LnhtbESPT4vCMBTE7wt+h/AEL6LpuiJSjSKy4l7XXfxzezbP&#10;tti8lCbW+O03grDHYWZ+w8yXwVSipcaVlhW8DxMQxJnVJecKfn82gykI55E1VpZJwYMcLBedtzmm&#10;2t75m9qdz0WEsEtRQeF9nUrpsoIMuqGtiaN3sY1BH2WTS93gPcJNJUdJMpEGS44LBda0Lii77m5G&#10;Qd+FNr+ej9Pj/rD93J/sIwt6rVSvG1YzEJ6C/w+/2l9awcd4BM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mLO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2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OWcYA&#10;AADcAAAADwAAAGRycy9kb3ducmV2LnhtbESPQWvCQBSE7wX/w/IKXqRurKWW6Co2ovXapEWPz+xr&#10;Esy+DdnVxH/fFQo9DjPzDbNY9aYWV2pdZVnBZByBIM6trrhQ8JVtn95AOI+ssbZMCm7kYLUcPCww&#10;1rbjT7qmvhABwi5GBaX3TSyly0sy6Ma2IQ7ej20N+iDbQuoWuwA3tXyOoldpsOKwUGJDSUn5Ob0Y&#10;Bd+jbNa9f+hmM0pOh11f7LNZclRq+Niv5yA89f4//NfeawXTlyncz4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OWcYAAADcAAAADwAAAAAAAAAAAAAAAACYAgAAZHJz&#10;L2Rvd25yZXYueG1sUEsFBgAAAAAEAAQA9QAAAIsDAAAAAA==&#10;" path="m364,l,451e" fillcolor="window" strokecolor="#ffc000" strokeweight=".25pt">
                <v:path arrowok="t" o:connecttype="custom" o:connectlocs="364,0;0,451" o:connectangles="0,0"/>
              </v:shape>
              <v:group id="Group 28" o:spid="_x0000_s12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29" o:spid="_x0000_s12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v6usYA&#10;AADcAAAADwAAAGRycy9kb3ducmV2LnhtbESPT2vCQBTE7wW/w/IEL6VuqrVI6hpEWuy1Kv65vWaf&#10;SUj2bchu4/rtuwWhx2FmfsMssmAa0VPnKssKnscJCOLc6ooLBfvdx9MchPPIGhvLpOBGDrLl4GGB&#10;qbZX/qJ+6wsRIexSVFB636ZSurwkg25sW+LoXWxn0EfZFVJ3eI1w08hJkrxKgxXHhRJbWpeU19sf&#10;o+DRhb6ov0/z0+G4eT+c7S0Peq3UaBhWbyA8Bf8fvrc/tYLpywz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v6us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2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kzcUA&#10;AADcAAAADwAAAGRycy9kb3ducmV2LnhtbESPT2vCQBTE70K/w/IKvYjZ2BaR1FVEWtqrf9B4e2Zf&#10;k2D2bchu4/rt3YLgcZiZ3zCzRTCN6KlztWUF4yQFQVxYXXOpYLf9Gk1BOI+ssbFMCq7kYDF/Gsww&#10;0/bCa+o3vhQRwi5DBZX3bSalKyoy6BLbEkfv13YGfZRdKXWHlwg3jXxN04k0WHNcqLClVUXFefNn&#10;FAxd6MvzKZ/m+8P35/5or0XQK6VensPyA4Sn4B/he/tHK3h7n8D/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WTN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2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BVsYA&#10;AADcAAAADwAAAGRycy9kb3ducmV2LnhtbESPT2vCQBTE7wW/w/IEL6VuqsVK6hpEWuy1Kv65vWaf&#10;SUj2bchu4/rtuwWhx2FmfsMssmAa0VPnKssKnscJCOLc6ooLBfvdx9MchPPIGhvLpOBGDrLl4GGB&#10;qbZX/qJ+6wsRIexSVFB636ZSurwkg25sW+LoXWxn0EfZFVJ3eI1w08hJksykwYrjQoktrUvK6+2P&#10;UfDoQl/U36f56XDcvB/O9pYHvVZqNAyrNxCegv8P39ufWsH05RX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XBVs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2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VJMIA&#10;AADcAAAADwAAAGRycy9kb3ducmV2LnhtbERPz2vCMBS+C/sfwhO8jJluDimdUYZsbNdVqe721jzb&#10;YvNSmljT/94cBh4/vt+rTTCtGKh3jWUFz/MEBHFpdcOVgv3u8ykF4TyyxtYyKRjJwWb9MFlhpu2V&#10;f2jIfSViCLsMFdTed5mUrqzJoJvbjjhyJ9sb9BH2ldQ9XmO4aeVLkiylwYZjQ40dbWsqz/nFKHh0&#10;YajOf8f0WBy+PopfO5ZBb5WaTcP7GwhPwd/F/+5vrWDxGtfG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KlUk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2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wv8UA&#10;AADcAAAADwAAAGRycy9kb3ducmV2LnhtbESPT2sCMRTE70K/Q3iFXkSztiK6NUoRpV614p/b6+Z1&#10;d3HzsmziGr+9EQoeh5n5DTOdB1OJlhpXWlYw6CcgiDOrS84V7H5WvTEI55E1VpZJwY0czGcvnSmm&#10;2l55Q+3W5yJC2KWooPC+TqV0WUEGXd/WxNH7s41BH2WTS93gNcJNJd+TZCQNlhwXCqxpUVB23l6M&#10;gq4LbX7+PY6P+8P3cn+ytyzohVJvr+HrE4Sn4J/h//ZaK/gYTuBxJh4B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vC/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XP/8IA&#10;AADcAAAADwAAAGRycy9kb3ducmV2LnhtbERPz2vCMBS+C/sfwhO8jJluMimdUYZsbNdVqe721jzb&#10;YvNSmljT/94cBh4/vt+rTTCtGKh3jWUFz/MEBHFpdcOVgv3u8ykF4TyyxtYyKRjJwWb9MFlhpu2V&#10;f2jIfSViCLsMFdTed5mUrqzJoJvbjjhyJ9sb9BH2ldQ9XmO4aeVLkiylwYZjQ40dbWsqz/nFKHh0&#10;YajOf8f0WBy+PopfO5ZBb5WaTcP7GwhPwd/F/+5vrWDxGufHM/E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hc//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2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<v:shape id="Freeform 36" o:spid="_x0000_s1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v0E8UA&#10;AADcAAAADwAAAGRycy9kb3ducmV2LnhtbESPT4vCMBTE7wt+h/AEL6LpuihSjSKy4l7XXfxzezbP&#10;tti8lCbW+O03grDHYWZ+w8yXwVSipcaVlhW8DxMQxJnVJecKfn82gykI55E1VpZJwYMcLBedtzmm&#10;2t75m9qdz0WEsEtRQeF9nUrpsoIMuqGtiaN3sY1BH2WTS93gPcJNJUdJMpEGS44LBda0Lii77m5G&#10;Qd+FNr+ej9Pj/rD93J/sIwt6rVSvG1YzEJ6C/w+/2l9awcd4BM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/QT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dRiMUA&#10;AADcAAAADwAAAGRycy9kb3ducmV2LnhtbESPT4vCMBTE74LfITxhL7Kmq+wi1SgiK3r1D657ezbP&#10;tti8lCZb47c3C4LHYWZ+w0znwVSipcaVlhV8DBIQxJnVJecKDvvV+xiE88gaK8uk4E4O5rNuZ4qp&#10;tjfeUrvzuYgQdikqKLyvUyldVpBBN7A1cfQutjHoo2xyqRu8Rbip5DBJvqTBkuNCgTUtC8quuz+j&#10;oO9Cm1/Pp/Hp+LP+Pv7aexb0Uqm3XlhMQHgK/hV+tjdawehzBP9n4hG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V1GI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7J/MYA&#10;AADcAAAADwAAAGRycy9kb3ducmV2LnhtbESPT2vCQBTE7wW/w/IEL6VuqrVI6hpEWuy1Kv65vWaf&#10;SUj2bchu4/rtuwWhx2FmfsMssmAa0VPnKssKnscJCOLc6ooLBfvdx9MchPPIGhvLpOBGDrLl4GGB&#10;qbZX/qJ+6wsRIexSVFB636ZSurwkg25sW+LoXWxn0EfZFVJ3eI1w08hJkrxKgxXHhRJbWpeU19sf&#10;o+DRhb6ov0/z0+G4eT+c7S0Peq3UaBhWbyA8Bf8fvrc/tYLp7AX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7J/M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JsZ8QA&#10;AADcAAAADwAAAGRycy9kb3ducmV2LnhtbESPQWsCMRSE74L/ITyhF6lZFYusRhFR9FpbrL09N8/d&#10;xc3LsknX+O9NQfA4zMw3zHwZTCVaalxpWcFwkIAgzqwuOVfw/bV9n4JwHlljZZkU3MnBctHtzDHV&#10;9saf1B58LiKEXYoKCu/rVEqXFWTQDWxNHL2LbQz6KJtc6gZvEW4qOUqSD2mw5LhQYE3rgrLr4c8o&#10;6LvQ5tfzaXo6/uw2x197z4JeK/XWC6sZCE/Bv8LP9l4rGE8m8H8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ybGf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DyEMUA&#10;AADcAAAADwAAAGRycy9kb3ducmV2LnhtbESPT2vCQBTE70K/w/IKvYjZ2FKR1FVEWtqrf9B4e2Zf&#10;k2D2bchu4/rt3YLgcZiZ3zCzRTCN6KlztWUF4yQFQVxYXXOpYLf9Gk1BOI+ssbFMCq7kYDF/Gsww&#10;0/bCa+o3vhQRwi5DBZX3bSalKyoy6BLbEkfv13YGfZRdKXWHlwg3jXxN04k0WHNcqLClVUXFefNn&#10;FAxd6MvzKZ/m+8P35/5or0XQK6VensPyA4Sn4B/he/tHK3h7n8D/mXgE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IPIQ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xXi8YA&#10;AADcAAAADwAAAGRycy9kb3ducmV2LnhtbESPT2vCQBTE7wW/w/IEL6VuqtRK6hpEWuy1Kv65vWaf&#10;SUj2bchu4/rtuwWhx2FmfsMssmAa0VPnKssKnscJCOLc6ooLBfvdx9MchPPIGhvLpOBGDrLl4GGB&#10;qbZX/qJ+6wsRIexSVFB636ZSurwkg25sW+LoXWxn0EfZFVJ3eI1w08hJksykwYrjQoktrUvK6+2P&#10;UfDoQl/U36f56XDcvB/O9pYHvVZqNAyrNxCegv8P39ufWsH05RX+zs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xXi8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3" o:spid="_x0000_s1244" style="position:absolute;left:0;text-align:left;margin-left:-46.15pt;margin-top:282.55pt;width:543pt;height:40.75pt;z-index:-251641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">
            <v:shape id="Freeform 3" o:spid="_x0000_s12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lxcYA&#10;AADbAAAADwAAAGRycy9kb3ducmV2LnhtbESPT2vCQBTE70K/w/KE3swmKZSSukpRKh5swT+heHtm&#10;n0lo9m3YXTX99t1CweMwM79hpvPBdOJKzreWFWRJCoK4srrlWsFh/z55AeEDssbOMin4IQ/z2cNo&#10;ioW2N97SdRdqESHsC1TQhNAXUvqqIYM+sT1x9M7WGQxRulpqh7cIN53M0/RZGmw5LjTY06Kh6nt3&#10;MQq+Pox35bY0+WlVLjfL7PiZt0elHsfD2yuIQEO4h//ba63gKYO/L/EH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vlxcYAAADbAAAADwAAAAAAAAAAAAAAAACYAgAAZHJz&#10;L2Rvd25yZXYueG1sUEsFBgAAAAAEAAQA9QAAAIsDAAAAAA==&#10;" path="m142,l,197e" fillcolor="window" strokecolor="#ffc000" strokeweight=".25pt">
              <v:path arrowok="t" o:connecttype="custom" o:connectlocs="142,0;0,197" o:connectangles="0,0"/>
            </v:shape>
            <v:group id="Group 4" o:spid="_x0000_s12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<v:group id="Group 5" o:spid="_x0000_s12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<v:rect id="Rectangle 6" o:spid="_x0000_s12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9cQA&#10;AADcAAAADwAAAGRycy9kb3ducmV2LnhtbESPQWvCQBSE74L/YXlCL1I35iAhukoRQwsF0aj3R/Y1&#10;Sc2+Dbtbjf++KxR6HGbmG2a1GUwnbuR8a1nBfJaAIK6sbrlWcD4VrxkIH5A1dpZJwYM8bNbj0Qpz&#10;be98pFsZahEh7HNU0ITQ51L6qiGDfmZ74uh9WWcwROlqqR3eI9x0Mk2ShTTYclxosKdtQ9W1/DEK&#10;DulOX4uL89Xje3583xfZZzL1Sr1MhrcliEBD+A//tT+0gjRL4Xk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OlfXEAAAA3AAAAA8AAAAAAAAAAAAAAAAAmAIAAGRycy9k&#10;b3ducmV2LnhtbFBLBQYAAAAABAAEAPUAAACJAwAAAAA=&#10;" fillcolor="window" strokecolor="#ffc000" strokeweight=".25pt">
                  <v:path arrowok="t"/>
                </v:rect>
                <v:rect id="Rectangle 7" o:spid="_x0000_s12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IwbsUA&#10;AADcAAAADwAAAGRycy9kb3ducmV2LnhtbESP3WrCQBSE7wu+w3IEb4puTKGE6CoihgqFUv/uD9lj&#10;Es2eDbtbjW/fLRS8HGbmG2a+7E0rbuR8Y1nBdJKAIC6tbrhScDwU4wyED8gaW8uk4EEelovByxxz&#10;be+8o9s+VCJC2OeooA6hy6X0ZU0G/cR2xNE7W2cwROkqqR3eI9y0Mk2Sd2mw4bhQY0frmsrr/sco&#10;+E43+lqcnC8fl+nu46vIPpNXr9Ro2K9mIAL14Rn+b2+1gjR7g78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AjBuxQAAANwAAAAPAAAAAAAAAAAAAAAAAJgCAABkcnMv&#10;ZG93bnJldi54bWxQSwUGAAAAAAQABAD1AAAAigMAAAAA&#10;" fillcolor="window" strokecolor="#ffc000" strokeweight=".25pt">
                  <v:path arrowok="t"/>
                </v:rect>
                <v:rect id="Rectangle 8" o:spid="_x0000_s12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oGsUA&#10;AADcAAAADwAAAGRycy9kb3ducmV2LnhtbESP3WrCQBSE7wu+w3IEb4puDKWE6CoihgqFUv/uD9lj&#10;Es2eDbtbjW/fLRS8HGbmG2a+7E0rbuR8Y1nBdJKAIC6tbrhScDwU4wyED8gaW8uk4EEelovByxxz&#10;be+8o9s+VCJC2OeooA6hy6X0ZU0G/cR2xNE7W2cwROkqqR3eI9y0Mk2Sd2mw4bhQY0frmsrr/sco&#10;+E43+lqcnC8fl+nu46vIPpNXr9Ro2K9mIAL14Rn+b2+1gjR7g78z8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66gaxQAAANwAAAAPAAAAAAAAAAAAAAAAAJgCAABkcnMv&#10;ZG93bnJldi54bWxQSwUGAAAAAAQABAD1AAAAigMAAAAA&#10;" fillcolor="window" strokecolor="#ffc000" strokeweight=".25pt">
                  <v:path arrowok="t"/>
                </v:rect>
              </v:group>
              <v:group id="Group 9" o:spid="_x0000_s12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Freeform 10" o:spid="_x0000_s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HRysQA&#10;AADcAAAADwAAAGRycy9kb3ducmV2LnhtbESPT4vCMBTE7wt+h/CEvSyargcp1SgiynpdXfxzezbP&#10;tti8lCbW+O2NIOxxmJnfMNN5MLXoqHWVZQXfwwQEcW51xYWCv916kIJwHlljbZkUPMjBfNb7mGKm&#10;7Z1/qdv6QkQIuwwVlN43mZQuL8mgG9qGOHoX2xr0UbaF1C3eI9zUcpQkY2mw4rhQYkPLkvLr9mYU&#10;fLnQFdfzMT3uDz+r/ck+8qCXSn32w2ICwlPw/+F3e6MVjNIxvM7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h0cr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10UcQA&#10;AADcAAAADwAAAGRycy9kb3ducmV2LnhtbESPT4vCMBTE78J+h/AWvMia6mEtXaMsoujVP6h7e9u8&#10;bYvNS2lijd9+Iwgeh5n5DTOdB1OLjlpXWVYwGiYgiHOrKy4UHParjxSE88gaa8uk4E4O5rO33hQz&#10;bW+8pW7nCxEh7DJUUHrfZFK6vCSDbmgb4uj92dagj7ItpG7xFuGmluMk+ZQGK44LJTa0KCm/7K5G&#10;wcCFrrj8ntPz8bReHn/sPQ96oVT/PXx/gfAU/Cv8bG+0gnE6gceZeAT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tdFH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gI8EA&#10;AADcAAAADwAAAGRycy9kb3ducmV2LnhtbERPy4rCMBTdC/MP4Q64EU11IaVjFJEZnK0PqrO7Nte2&#10;2NyUJlPj35uF4PJw3otVMI3oqXO1ZQXTSQKCuLC65lLB8fAzTkE4j6yxsUwKHuRgtfwYLDDT9s47&#10;6ve+FDGEXYYKKu/bTEpXVGTQTWxLHLmr7Qz6CLtS6g7vMdw0cpYkc2mw5thQYUubiorb/t8oGLnQ&#10;l7fLOT3np+13/mcfRdAbpYafYf0FwlPwb/HL/asVzNK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y4CP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5FuMUA&#10;AADcAAAADwAAAGRycy9kb3ducmV2LnhtbESPQWvCQBSE7wX/w/IEL6XZ6KHE1I2IWPSqFbW31+wz&#10;CWbfhuw2rv++Wyj0OMzMN8xiGUwrBupdY1nBNElBEJdWN1wpOH68v2QgnEfW2FomBQ9ysCxGTwvM&#10;tb3znoaDr0SEsMtRQe19l0vpypoMusR2xNG72t6gj7KvpO7xHuGmlbM0fZUGG44LNXa0rqm8Hb6N&#10;gmcXhur2dckup/N2c/q0jzLotVKTcVi9gfAU/H/4r73TCmbZHH7Px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PkW4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6+MEA&#10;AADcAAAADwAAAGRycy9kb3ducmV2LnhtbERPTYvCMBC9L/gfwgheFk31sGg1ioii13Wl6m1sxrbY&#10;TEoTa/z3m8PCHh/ve7EKphYdta6yrGA8SkAQ51ZXXCg4/eyGUxDOI2usLZOCNzlYLXsfC0y1ffE3&#10;dUdfiBjCLkUFpfdNKqXLSzLoRrYhjtzdtgZ9hG0hdYuvGG5qOUmSL2mw4thQYkObkvLH8WkUfLrQ&#10;FY/bZXrJzvttdrXvPOiNUoN+WM9BeAr+X/znPmgFk1mcH8/EIy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devj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HfY8QA&#10;AADcAAAADwAAAGRycy9kb3ducmV2LnhtbESPT4vCMBTE7wt+h/AEL4umehCtRhFxca/rin9uz+bZ&#10;FpuX0mRr/PZGEPY4zMxvmPkymEq01LjSsoLhIAFBnFldcq5g//vVn4BwHlljZZkUPMjBctH5mGOq&#10;7Z1/qN35XEQIuxQVFN7XqZQuK8igG9iaOHpX2xj0UTa51A3eI9xUcpQkY2mw5LhQYE3rgrLb7s8o&#10;+HShzW+X0+R0OG43h7N9ZEGvlep1w2oGwlPw/+F3+1srGE2H8DoTj4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R32P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2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shape id="Freeform 17" o:spid="_x0000_s12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/kj8UA&#10;AADcAAAADwAAAGRycy9kb3ducmV2LnhtbESPT4vCMBTE7wt+h/AEL6LpuiBajSKy4l7XXfxzezbP&#10;tti8lCbW+O03grDHYWZ+w8yXwVSipcaVlhW8DxMQxJnVJecKfn82gwkI55E1VpZJwYMcLBedtzmm&#10;2t75m9qdz0WEsEtRQeF9nUrpsoIMuqGtiaN3sY1BH2WTS93gPcJNJUdJMpYGS44LBda0Lii77m5G&#10;Qd+FNr+ej5Pj/rD93J/sIwt6rVSvG1YzEJ6C/w+/2l9awWj6Ac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+SP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8+8UA&#10;AADcAAAADwAAAGRycy9kb3ducmV2LnhtbESPT4vCMBTE7wt+h/AEL6LpyiJajSKy4l7XXfxzezbP&#10;tti8lCbW+O03grDHYWZ+w8yXwVSipcaVlhW8DxMQxJnVJecKfn82gwkI55E1VpZJwYMcLBedtzmm&#10;2t75m9qdz0WEsEtRQeF9nUrpsoIMuqGtiaN3sY1BH2WTS93gPcJNJUdJMpYGS44LBda0Lii77m5G&#10;Qd+FNr+ej5Pj/rD93J/sIwt6rVSvG1YzEJ6C/w+/2l9awWj6Ac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5nz7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2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ZYMUA&#10;AADcAAAADwAAAGRycy9kb3ducmV2LnhtbESPT4vCMBTE7wt+h/AEL6LpCitajSKy4l7XXfxzezbP&#10;tti8lCbW+O03grDHYWZ+w8yXwVSipcaVlhW8DxMQxJnVJecKfn82gwkI55E1VpZJwYMcLBedtzmm&#10;2t75m9qdz0WEsEtRQeF9nUrpsoIMuqGtiaN3sY1BH2WTS93gPcJNJUdJMpYGS44LBda0Lii77m5G&#10;Qd+FNr+ej5Pj/rD93J/sIwt6rVSvG1YzEJ6C/w+/2l9awWj6Ac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tlg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2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hHF8UA&#10;AADcAAAADwAAAGRycy9kb3ducmV2LnhtbESPQWsCMRSE74X+h/AKXqRm9SB2NUqRSr2qZbveXpPX&#10;3cXNy7JJ1/jvTaHQ4zAz3zCrTbStGKj3jWMF00kGglg703Cl4OO0e16A8AHZYOuYFNzIw2b9+LDC&#10;3LgrH2g4hkokCPscFdQhdLmUXtdk0U9cR5y8b9dbDEn2lTQ9XhPctnKWZXNpseG0UGNH25r05fhj&#10;FYx9HKrLV7koi8/3t+LsbjqarVKjp/i6BBEohv/wX3tvFMxe5vB7Jh0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eEcX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2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ijMUA&#10;AADcAAAADwAAAGRycy9kb3ducmV2LnhtbESPT2sCMRTE7wW/Q3iCF9FsPVRdjSJSsdfa4p/bc/Pc&#10;Xdy8LJu4xm/fCEKPw8z8hpkvg6lES40rLSt4HyYgiDOrS84V/P5sBhMQziNrrCyTggc5WC46b3NM&#10;tb3zN7U7n4sIYZeigsL7OpXSZQUZdENbE0fvYhuDPsoml7rBe4SbSo6S5EMaLDkuFFjTuqDsursZ&#10;BX0X2vx6Pk6O+8P2c3+yjyzotVK9bljNQHgK/j/8an9pBaPpGJ5n4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NOKM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2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t2/sEA&#10;AADcAAAADwAAAGRycy9kb3ducmV2LnhtbERPTYvCMBC9L/gfwgheFk31sGg1ioii13Wl6m1sxrbY&#10;TEoTa/z3m8PCHh/ve7EKphYdta6yrGA8SkAQ51ZXXCg4/eyGUxDOI2usLZOCNzlYLXsfC0y1ffE3&#10;dUdfiBjCLkUFpfdNKqXLSzLoRrYhjtzdtgZ9hG0hdYuvGG5qOUmSL2mw4thQYkObkvLH8WkUfLrQ&#10;FY/bZXrJzvttdrXvPOiNUoN+WM9BeAr+X/znPmgFk1lcG8/EIy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rdv7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2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fTZcUA&#10;AADcAAAADwAAAGRycy9kb3ducmV2LnhtbESPQWsCMRSE70L/Q3iFXqRm3YPoapQilfaqFau3183r&#10;7uLmZUnS3fjvm0LB4zAz3zCrTTSt6Mn5xrKC6SQDQVxa3XCl4Pixe56D8AFZY2uZFNzIw2b9MFph&#10;oe3Ae+oPoRIJwr5ABXUIXSGlL2sy6Ce2I07et3UGQ5KuktrhkOCmlXmWzaTBhtNCjR1tayqvhx+j&#10;YOxjX12/zvPz6fPt9XSxtzLqrVJPj/FlCSJQDPfwf/tdK8gXC/g7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9Nl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2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4sEA&#10;AADcAAAADwAAAGRycy9kb3ducmV2LnhtbERPy4rCMBTdD/gP4QpuBk1VGEo1iojibMcRH7trc22L&#10;zU1pYo1/bxYDszyc93wZTC06al1lWcF4lIAgzq2uuFBw+N0OUxDOI2usLZOCFzlYLnofc8y0ffIP&#10;dXtfiBjCLkMFpfdNJqXLSzLoRrYhjtzNtgZ9hG0hdYvPGG5qOUmSL2mw4thQYkPrkvL7/mEUfLrQ&#10;FffrOT0fT7vN8WJfedBrpQb9sJqB8BT8v/jP/a0VTJM4P56JR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24OLBAAAA3AAAAA8AAAAAAAAAAAAAAAAAmAIAAGRycy9kb3du&#10;cmV2LnhtbFBLBQYAAAAABAAEAPUAAACGAwAAAAA=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2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pFecUA&#10;AADcAAAADwAAAGRycy9kb3ducmV2LnhtbESPQWvCQBSE7wX/w/KEXkqzsYUiMasUUey1qai9PbOv&#10;STD7NmTXuPn33ULB4zAz3zD5KphWDNS7xrKCWZKCIC6tbrhSsP/aPs9BOI+ssbVMCkZysFpOHnLM&#10;tL3xJw2Fr0SEsMtQQe19l0npypoMusR2xNH7sb1BH2VfSd3jLcJNK1/S9E0abDgu1NjRuqbyUlyN&#10;gicXhupyPs1Ph+Nuc/i2Yxn0WqnHaXhfgPAU/D383/7QCl7TG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ekV5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2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jbDsMA&#10;AADcAAAADwAAAGRycy9kb3ducmV2LnhtbESPQYvCMBSE78L+h/AW9iKaroJINYrIynpVF1dvz+bZ&#10;FpuX0sQa/70RBI/DzHzDTOfBVKKlxpWWFXz3ExDEmdUl5wr+dqveGITzyBory6TgTg7ms4/OFFNt&#10;b7yhdutzESHsUlRQeF+nUrqsIIOub2vi6J1tY9BH2eRSN3iLcFPJQZKMpMGS40KBNS0Lyi7bq1HQ&#10;daHNL6fD+LD///3ZH+09C3qp1NdnWExAeAr+HX6111rBMBnA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jbDsMAAADc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2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o3mcUA&#10;AADcAAAADwAAAGRycy9kb3ducmV2LnhtbESPQWvCQBSE70L/w/IEL6IbFbSkrqIRq9eaih5fs88k&#10;NPs2ZFeT/vuuUOhxmJlvmOW6M5V4UONKywom4wgEcWZ1ybmCz3Q/egXhPLLGyjIp+CEH69VLb4mx&#10;ti1/0OPkcxEg7GJUUHhfx1K6rCCDbmxr4uDdbGPQB9nkUjfYBrip5DSK5tJgyWGhwJqSgrLv090o&#10;OA/TRbs96Ho3TL4u711+TBfJValBv9u8gfDU+f/wX/uoFcyiGTzPh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KjeZxQAAANwAAAAPAAAAAAAAAAAAAAAAAJgCAABkcnMv&#10;ZG93bnJldi54bWxQSwUGAAAAAAQABAD1AAAAigMAAAAA&#10;" path="m364,l,451e" fillcolor="window" strokecolor="#ffc000" strokeweight=".25pt">
                <v:path arrowok="t" o:connecttype="custom" o:connectlocs="364,0;0,451" o:connectangles="0,0"/>
              </v:shape>
              <v:group id="Group 28" o:spid="_x0000_s12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29" o:spid="_x0000_s12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FDesUA&#10;AADcAAAADwAAAGRycy9kb3ducmV2LnhtbESPT2vCQBTE70K/w/IKXqRuaqlI6hpKaLFX/2D19sy+&#10;JsHs25Bd4/rt3YLgcZiZ3zDzLJhG9NS52rKC13ECgriwuuZSwXbz/TID4TyyxsYyKbiSg2zxNJhj&#10;qu2FV9SvfSkihF2KCirv21RKV1Rk0I1tSxy9P9sZ9FF2pdQdXiLcNHKSJFNpsOa4UGFLeUXFaX02&#10;CkYu9OXpuJ/td7/Lr93BXougc6WGz+HzA4Sn4B/he/tHK3hL3uH/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QUN6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2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PdDcMA&#10;AADcAAAADwAAAGRycy9kb3ducmV2LnhtbESPQYvCMBSE7wv+h/CEvSyaroJINYrIintVF1dvz+bZ&#10;FpuX0sQa/70RBI/DzHzDTOfBVKKlxpWWFXz3ExDEmdUl5wr+dqveGITzyBory6TgTg7ms87HFFNt&#10;b7yhdutzESHsUlRQeF+nUrqsIIOub2vi6J1tY9BH2eRSN3iLcFPJQZKMpMGS40KBNS0Lyi7bq1Hw&#10;5UKbX06H8WH/v/7ZH+09C3qp1Gc3LCYgPAX/Dr/av1rBMBnB80w8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PdD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94lsUA&#10;AADcAAAADwAAAGRycy9kb3ducmV2LnhtbESPT2vCQBTE70K/w/IKXqRuaqFK6hpKaLFX/2D19sy+&#10;JsHs25Bd4/rt3YLgcZiZ3zDzLJhG9NS52rKC13ECgriwuuZSwXbz/TID4TyyxsYyKbiSg2zxNJhj&#10;qu2FV9SvfSkihF2KCirv21RKV1Rk0I1tSxy9P9sZ9FF2pdQdXiLcNHKSJO/SYM1xocKW8oqK0/ps&#10;FIxc6MvTcT/b736XX7uDvRZB50oNn8PnBwhPwT/C9/aPVvCWTOH/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33iW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2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Ds5MEA&#10;AADcAAAADwAAAGRycy9kb3ducmV2LnhtbERPy4rCMBTdD/gP4QpuBk1VGEo1iojibMcRH7trc22L&#10;zU1pYo1/bxYDszyc93wZTC06al1lWcF4lIAgzq2uuFBw+N0OUxDOI2usLZOCFzlYLnofc8y0ffIP&#10;dXtfiBjCLkMFpfdNJqXLSzLoRrYhjtzNtgZ9hG0hdYvPGG5qOUmSL2mw4thQYkPrkvL7/mEUfLrQ&#10;FffrOT0fT7vN8WJfedBrpQb9sJqB8BT8v/jP/a0VTJO4Np6JR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A7OT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2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xJf8QA&#10;AADcAAAADwAAAGRycy9kb3ducmV2LnhtbESPQWvCQBSE7wX/w/KEXopurCAxuoqIUq/VYvX2zD6T&#10;YPZtyG7j+u+7QqHHYWa+YebLYGrRUesqywpGwwQEcW51xYWCr8N2kIJwHlljbZkUPMjBctF7mWOm&#10;7Z0/qdv7QkQIuwwVlN43mZQuL8mgG9qGOHpX2xr0UbaF1C3eI9zU8j1JJtJgxXGhxIbWJeW3/Y9R&#10;8OZCV9wup/R0/P7YHM/2kQe9Vuq1H1YzEJ6C/w//tXdawTiZwvNMPA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MSX/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92P8AA&#10;AADcAAAADwAAAGRycy9kb3ducmV2LnhtbERPy4rCMBTdD/gP4QpuBk11YJBqFBFFtzriY3dtrm2x&#10;uSlNrPHvJwvB5eG8p/NgKtFS40rLCoaDBARxZnXJuYLD37o/BuE8ssbKMil4kYP5rPM1xVTbJ++o&#10;3ftcxBB2KSoovK9TKV1WkEE3sDVx5G62MegjbHKpG3zGcFPJUZL8SoMlx4YCa1oWlN33D6Pg24U2&#10;v1/P4/PxtFkdL/aVBb1UqtcNiwkIT8F/xG/3Viv4Gcb58Uw8AnL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92P8AAAADc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2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<v:shape id="Freeform 36" o:spid="_x0000_s12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FN08UA&#10;AADcAAAADwAAAGRycy9kb3ducmV2LnhtbESPzWrDMBCE74W8g9hCLiWR7UIxTpRQQkp6rVvyc9ta&#10;W9vEWhlLdZS3rwKBHoeZ+YZZroPpxEiDay0rSOcJCOLK6pZrBV+fb7MchPPIGjvLpOBKDtarycMS&#10;C20v/EFj6WsRIewKVNB43xdSuqohg25ue+Lo/djBoI9yqKUe8BLhppNZkrxIgy3HhQZ72jRUnctf&#10;o+DJhbE+fx/z4/6w2+5P9loFvVFq+hheFyA8Bf8fvrfftYLnNIP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U3T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2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3oSMUA&#10;AADcAAAADwAAAGRycy9kb3ducmV2LnhtbESPQWsCMRSE74X+h/AKXkrNbgWR1ShFKvWqFqu31+R1&#10;d3Hzsmzibvz3plDocZiZb5jFKtpG9NT52rGCfJyBINbO1Fwq+DxsXmYgfEA22DgmBTfysFo+Piyw&#10;MG7gHfX7UIoEYV+ggiqEtpDS64os+rFriZP34zqLIcmulKbDIcFtI1+zbCot1pwWKmxpXZG+7K9W&#10;wbOPfXn5Ps1Ox6+P9+PZ3XQ0a6VGT/FtDiJQDP/hv/bWKJjkE/g9k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PehI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wPMUA&#10;AADcAAAADwAAAGRycy9kb3ducmV2LnhtbESPQWvCQBSE74X+h+UVepFmYy1FYlYpoui1Kqm9PbOv&#10;STD7NmTXuP77bkHocZiZb5h8EUwrBupdY1nBOElBEJdWN1wpOOzXL1MQziNrbC2Tghs5WMwfH3LM&#10;tL3yJw07X4kIYZehgtr7LpPSlTUZdIntiKP3Y3uDPsq+krrHa4SbVr6m6bs02HBcqLGjZU3leXcx&#10;CkYuDNX5dJwei6/Nqvi2tzLopVLPT+FjBsJT8P/he3urFUzGb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1HA8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2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jVp8UA&#10;AADcAAAADwAAAGRycy9kb3ducmV2LnhtbESPQWvCQBSE74X+h+UVepFmY6VFYlYpoui1Kqm9PbOv&#10;STD7NmTXuP77bkHocZiZb5h8EUwrBupdY1nBOElBEJdWN1wpOOzXL1MQziNrbC2Tghs5WMwfH3LM&#10;tL3yJw07X4kIYZehgtr7LpPSlTUZdIntiKP3Y3uDPsq+krrHa4SbVr6m6bs02HBcqLGjZU3leXcx&#10;CkYuDNX5dJwei6/Nqvi2tzLopVLPT+FjBsJT8P/he3urFUzGb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NWn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2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pL0MQA&#10;AADcAAAADwAAAGRycy9kb3ducmV2LnhtbESPT4vCMBTE7wt+h/CEvSyaqiBSjSLi4l7VxT+3Z/Ns&#10;i81LabI1fnsjCHscZuY3zGwRTCVaalxpWcGgn4AgzqwuOVfwu//uTUA4j6yxskwKHuRgMe98zDDV&#10;9s5banc+FxHCLkUFhfd1KqXLCjLo+rYmjt7VNgZ9lE0udYP3CDeVHCbJWBosOS4UWNOqoOy2+zMK&#10;vlxo89vlNDkdjpv14WwfWdArpT67YTkF4Sn4//C7/aMVjAZje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KS9D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2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buS8UA&#10;AADcAAAADwAAAGRycy9kb3ducmV2LnhtbESPQWvCQBSE74X+h+UVepFmY4VWYlYpoui1Kqm9PbOv&#10;STD7NmTXuP77bkHocZiZb5h8EUwrBupdY1nBOElBEJdWN1wpOOzXL1MQziNrbC2Tghs5WMwfH3LM&#10;tL3yJw07X4kIYZehgtr7LpPSlTUZdIntiKP3Y3uDPsq+krrHa4SbVr6m6Zs02HBcqLGjZU3leXcx&#10;CkYuDNX5dJwei6/Nqvi2tzLopVLPT+FjBsJT8P/he3urFUzG7/B3Jh4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u5L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240" o:spid="_x0000_s1284" style="position:absolute;left:0;text-align:left;margin-left:-44.6pt;margin-top:236.85pt;width:543pt;height:40.75pt;z-index:-251643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">
            <v:shape id="Freeform 3" o:spid="_x0000_s12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Z99cYA&#10;AADcAAAADwAAAGRycy9kb3ducmV2LnhtbESPT2vCQBTE70K/w/KE3swmoZSSukpRKh5swT+heHtm&#10;n0lo9m3YXTX99t1CweMwM79hpvPBdOJKzreWFWRJCoK4srrlWsFh/z55AeEDssbOMin4IQ/z2cNo&#10;ioW2N97SdRdqESHsC1TQhNAXUvqqIYM+sT1x9M7WGQxRulpqh7cIN53M0/RZGmw5LjTY06Kh6nt3&#10;MQq+Pox35bY0+WlVLjfL7PiZt0elHsfD2yuIQEO4h//ba60gf8rg70w8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/Z99cYAAADcAAAADwAAAAAAAAAAAAAAAACYAgAAZHJz&#10;L2Rvd25yZXYueG1sUEsFBgAAAAAEAAQA9QAAAIsDAAAAAA==&#10;" path="m142,l,197e" fillcolor="window" strokecolor="#ffc000" strokeweight=".25pt">
              <v:path arrowok="t" o:connecttype="custom" o:connectlocs="142,0;0,197" o:connectangles="0,0"/>
            </v:shape>
            <v:group id="Group 4" o:spid="_x0000_s12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<v:group id="Group 5" o:spid="_x0000_s12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rect id="Rectangle 6" o:spid="_x0000_s12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ISgMQA&#10;AADcAAAADwAAAGRycy9kb3ducmV2LnhtbESPQWvCQBSE7wX/w/KEXopuDFJCdBWRhhYKUq3eH9ln&#10;Es2+Dbtbjf/eFYQeh5n5hpkve9OKCznfWFYwGScgiEurG64U7H+LUQbCB2SNrWVScCMPy8XgZY65&#10;tlfe0mUXKhEh7HNUUIfQ5VL6siaDfmw74ugdrTMYonSV1A6vEW5amSbJuzTYcFyosaN1TeV592cU&#10;/KQf+lwcnC9vp8n2c1Nk38mbV+p12K9mIAL14T/8bH9pBel0Co8z8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SEoDEAAAA3AAAAA8AAAAAAAAAAAAAAAAAmAIAAGRycy9k&#10;b3ducmV2LnhtbFBLBQYAAAAABAAEAPUAAACJAwAAAAA=&#10;" fillcolor="window" strokecolor="#ffc000" strokeweight=".25pt">
                  <v:path arrowok="t"/>
                </v:rect>
                <v:rect id="Rectangle 7" o:spid="_x0000_s12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63G8UA&#10;AADcAAAADwAAAGRycy9kb3ducmV2LnhtbESPQWvCQBSE70L/w/IKXkrdGFQkzUZKaWhBELXt/ZF9&#10;TVKzb8PuqvHfu0LB4zAz3zD5ajCdOJHzrWUF00kCgriyuuVawfdX+bwE4QOyxs4yKbiQh1XxMMox&#10;0/bMOzrtQy0ihH2GCpoQ+kxKXzVk0E9sTxy9X+sMhihdLbXDc4SbTqZJspAGW44LDfb01lB12B+N&#10;gm36rg/lj/PV5W+6+9iUy3Xy5JUaPw6vLyACDeEe/m9/agXpbA63M/EIy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HrcbxQAAANwAAAAPAAAAAAAAAAAAAAAAAJgCAABkcnMv&#10;ZG93bnJldi54bWxQSwUGAAAAAAQABAD1AAAAigMAAAAA&#10;" fillcolor="window" strokecolor="#ffc000" strokeweight=".25pt">
                  <v:path arrowok="t"/>
                </v:rect>
                <v:rect id="Rectangle 8" o:spid="_x0000_s12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wpbMQA&#10;AADcAAAADwAAAGRycy9kb3ducmV2LnhtbESP3WrCQBSE7wt9h+UUelN0YxCR6CqlNFQQxN/7Q/aY&#10;RLNnw+5W49u7guDlMDPfMNN5ZxpxIedrywoG/QQEcWF1zaWC/S7vjUH4gKyxsUwKbuRhPnt/m2Km&#10;7ZU3dNmGUkQI+wwVVCG0mZS+qMig79uWOHpH6wyGKF0ptcNrhJtGpkkykgZrjgsVtvRTUXHe/hsF&#10;6/RXn/OD88XtNNj8rfLxMvnySn1+dN8TEIG68Ao/2wutIB2O4HEmHg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MKWzEAAAA3AAAAA8AAAAAAAAAAAAAAAAAmAIAAGRycy9k&#10;b3ducmV2LnhtbFBLBQYAAAAABAAEAPUAAACJAwAAAAA=&#10;" fillcolor="window" strokecolor="#ffc000" strokeweight=".25pt">
                  <v:path arrowok="t"/>
                </v:rect>
              </v:group>
              <v:group id="Group 9" o:spid="_x0000_s12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shape id="Freeform 10" o:spid="_x0000_s12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aucIA&#10;AADcAAAADwAAAGRycy9kb3ducmV2LnhtbERPz2vCMBS+C/sfwhvsIjO1iJTOKEMc23V1OHd7a97a&#10;YvNSmqxN/3tzEDx+fL83u2BaMVDvGssKlosEBHFpdcOVgq/j23MGwnlkja1lUjCRg932YbbBXNuR&#10;P2kofCViCLscFdTed7mUrqzJoFvYjjhyf7Y36CPsK6l7HGO4aWWaJGtpsOHYUGNH+5rKS/FvFMxd&#10;GKrL7zk7n77fD6cfO5VB75V6egyvLyA8BX8X39wfWkG6imvjmXgE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y1q5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f/IsUA&#10;AADcAAAADwAAAGRycy9kb3ducmV2LnhtbESPT4vCMBTE7wt+h/AEL6LpyiJajSKy4l7XXfxzezbP&#10;tti8lCbW+O03grDHYWZ+w8yXwVSipcaVlhW8DxMQxJnVJecKfn82gwkI55E1VpZJwYMcLBedtzmm&#10;2t75m9qdz0WEsEtRQeF9nUrpsoIMuqGtiaN3sY1BH2WTS93gPcJNJUdJMpYGS44LBda0Lii77m5G&#10;Qd+FNr+ej5Pj/rD93J/sIwt6rVSvG1YzEJ6C/w+/2l9awehjCs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/8i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2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AYsIA&#10;AADcAAAADwAAAGRycy9kb3ducmV2LnhtbERPz2vCMBS+C/sfwhvsIjO1oJTOKEMc23V1OHd7a97a&#10;YvNSmqxN/3tzEDx+fL83u2BaMVDvGssKlosEBHFpdcOVgq/j23MGwnlkja1lUjCRg932YbbBXNuR&#10;P2kofCViCLscFdTed7mUrqzJoFvYjjhyf7Y36CPsK6l7HGO4aWWaJGtpsOHYUGNH+5rKS/FvFMxd&#10;GKrL7zk7n77fD6cfO5VB75V6egyvLyA8BX8X39wfWkG6ivPjmXgE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ZMBi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2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hl+cUA&#10;AADcAAAADwAAAGRycy9kb3ducmV2LnhtbESPzWrDMBCE74W8g9hCLiWRbWgxTpRQQkp6rVvyc9ta&#10;W9vEWhlLdZS3rwKBHoeZ+YZZroPpxEiDay0rSOcJCOLK6pZrBV+fb7MchPPIGjvLpOBKDtarycMS&#10;C20v/EFj6WsRIewKVNB43xdSuqohg25ue+Lo/djBoI9yqKUe8BLhppNZkrxIgy3HhQZ72jRUnctf&#10;o+DJhbE+fx/z4/6w2+5P9loFvVFq+hheFyA8Bf8fvrfftYLsOYX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KGX5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7jsQA&#10;AADcAAAADwAAAGRycy9kb3ducmV2LnhtbESPQWvCQBSE74L/YXlCL6KbBhSJriLSUq9qsXp7Zp9J&#10;MPs2ZLdx/fduoeBxmJlvmMUqmFp01LrKsoL3cQKCOLe64kLB9+FzNAPhPLLG2jIpeJCD1bLfW2Cm&#10;7Z131O19ISKEXYYKSu+bTEqXl2TQjW1DHL2rbQ36KNtC6hbvEW5qmSbJVBqsOC6U2NCmpPy2/zUK&#10;hi50xe1ymp2OP18fx7N95EFvlHobhPUchKfgX+H/9lYrSCcp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6+47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2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eFcUA&#10;AADcAAAADwAAAGRycy9kb3ducmV2LnhtbESPT4vCMBTE7wt+h/AEL6LpuihSjSKy4l7XXfxzezbP&#10;tti8lCbW+O03grDHYWZ+w8yXwVSipcaVlhW8DxMQxJnVJecKfn82gykI55E1VpZJwYMcLBedtzmm&#10;2t75m9qdz0WEsEtRQeF9nUrpsoIMuqGtiaN3sY1BH2WTS93gPcJNJUdJMpEGS44LBda0Lii77m5G&#10;Qd+FNr+ej9Pj/rD93J/sIwt6rVSvG1YzEJ6C/w+/2l9awWj8Ac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l4V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2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<v:shape id="Freeform 17" o:spid="_x0000_s12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Nj+sUA&#10;AADcAAAADwAAAGRycy9kb3ducmV2LnhtbESPQWvCQBSE74X+h+UVeil1o6BIdBNKqLRXtVi9vWZf&#10;k5Ds25DdxvXfu4LQ4zAz3zDrPJhOjDS4xrKC6SQBQVxa3XCl4Gu/eV2CcB5ZY2eZFFzIQZ49Pqwx&#10;1fbMWxp3vhIRwi5FBbX3fSqlK2sy6Ca2J47erx0M+iiHSuoBzxFuOjlLkoU02HBcqLGnoqay3f0Z&#10;BS8ujFX7c1weD98f74eTvZRBF0o9P4W3FQhPwf+H7+1PrWA2n8PtTDwCMr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2P6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H9jcUA&#10;AADcAAAADwAAAGRycy9kb3ducmV2LnhtbESPQWsCMRSE70L/Q3iFXqRmXVBkNUqRSnvVitXb6+Z1&#10;d3HzsiTpbvz3TaHgcZiZb5jVJppW9OR8Y1nBdJKBIC6tbrhScPzYPS9A+ICssbVMCm7kYbN+GK2w&#10;0HbgPfWHUIkEYV+ggjqErpDSlzUZ9BPbESfv2zqDIUlXSe1wSHDTyjzL5tJgw2mhxo62NZXXw49R&#10;MPaxr65f58X59Pn2errYWxn1Vqmnx/iyBBEohnv4v/2uFeSzO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f2N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3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1YFsUA&#10;AADcAAAADwAAAGRycy9kb3ducmV2LnhtbESPT4vCMBTE7wt+h/AEL6LpCqtSjSKy4l7XXfxzezbP&#10;tti8lCbW+O03grDHYWZ+w8yXwVSipcaVlhW8DxMQxJnVJecKfn82gykI55E1VpZJwYMcLBedtzmm&#10;2t75m9qdz0WEsEtRQeF9nUrpsoIMuqGtiaN3sY1BH2WTS93gPcJNJUdJMpYGS44LBda0Lii77m5G&#10;Qd+FNr+ej9Pj/rD93J/sIwt6rVSvG1YzEJ6C/w+/2l9awehjAs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jVgW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3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MZMIA&#10;AADcAAAADwAAAGRycy9kb3ducmV2LnhtbERPz2vCMBS+C/sfwhvsIjO1oJTOKEMc23V1OHd7a97a&#10;YvNSmqxN/3tzEDx+fL83u2BaMVDvGssKlosEBHFpdcOVgq/j23MGwnlkja1lUjCRg932YbbBXNuR&#10;P2kofCViCLscFdTed7mUrqzJoFvYjjhyf7Y36CPsK6l7HGO4aWWaJGtpsOHYUGNH+5rKS/FvFMxd&#10;GKrL7zk7n77fD6cfO5VB75V6egyvLyA8BX8X39wfWkG6imvjmXgE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Esxk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3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5p/8UA&#10;AADcAAAADwAAAGRycy9kb3ducmV2LnhtbESPT4vCMBTE7wt+h/AEL6LpCitajSKy4l7XXfxzezbP&#10;tti8lCbW+O03grDHYWZ+w8yXwVSipcaVlhW8DxMQxJnVJecKfn82gwkI55E1VpZJwYMcLBedtzmm&#10;2t75m9qdz0WEsEtRQeF9nUrpsoIMuqGtiaN3sY1BH2WTS93gPcJNJUdJMpYGS44LBda0Lii77m5G&#10;Qd+FNr+ej5Pj/rD93J/sIwt6rVSvG1YzEJ6C/w+/2l9awehjCs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mn/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3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gK38EA&#10;AADcAAAADwAAAGRycy9kb3ducmV2LnhtbERPy4rCMBTdD/gP4QpuBk11IVJNi4ii23EGH7trc22L&#10;zU1pYo1/P1kMzPJw3qs8mEb01LnasoLpJAFBXFhdc6ng53s3XoBwHlljY5kUvMlBng0+Vphq++Iv&#10;6o++FDGEXYoKKu/bVEpXVGTQTWxLHLm77Qz6CLtS6g5fMdw0cpYkc2mw5thQYUubiorH8WkUfLrQ&#10;l4/bZXE5nffb09W+i6A3So2GYb0E4Sn4f/Gf+6AVzOZxfjwTj4D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ICt/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3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vRMUA&#10;AADcAAAADwAAAGRycy9kb3ducmV2LnhtbESPQWvCQBSE7wX/w/KEXopu9CASs4qIpV6bFpventln&#10;Esy+Ddk1Wf99t1DocZiZb5hsF0wrBupdY1nBYp6AIC6tbrhS8PnxOluDcB5ZY2uZFDzIwW47ecow&#10;1XbkdxpyX4kIYZeigtr7LpXSlTUZdHPbEUfvanuDPsq+krrHMcJNK5dJspIGG44LNXZ0qKm85Xej&#10;4MWFobpdinVx/no7nr/towz6oNTzNOw3IDwF/x/+a5+0guVqAb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K9E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3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YxM8QA&#10;AADcAAAADwAAAGRycy9kb3ducmV2LnhtbESPT4vCMBTE78J+h/AWvIim9iDSNYrILu7VP6h7ezbP&#10;tti8lCZb47c3guBxmJnfMLNFMLXoqHWVZQXjUQKCOLe64kLBfvcznIJwHlljbZkU3MnBYv7Rm2Gm&#10;7Y031G19ISKEXYYKSu+bTEqXl2TQjWxDHL2LbQ36KNtC6hZvEW5qmSbJRBqsOC6U2NCqpPy6/TcK&#10;Bi50xfV8mp4Ox/X34c/e86BXSvU/w/ILhKfg3+FX+1crSCcpPM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WMTPEAAAA3AAAAA8AAAAAAAAAAAAAAAAAmAIAAGRycy9k&#10;b3ducmV2LnhtbFBLBQYAAAAABAAEAPUAAACJAwAAAAA=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3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qUqMUA&#10;AADcAAAADwAAAGRycy9kb3ducmV2LnhtbESPQWsCMRSE70L/Q3iFXqRmXUFkNUqRSnvVitXb6+Z1&#10;d3HzsiTpbvz3TaHgcZiZb5jVJppW9OR8Y1nBdJKBIC6tbrhScPzYPS9A+ICssbVMCm7kYbN+GK2w&#10;0HbgPfWHUIkEYV+ggjqErpDSlzUZ9BPbESfv2zqDIUlXSe1wSHDTyjzL5tJgw2mhxo62NZXXw49R&#10;MPaxr65f58X59Pn2errYWxn1Vqmnx/iyBBEohnv4v/2uFeTzG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2pSo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3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M3MUA&#10;AADcAAAADwAAAGRycy9kb3ducmV2LnhtbESPQWsCMRSE70L/Q3iFXqRmXURkNUqRSnvVitXb6+Z1&#10;d3HzsiTpbvz3TaHgcZiZb5jVJppW9OR8Y1nBdJKBIC6tbrhScPzYPS9A+ICssbVMCm7kYbN+GK2w&#10;0HbgPfWHUIkEYV+ggjqErpDSlzUZ9BPbESfv2zqDIUlXSe1wSHDTyjzL5tJgw2mhxo62NZXXw49R&#10;MPaxr65f58X59Pn2errYWxn1Vqmnx/iyBBEohnv4v/2uFeTzG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MwzcxQAAANwAAAAPAAAAAAAAAAAAAAAAAJgCAABkcnMv&#10;ZG93bnJldi54bWxQSwUGAAAAAAQABAD1AAAAigMAAAAA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3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HgS8YA&#10;AADcAAAADwAAAGRycy9kb3ducmV2LnhtbESPQWvCQBSE7wX/w/KEXkQ3FaoSs5E2pdWrpqLHZ/aZ&#10;hGbfhuzWpP++WxB6HGbmGybZDKYRN+pcbVnB0ywCQVxYXXOp4DN/n65AOI+ssbFMCn7IwSYdPSQY&#10;a9vznm4HX4oAYRejgsr7NpbSFRUZdDPbEgfvajuDPsiulLrDPsBNI+dRtJAGaw4LFbaUVVR8Hb6N&#10;guMkX/avW92+TbLL6WMod/kyOyv1OB5e1iA8Df4/fG/vtIL54hn+zoQj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HgS8YAAADcAAAADwAAAAAAAAAAAAAAAACYAgAAZHJz&#10;L2Rvd25yZXYueG1sUEsFBgAAAAAEAAQA9QAAAIsDAAAAAA==&#10;" path="m364,l,451e" fillcolor="window" strokecolor="#ffc000" strokeweight=".25pt">
                <v:path arrowok="t" o:connecttype="custom" o:connectlocs="364,0;0,451" o:connectangles="0,0"/>
              </v:shape>
              <v:group id="Group 28" o:spid="_x0000_s13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29" o:spid="_x0000_s13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GSq8UA&#10;AADcAAAADwAAAGRycy9kb3ducmV2LnhtbESPQWvCQBSE74X+h+UVeil1oweV6CaUUGmvarF6e82+&#10;JiHZtyG7jeu/dwWhx2FmvmHWeTCdGGlwjWUF00kCgri0uuFKwdd+87oE4Tyyxs4yKbiQgzx7fFhj&#10;qu2ZtzTufCUihF2KCmrv+1RKV9Zk0E1sTxy9XzsY9FEOldQDniPcdHKWJHNpsOG4UGNPRU1lu/sz&#10;Cl5cGKv257g8Hr4/3g8neymDLpR6fgpvKxCegv8P39ufWsFsvoDbmXgEZH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4ZKr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3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4G2cEA&#10;AADcAAAADwAAAGRycy9kb3ducmV2LnhtbERPy4rCMBTdD/gP4QpuBk11IVJNi4ii23EGH7trc22L&#10;zU1pYo1/P1kMzPJw3qs8mEb01LnasoLpJAFBXFhdc6ng53s3XoBwHlljY5kUvMlBng0+Vphq++Iv&#10;6o++FDGEXYoKKu/bVEpXVGTQTWxLHLm77Qz6CLtS6g5fMdw0cpYkc2mw5thQYUubiorH8WkUfLrQ&#10;l4/bZXE5nffb09W+i6A3So2GYb0E4Sn4f/Gf+6AVzOZxbTwTj4D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+Btn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3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KjQsUA&#10;AADcAAAADwAAAGRycy9kb3ducmV2LnhtbESPQWsCMRSE74X+h/AKXqRm9SB2NUqRSr2qZbveXpPX&#10;3cXNy7JJ1/jvTaHQ4zAz3zCrTbStGKj3jWMF00kGglg703Cl4OO0e16A8AHZYOuYFNzIw2b9+LDC&#10;3LgrH2g4hkokCPscFdQhdLmUXtdk0U9cR5y8b9dbDEn2lTQ9XhPctnKWZXNpseG0UGNH25r05fhj&#10;FYx9HKrLV7koi8/3t+LsbjqarVKjp/i6BBEohv/wX3tvFMzmL/B7Jh0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MqNC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3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GcAsIA&#10;AADcAAAADwAAAGRycy9kb3ducmV2LnhtbERPz2vCMBS+C/sfwhvsIjO1By2dUYY4tuvqcO721ry1&#10;xealNFmb/vfmIHj8+H5vdsG0YqDeNZYVLBcJCOLS6oYrBV/Ht+cMhPPIGlvLpGAiB7vtw2yDubYj&#10;f9JQ+ErEEHY5Kqi973IpXVmTQbewHXHk/mxv0EfYV1L3OMZw08o0SVbSYMOxocaO9jWVl+LfKJi7&#10;MFSX33N2Pn2/H04/diqD3iv19BheX0B4Cv4uvrk/tIJ0HefHM/EIyO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0ZwC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3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05mcYA&#10;AADcAAAADwAAAGRycy9kb3ducmV2LnhtbESPzWrDMBCE74W8g9hCLiWR7UNrnCihhJT0Wrfk57a1&#10;traJtTKW6ihvXwUCPQ4z8w2zXAfTiZEG11pWkM4TEMSV1S3XCr4+32Y5COeRNXaWScGVHKxXk4cl&#10;Ftpe+IPG0tciQtgVqKDxvi+kdFVDBt3c9sTR+7GDQR/lUEs94CXCTSezJHmWBluOCw32tGmoOpe/&#10;RsGTC2N9/j7mx/1ht92f7LUKeqPU9DG8LkB4Cv4/fG+/awXZSwq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05mc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+n7sQA&#10;AADcAAAADwAAAGRycy9kb3ducmV2LnhtbESPQWvCQBSE74L/YXlCL6Kb5qASXUWkpV7VYvX2zD6T&#10;YPZtyG7j+u/dQsHjMDPfMItVMLXoqHWVZQXv4wQEcW51xYWC78PnaAbCeWSNtWVS8CAHq2W/t8BM&#10;2zvvqNv7QkQIuwwVlN43mZQuL8mgG9uGOHpX2xr0UbaF1C3eI9zUMk2SiTRYcVwosaFNSflt/2sU&#10;DF3oitvlNDsdf74+jmf7yIPeKPU2COs5CE/Bv8L/7a1WkE5T+Ds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p+7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3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36" o:spid="_x0000_s13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qaAcUA&#10;AADcAAAADwAAAGRycy9kb3ducmV2LnhtbESPT4vCMBTE7wt+h/AEL6LpyqJSjSKy4l7XXfxzezbP&#10;tti8lCbW+O03grDHYWZ+w8yXwVSipcaVlhW8DxMQxJnVJecKfn82gykI55E1VpZJwYMcLBedtzmm&#10;2t75m9qdz0WEsEtRQeF9nUrpsoIMuqGtiaN3sY1BH2WTS93gPcJNJUdJMpYGS44LBda0Lii77m5G&#10;Qd+FNr+ej9Pj/rD93J/sIwt6rVSvG1YzEJ6C/w+/2l9awWjyAc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6poB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3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Y/msUA&#10;AADcAAAADwAAAGRycy9kb3ducmV2LnhtbESPT4vCMBTE7wt+h/AEL6LpCqtSjSKy4l7XXfxzezbP&#10;tti8lCbW+O03grDHYWZ+w8yXwVSipcaVlhW8DxMQxJnVJecKfn82gykI55E1VpZJwYMcLBedtzmm&#10;2t75m9qdz0WEsEtRQeF9nUrpsoIMuqGtiaN3sY1BH2WTS93gPcJNJUdJMpYGS44LBda0Lii77m5G&#10;Qd+FNr+ej9Pj/rD93J/sIwt6rVSvG1YzEJ6C/w+/2l9awWjyAc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pj+a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h7cUA&#10;AADcAAAADwAAAGRycy9kb3ducmV2LnhtbESPQWvCQBSE74X+h+UVeil1oweV6CaUUGmvarF6e82+&#10;JiHZtyG7jeu/dwWhx2FmvmHWeTCdGGlwjWUF00kCgri0uuFKwdd+87oE4Tyyxs4yKbiQgzx7fFhj&#10;qu2ZtzTufCUihF2KCmrv+1RKV9Zk0E1sTxy9XzsY9FEOldQDniPcdHKWJHNpsOG4UGNPRU1lu/sz&#10;Cl5cGKv257g8Hr4/3g8neymDLpR6fgpvKxCegv8P39ufWsFsMYfbmXgEZH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dKHt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3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gEdsUA&#10;AADcAAAADwAAAGRycy9kb3ducmV2LnhtbESPQWsCMRSE70L/Q3iFXqRm3YPKapQilfaqFau3183r&#10;7uLmZUnS3fjvm0LB4zAz3zCrTTSt6Mn5xrKC6SQDQVxa3XCl4Pixe16A8AFZY2uZFNzIw2b9MFph&#10;oe3Ae+oPoRIJwr5ABXUIXSGlL2sy6Ce2I07et3UGQ5KuktrhkOCmlXmWzaTBhtNCjR1tayqvhx+j&#10;YOxjX12/zovz6fPt9XSxtzLqrVJPj/FlCSJQDPfwf/tdK8jnc/g7k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OAR2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3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eQBMIA&#10;AADcAAAADwAAAGRycy9kb3ducmV2LnhtbERPz2vCMBS+C/sfwhvsIjO1By2dUYY4tuvqcO721ry1&#10;xealNFmb/vfmIHj8+H5vdsG0YqDeNZYVLBcJCOLS6oYrBV/Ht+cMhPPIGlvLpGAiB7vtw2yDubYj&#10;f9JQ+ErEEHY5Kqi973IpXVmTQbewHXHk/mxv0EfYV1L3OMZw08o0SVbSYMOxocaO9jWVl+LfKJi7&#10;MFSX33N2Pn2/H04/diqD3iv19BheX0B4Cv4uvrk/tIJ0HdfGM/EIyO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p5AE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3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1n8UA&#10;AADcAAAADwAAAGRycy9kb3ducmV2LnhtbESPT2sCMRTE7wW/Q3iCF9FsPVRdjSJSsdfa4p/bc/Pc&#10;Xdy8LJu4xm/fCEKPw8z8hpkvg6lES40rLSt4HyYgiDOrS84V/P5sBhMQziNrrCyTggc5WC46b3NM&#10;tb3zN7U7n4sIYZeigsL7OpXSZQUZdENbE0fvYhuDPsoml7rBe4SbSo6S5EMaLDkuFFjTuqDsursZ&#10;BX0X2vx6Pk6O+8P2c3+yjyzotVK9bljNQHgK/j/8an9pBaPxFJ5n4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6zWf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200" o:spid="_x0000_s1324" style="position:absolute;left:0;text-align:left;margin-left:-45.5pt;margin-top:190.55pt;width:543pt;height:40.75pt;z-index:-2516444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">
            <v:shape id="Freeform 3" o:spid="_x0000_s13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zENcUA&#10;AADcAAAADwAAAGRycy9kb3ducmV2LnhtbESPT2vCQBTE74V+h+UVvOkmOUhJXUWUlh604J9QvD2z&#10;zyQ0+zbsrhq/vSsIPQ4z8xtmMutNKy7kfGNZQTpKQBCXVjdcKdjvPofvIHxA1thaJgU38jCbvr5M&#10;MNf2yhu6bEMlIoR9jgrqELpcSl/WZNCPbEccvZN1BkOUrpLa4TXCTSuzJBlLgw3HhRo7WtRU/m3P&#10;RsHv2nhXbAqTHb+K5WqZHn6y5qDU4K2ff4AI1If/8LP9rRVkSQqPM/E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nMQ1xQAAANwAAAAPAAAAAAAAAAAAAAAAAJgCAABkcnMv&#10;ZG93bnJldi54bWxQSwUGAAAAAAQABAD1AAAAigMAAAAA&#10;" path="m142,l,197e" fillcolor="window" strokecolor="#ffc000" strokeweight=".25pt">
              <v:path arrowok="t" o:connecttype="custom" o:connectlocs="142,0;0,197" o:connectangles="0,0"/>
            </v:shape>
            <v:group id="Group 4" o:spid="_x0000_s132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<v:group id="Group 5" o:spid="_x0000_s13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rect id="Rectangle 6" o:spid="_x0000_s13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irQMUA&#10;AADcAAAADwAAAGRycy9kb3ducmV2LnhtbESP3WoCMRSE7wu+QziCN6UmLqXI1igiLgqFUn96f9ic&#10;7q5uTpYk6vr2TaHg5TAz3zCzRW9bcSUfGscaJmMFgrh0puFKw/FQvExBhIhssHVMGu4UYDEfPM0w&#10;N+7GO7ruYyUShEOOGuoYu1zKUNZkMYxdR5y8H+ctxiR9JY3HW4LbVmZKvUmLDaeFGjta1VSe9xer&#10;4Stbm3Px7UN5P012m89i+qGeg9ajYb98BxGpj4/wf3trNGTqFf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OKtAxQAAANwAAAAPAAAAAAAAAAAAAAAAAJgCAABkcnMv&#10;ZG93bnJldi54bWxQSwUGAAAAAAQABAD1AAAAigMAAAAA&#10;" fillcolor="window" strokecolor="#ffc000" strokeweight=".25pt">
                  <v:path arrowok="t"/>
                </v:rect>
                <v:rect id="Rectangle 7" o:spid="_x0000_s13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QO28UA&#10;AADcAAAADwAAAGRycy9kb3ducmV2LnhtbESP3WoCMRSE7wu+QziCN6UmLrTI1igiLgqFUn96f9ic&#10;7q5uTpYk6vr2TaHg5TAz3zCzRW9bcSUfGscaJmMFgrh0puFKw/FQvExBhIhssHVMGu4UYDEfPM0w&#10;N+7GO7ruYyUShEOOGuoYu1zKUNZkMYxdR5y8H+ctxiR9JY3HW4LbVmZKvUmLDaeFGjta1VSe9xer&#10;4Stbm3Px7UN5P012m89i+qGeg9ajYb98BxGpj4/wf3trNGTqFf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dA7bxQAAANwAAAAPAAAAAAAAAAAAAAAAAJgCAABkcnMv&#10;ZG93bnJldi54bWxQSwUGAAAAAAQABAD1AAAAigMAAAAA&#10;" fillcolor="window" strokecolor="#ffc000" strokeweight=".25pt">
                  <v:path arrowok="t"/>
                </v:rect>
                <v:rect id="Rectangle 8" o:spid="_x0000_s13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aQrMUA&#10;AADcAAAADwAAAGRycy9kb3ducmV2LnhtbESPzWrDMBCE74W+g9hCLyWW4kMITuRQSk0LhdD83Rdr&#10;YzuxVkZSE+fto0Khx2FmvmGWq9H24kI+dI41TDMFgrh2puNGw35XTeYgQkQ22DsmDTcKsCofH5ZY&#10;GHflDV22sREJwqFADW2MQyFlqFuyGDI3ECfv6LzFmKRvpPF4TXDby1ypmbTYcVpocaC3lurz9sdq&#10;+M7fzbk6+FDfTtPNx7qaf6mXoPXz0/i6ABFpjP/hv/an0ZCrGfyeSUdAln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ppCsxQAAANwAAAAPAAAAAAAAAAAAAAAAAJgCAABkcnMv&#10;ZG93bnJldi54bWxQSwUGAAAAAAQABAD1AAAAigMAAAAA&#10;" fillcolor="window" strokecolor="#ffc000" strokeweight=".25pt">
                  <v:path arrowok="t"/>
                </v:rect>
              </v:group>
              <v:group id="Group 9" o:spid="_x0000_s13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 id="Freeform 10" o:spid="_x0000_s1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HjecAA&#10;AADcAAAADwAAAGRycy9kb3ducmV2LnhtbERPy4rCMBTdD/gP4QpuBk11IVKNIqLoVh187K7NtS02&#10;N6WJNf69WQizPJz3bBFMJVpqXGlZwXCQgCDOrC45V/B33PQnIJxH1lhZJgVvcrCYd35mmGr74j21&#10;B5+LGMIuRQWF93UqpcsKMugGtiaO3N02Bn2ETS51g68Ybio5SpKxNFhybCiwplVB2ePwNAp+XWjz&#10;x+0yuZzO2/Xpat9Z0Culet2wnILwFPy/+OveaQWjJK6NZ+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6HjecAAAADc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1G4sQA&#10;AADcAAAADwAAAGRycy9kb3ducmV2LnhtbESPT4vCMBTE7wt+h/AEL4umehCtRhFR3Ou64p/bs3m2&#10;xealNLHGb28WFvY4zMxvmPkymEq01LjSsoLhIAFBnFldcq7g8LPtT0A4j6yxskwKXuRgueh8zDHV&#10;9snf1O59LiKEXYoKCu/rVEqXFWTQDWxNHL2bbQz6KJtc6gafEW4qOUqSsTRYclwosKZ1Qdl9/zAK&#10;Pl1o8/v1PDkfT7vN8WJfWdBrpXrdsJqB8BT8f/iv/aUVjJIp/J6JR0Au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tRuL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55osEA&#10;AADcAAAADwAAAGRycy9kb3ducmV2LnhtbERPTYvCMBC9L/gfwgheFk31IFJNi4jLelUX172NzdgW&#10;m0lpYo3/3hyEPT7e9yoPphE9da62rGA6SUAQF1bXXCr4OX6NFyCcR9bYWCYFT3KQZ4OPFabaPnhP&#10;/cGXIoawS1FB5X2bSumKigy6iW2JI3e1nUEfYVdK3eEjhptGzpJkLg3WHBsqbGlTUXE73I2CTxf6&#10;8nY5L86n3+/t6c8+i6A3So2GYb0E4Sn4f/HbvdMKZtM4P56JR0B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OeaL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LcOcQA&#10;AADcAAAADwAAAGRycy9kb3ducmV2LnhtbESPT4vCMBTE78J+h/AW9iKa1oNI1ygiu7hX/6Du7dk8&#10;22LzUppY47c3guBxmJnfMNN5MLXoqHWVZQXpMAFBnFtdcaFgt/0dTEA4j6yxtkwK7uRgPvvoTTHT&#10;9sZr6ja+EBHCLkMFpfdNJqXLSzLohrYhjt7ZtgZ9lG0hdYu3CDe1HCXJWBqsOC6U2NCypPyyuRoF&#10;fRe64nI6To77w+pn/2/vedBLpb4+w+IbhKfg3+FX+08rGKUpPM/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C3Dn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BCTsQA&#10;AADcAAAADwAAAGRycy9kb3ducmV2LnhtbESPT4vCMBTE78J+h/AW9iKa2oNI1ygiu7hX/6Du7dk8&#10;22LzUppY47c3guBxmJnfMNN5MLXoqHWVZQWjYQKCOLe64kLBbvs7mIBwHlljbZkU3MnBfPbRm2Km&#10;7Y3X1G18ISKEXYYKSu+bTEqXl2TQDW1DHL2zbQ36KNtC6hZvEW5qmSbJWBqsOC6U2NCypPyyuRoF&#10;fRe64nI6To77w+pn/2/vedBLpb4+w+IbhKfg3+FX+08rSEcpPM/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QQk7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n1cUA&#10;AADcAAAADwAAAGRycy9kb3ducmV2LnhtbESPzWrDMBCE74W8g9hCLiWR7UIxTpRQQkp6rVvyc9ta&#10;W9vEWhlLdZS3rwKBHoeZ+YZZroPpxEiDay0rSOcJCOLK6pZrBV+fb7MchPPIGjvLpOBKDtarycMS&#10;C20v/EFj6WsRIewKVNB43xdSuqohg25ue+Lo/djBoI9yqKUe8BLhppNZkrxIgy3HhQZ72jRUnctf&#10;o+DJhbE+fx/z4/6w2+5P9loFvVFq+hheFyA8Bf8fvrfftYIsfYb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3OfV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3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<v:shape id="Freeform 17" o:spid="_x0000_s13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aOsUA&#10;AADcAAAADwAAAGRycy9kb3ducmV2LnhtbESPzWrDMBCE74W8g9hCLiWRbWgxTpRQQkp6rVvyc9ta&#10;W9vEWhlLdZS3rwKBHoeZ+YZZroPpxEiDay0rSOcJCOLK6pZrBV+fb7MchPPIGjvLpOBKDtarycMS&#10;C20v/EFj6WsRIewKVNB43xdSuqohg25ue+Lo/djBoI9yqKUe8BLhppNZkrxIgy3HhQZ72jRUnctf&#10;o+DJhbE+fx/z4/6w2+5P9loFvVFq+hheFyA8Bf8fvrfftYIsfYb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edo6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3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tETcUA&#10;AADcAAAADwAAAGRycy9kb3ducmV2LnhtbESPQWvCQBSE7wX/w/KEXopu9CASs4qIpV6bFpventln&#10;Esy+Ddk1Wf99t1DocZiZb5hsF0wrBupdY1nBYp6AIC6tbrhS8PnxOluDcB5ZY2uZFDzIwW47ecow&#10;1XbkdxpyX4kIYZeigtr7LpXSlTUZdHPbEUfvanuDPsq+krrHMcJNK5dJspIGG44LNXZ0qKm85Xej&#10;4MWFobpdinVx/no7nr/towz6oNTzNOw3IDwF/x/+a5+0guViBb9n4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q0RN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3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fh1sYA&#10;AADcAAAADwAAAGRycy9kb3ducmV2LnhtbESPzWrDMBCE74W8g9hCLiWR7UNrnCihhJT0Wrfk57a1&#10;traJtTKW6ihvXwUCPQ4z8w2zXAfTiZEG11pWkM4TEMSV1S3XCr4+32Y5COeRNXaWScGVHKxXk4cl&#10;Ftpe+IPG0tciQtgVqKDxvi+kdFVDBt3c9sTR+7GDQR/lUEs94CXCTSezJHmWBluOCw32tGmoOpe/&#10;RsGTC2N9/j7mx/1ht92f7LUKeqPU9DG8LkB4Cv4/fG+/awVZ+gK3M/EI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fh1sYAAADcAAAADwAAAAAAAAAAAAAAAACYAgAAZHJz&#10;L2Rvd25yZXYueG1sUEsFBgAAAAAEAAQA9QAAAIsDAAAAAA==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3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1pMEA&#10;AADcAAAADwAAAGRycy9kb3ducmV2LnhtbERPTYvCMBC9L/gfwgheFk31IFJNi4jLelUX172NzdgW&#10;m0lpYo3/3hyEPT7e9yoPphE9da62rGA6SUAQF1bXXCr4OX6NFyCcR9bYWCYFT3KQZ4OPFabaPnhP&#10;/cGXIoawS1FB5X2bSumKigy6iW2JI3e1nUEfYVdK3eEjhptGzpJkLg3WHBsqbGlTUXE73I2CTxf6&#10;8nY5L86n3+/t6c8+i6A3So2GYb0E4Sn4f/HbvdMKZtO4Np6JR0B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4daT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3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QP8QA&#10;AADcAAAADwAAAGRycy9kb3ducmV2LnhtbESPT4vCMBTE7wt+h/AEL4umehCtRhFxca/rin9uz+bZ&#10;FpuX0mRr/PZGEPY4zMxvmPkymEq01LjSsoLhIAFBnFldcq5g//vVn4BwHlljZZkUPMjBctH5mGOq&#10;7Z1/qN35XEQIuxQVFN7XqZQuK8igG9iaOHpX2xj0UTa51A3eI9xUcpQkY2mw5LhQYE3rgrLb7s8o&#10;+HShzW+X0+R0OG43h7N9ZEGvlep1w2oGwlPw/+F3+1srGA2n8DoTj4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00D/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3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KzH8EA&#10;AADcAAAADwAAAGRycy9kb3ducmV2LnhtbERPTYvCMBC9C/6HMIIX0dQeRLpGEdnFvepKdW9jM7bF&#10;ZlKabI3/3hwWPD7e92oTTCN66lxtWcF8loAgLqyuuVRw+vmaLkE4j6yxsUwKnuRgsx4OVphp++AD&#10;9UdfihjCLkMFlfdtJqUrKjLoZrYljtzNdgZ9hF0pdYePGG4amSbJQhqsOTZU2NKuouJ+/DMKJi70&#10;5f16WV7y8/4z/7XPIuidUuNR2H6A8BT8W/zv/tYK0jTOj2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isx/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3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4WhMQA&#10;AADcAAAADwAAAGRycy9kb3ducmV2LnhtbESPT4vCMBTE78J+h/AW9iKa2oNI1ygiu7hX/6Du7dk8&#10;22LzUppY47c3guBxmJnfMNN5MLXoqHWVZQWjYQKCOLe64kLBbvs7mIBwHlljbZkU3MnBfPbRm2Km&#10;7Y3X1G18ISKEXYYKSu+bTEqXl2TQDW1DHL2zbQ36KNtC6hZvEW5qmSbJWBqsOC6U2NCypPyyuRoF&#10;fRe64nI6To77w+pn/2/vedBLpb4+w+IbhKfg3+FX+08rSNMRPM/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uFoTEAAAA3AAAAA8AAAAAAAAAAAAAAAAAmAIAAGRycy9k&#10;b3ducmV2LnhtbFBLBQYAAAAABAAEAPUAAACJAwAAAAA=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3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yI88QA&#10;AADcAAAADwAAAGRycy9kb3ducmV2LnhtbESPzYvCMBTE78L+D+Et7EXW1B5EukZZZMW9+oEft2fz&#10;bIvNS2lijf+9EQSPw8z8hpnMgqlFR62rLCsYDhIQxLnVFRcKtpvF9xiE88gaa8uk4E4OZtOP3gQz&#10;bW+8om7tCxEh7DJUUHrfZFK6vCSDbmAb4uidbWvQR9kWUrd4i3BTyzRJRtJgxXGhxIbmJeWX9dUo&#10;6LvQFZfTYXzY7Zd/u6O950HPlfr6DL8/IDwF/w6/2v9aQZqm8DwTj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8iPPEAAAA3AAAAA8AAAAAAAAAAAAAAAAAmAIAAGRycy9k&#10;b3ducmV2LnhtbFBLBQYAAAAABAAEAPUAAACJAwAAAAA=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3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taMQA&#10;AADcAAAADwAAAGRycy9kb3ducmV2LnhtbESPQWvCQBSE74L/YXlCL6KbRhCJriLSUq9qsXp7Zp9J&#10;MPs2ZLdx/fduoeBxmJlvmMUqmFp01LrKsoL3cQKCOLe64kLB9+FzNAPhPLLG2jIpeJCD1bLfW2Cm&#10;7Z131O19ISKEXYYKSu+bTEqXl2TQjW1DHL2rbQ36KNtC6hbvEW5qmSbJVBqsOC6U2NCmpPy2/zUK&#10;hi50xe1ymp2OP18fx7N95EFvlHobhPUchKfgX+H/9lYrSNMJ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wLWjEAAAA3AAAAA8AAAAAAAAAAAAAAAAAmAIAAGRycy9k&#10;b3ducmV2LnhtbFBLBQYAAAAABAAEAPUAAACJAwAAAAA=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3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m1HMQA&#10;AADcAAAADwAAAGRycy9kb3ducmV2LnhtbESPQWvCQBSE74L/YXlCL6KbBhGJriLSUq9qsXp7Zp9J&#10;MPs2ZLdx/fduoeBxmJlvmMUqmFp01LrKsoL3cQKCOLe64kLB9+FzNAPhPLLG2jIpeJCD1bLfW2Cm&#10;7Z131O19ISKEXYYKSu+bTEqXl2TQjW1DHL2rbQ36KNtC6hbvEW5qmSbJVBqsOC6U2NCmpPy2/zUK&#10;hi50xe1ymp2OP18fx7N95EFvlHobhPUchKfgX+H/9lYrSNMJ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tRzEAAAA3AAAAA8AAAAAAAAAAAAAAAAAmAIAAGRycy9k&#10;b3ducmV2LnhtbFBLBQYAAAAABAAEAPUAAACJAwAAAAA=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3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Zi8UA&#10;AADcAAAADwAAAGRycy9kb3ducmV2LnhtbESPQWvCQBSE7wX/w/IKXkQ3BloldZU2ovVao+jxNfua&#10;BLNvQ3Y16b93C0KPw8x8wyxWvanFjVpXWVYwnUQgiHOrKy4UHLLNeA7CeWSNtWVS8EsOVsvB0wIT&#10;bTv+otveFyJA2CWooPS+SaR0eUkG3cQ2xMH7sa1BH2RbSN1iF+CmlnEUvUqDFYeFEhtKS8ov+6tR&#10;cBxls+7jUzfrUfp92vbFLpulZ6WGz/37GwhPvf8PP9o7rSCOX+DvTDg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21mLxQAAANwAAAAPAAAAAAAAAAAAAAAAAJgCAABkcnMv&#10;ZG93bnJldi54bWxQSwUGAAAAAAQABAD1AAAAigMAAAAA&#10;" path="m364,l,451e" fillcolor="window" strokecolor="#ffc000" strokeweight=".25pt">
                <v:path arrowok="t" o:connecttype="custom" o:connectlocs="364,0;0,451" o:connectangles="0,0"/>
              </v:shape>
              <v:group id="Group 28" o:spid="_x0000_s13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<v:shape id="Freeform 29" o:spid="_x0000_s13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ra8QA&#10;AADcAAAADwAAAGRycy9kb3ducmV2LnhtbESPQWvCQBSE74L/YXlCL6Kb5qASXUWkpV7VYvX2zD6T&#10;YPZtyG7j+u/dQsHjMDPfMItVMLXoqHWVZQXv4wQEcW51xYWC78PnaAbCeWSNtWVS8CAHq2W/t8BM&#10;2zvvqNv7QkQIuwwVlN43mZQuL8mgG9uGOHpX2xr0UbaF1C3eI9zUMk2SiTRYcVwosaFNSflt/2sU&#10;DF3oitvlNDsdf74+jmf7yIPeKPU2COs5CE/Bv8L/7a1WkKZT+DsTj4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LK2v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3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S/GcEA&#10;AADcAAAADwAAAGRycy9kb3ducmV2LnhtbERPTYvCMBC9C/6HMIIX0dQeRLpGEdnFvepKdW9jM7bF&#10;ZlKabI3/3hwWPD7e92oTTCN66lxtWcF8loAgLqyuuVRw+vmaLkE4j6yxsUwKnuRgsx4OVphp++AD&#10;9UdfihjCLkMFlfdtJqUrKjLoZrYljtzNdgZ9hF0pdYePGG4amSbJQhqsOTZU2NKuouJ+/DMKJi70&#10;5f16WV7y8/4z/7XPIuidUuNR2H6A8BT8W/zv/tYK0jSujWfiEZ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Uvxn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3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gagsUA&#10;AADcAAAADwAAAGRycy9kb3ducmV2LnhtbESPQWvCQBSE7wX/w/IEL6XZmEPR1I2IKPZaK2pvr9ln&#10;Esy+Ddk1rv++Wyj0OMzMN8xiGUwrBupdY1nBNElBEJdWN1wpOHxuX2YgnEfW2FomBQ9ysCxGTwvM&#10;tb3zBw17X4kIYZejgtr7LpfSlTUZdIntiKN3sb1BH2VfSd3jPcJNK7M0fZUGG44LNXa0rqm87m9G&#10;wbMLQ3X9Ps/Ox9Nuc/yyjzLotVKTcVi9gfAU/H/4r/2uFWTZHH7PxCMg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BqC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3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lwsIA&#10;AADcAAAADwAAAGRycy9kb3ducmV2LnhtbERPz2vCMBS+C/sfwhvsIjO1gpTOKEMc23V1OHd7a97a&#10;YvNSmqxN/3tzEDx+fL83u2BaMVDvGssKlosEBHFpdcOVgq/j23MGwnlkja1lUjCRg932YbbBXNuR&#10;P2kofCViCLscFdTed7mUrqzJoFvYjjhyf7Y36CPsK6l7HGO4aWWaJGtpsOHYUGNH+5rKS/FvFMxd&#10;GKrL7zk7n77fD6cfO5VB75V6egyvLyA8BX8X39wfWkG6ivPjmXgE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uyXC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3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AWcUA&#10;AADcAAAADwAAAGRycy9kb3ducmV2LnhtbESPzWrDMBCE74W8g9hCLiWR7UIxTpRQQkp6rVvyc9ta&#10;W9vEWhlLdZS3rwKBHoeZ+YZZroPpxEiDay0rSOcJCOLK6pZrBV+fb7MchPPIGjvLpOBKDtarycMS&#10;C20v/EFj6WsRIewKVNB43xdSuqohg25ue+Lo/djBoI9yqKUe8BLhppNZkrxIgy3HhQZ72jRUnctf&#10;o+DJhbE+fx/z4/6w2+5P9loFvVFq+hheFyA8Bf8fvrfftYLsOYXbmX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94BZ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UeLsQA&#10;AADcAAAADwAAAGRycy9kb3ducmV2LnhtbESPQWvCQBSE74L/YXlCL6KbRhCJriLSUq9qsXp7Zp9J&#10;MPs2ZLdx/fduoeBxmJlvmMUqmFp01LrKsoL3cQKCOLe64kLB9+FzNAPhPLLG2jIpeJCD1bLfW2Cm&#10;7Z131O19ISKEXYYKSu+bTEqXl2TQjW1DHL2rbQ36KNtC6hbvEW5qmSbJVBqsOC6U2NCmpPy2/zUK&#10;hi50xe1ymp2OP18fx7N95EFvlHobhPUchKfgX+H/9lYrSCcp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Hi7EAAAA3A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3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<v:shape id="Freeform 36" o:spid="_x0000_s13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jwcUA&#10;AADcAAAADwAAAGRycy9kb3ducmV2LnhtbESPT4vCMBTE7wt+h/AEL6LpuiJSjSKy4l7XXfxzezbP&#10;tti8lCbW+O03grDHYWZ+w8yXwVSipcaVlhW8DxMQxJnVJecKfn82gykI55E1VpZJwYMcLBedtzmm&#10;2t75m9qdz0WEsEtRQeF9nUrpsoIMuqGtiaN3sY1BH2WTS93gPcJNJUdJMpEGS44LBda0Lii77m5G&#10;Qd+FNr+ej9Pj/rD93J/sIwt6rVSvG1YzEJ6C/w+/2l9awehjDM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CPB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3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yGWsUA&#10;AADcAAAADwAAAGRycy9kb3ducmV2LnhtbESPT4vCMBTE7wt+h/AEL6LpuihSjSKy4l7XXfxzezbP&#10;tti8lCbW+O03grDHYWZ+w8yXwVSipcaVlhW8DxMQxJnVJecKfn82gykI55E1VpZJwYMcLBedtzmm&#10;2t75m9qdz0WEsEtRQeF9nUrpsoIMuqGtiaN3sY1BH2WTS93gPcJNJUdJMpEGS44LBda0Lii77m5G&#10;Qd+FNr+ej9Pj/rD93J/sIwt6rVSvG1YzEJ6C/w+/2l9awehjDM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zIZa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3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4YLcUA&#10;AADcAAAADwAAAGRycy9kb3ducmV2LnhtbESPQWsCMRSE70L/Q3iFXqRmXUFkNUqRSnvVitXb6+Z1&#10;d3HzsiTpbvz3TaHgcZiZb5jVJppW9OR8Y1nBdJKBIC6tbrhScPzYPS9A+ICssbVMCm7kYbN+GK2w&#10;0HbgPfWHUIkEYV+ggjqErpDSlzUZ9BPbESfv2zqDIUlXSe1wSHDTyjzL5tJgw2mhxo62NZXXw49R&#10;MPaxr65f58X59Pn2errYWxn1Vqmnx/iyBBEohnv4v/2uFeSzOfydS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Hhgt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3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K9tsUA&#10;AADcAAAADwAAAGRycy9kb3ducmV2LnhtbESPT4vCMBTE7wt+h/AEL6LpuqBSjSKy4l7XXfxzezbP&#10;tti8lCbW+O03grDHYWZ+w8yXwVSipcaVlhW8DxMQxJnVJecKfn82gykI55E1VpZJwYMcLBedtzmm&#10;2t75m9qdz0WEsEtRQeF9nUrpsoIMuqGtiaN3sY1BH2WTS93gPcJNJUdJMpYGS44LBda0Lii77m5G&#10;Qd+FNr+ej9Pj/rD93J/sIwt6rVSvG1YzEJ6C/w+/2l9awehjAs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Ur22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3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0pxMIA&#10;AADcAAAADwAAAGRycy9kb3ducmV2LnhtbERPz2vCMBS+C/sfwhvsIjO1gpTOKEMc23V1OHd7a97a&#10;YvNSmqxN/3tzEDx+fL83u2BaMVDvGssKlosEBHFpdcOVgq/j23MGwnlkja1lUjCRg932YbbBXNuR&#10;P2kofCViCLscFdTed7mUrqzJoFvYjjhyf7Y36CPsK6l7HGO4aWWaJGtpsOHYUGNH+5rKS/FvFMxd&#10;GKrL7zk7n77fD6cfO5VB75V6egyvLyA8BX8X39wfWkG6imvjmXgE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SnE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3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GMX8UA&#10;AADcAAAADwAAAGRycy9kb3ducmV2LnhtbESPT4vCMBTE7wt+h/AEL6LpuiBajSKy4l7XXfxzezbP&#10;tti8lCbW+O03grDHYWZ+w8yXwVSipcaVlhW8DxMQxJnVJecKfn82gwkI55E1VpZJwYMcLBedtzmm&#10;2t75m9qdz0WEsEtRQeF9nUrpsoIMuqGtiaN3sY1BH2WTS93gPcJNJUdJMpYGS44LBda0Lii77m5G&#10;Qd+FNr+ej5Pj/rD93J/sIwt6rVSvG1YzEJ6C/w+/2l9awehjCs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Yxf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160" o:spid="_x0000_s1364" style="position:absolute;left:0;text-align:left;margin-left:-46.1pt;margin-top:141.45pt;width:543pt;height:40.75pt;z-index:-251645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">
            <v:shape id="Freeform 3" o:spid="_x0000_s13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ZA6cMA&#10;AADcAAAADwAAAGRycy9kb3ducmV2LnhtbERPS2vCQBC+F/oflin0ppvkIBJdRSqKh1bwEYq3aXZM&#10;QrOzYXfV9N+7gtDbfHzPmc5704orOd9YVpAOExDEpdUNVwqOh9VgDMIHZI2tZVLwRx7ms9eXKeba&#10;3nhH132oRAxhn6OCOoQul9KXNRn0Q9sRR+5sncEQoaukdniL4aaVWZKMpMGGY0ONHX3UVP7uL0bB&#10;95fxrtgVJvtZF8vPZXraZs1Jqfe3fjEBEagP/+Kne6Pj/FEKj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2ZA6cMAAADcAAAADwAAAAAAAAAAAAAAAACYAgAAZHJzL2Rv&#10;d25yZXYueG1sUEsFBgAAAAAEAAQA9QAAAIgDAAAAAA==&#10;" path="m142,l,197e" fillcolor="window" strokecolor="#ffc000" strokeweight=".25pt">
              <v:path arrowok="t" o:connecttype="custom" o:connectlocs="142,0;0,197" o:connectangles="0,0"/>
            </v:shape>
            <v:group id="Group 4" o:spid="_x0000_s13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<v:group id="Group 5" o:spid="_x0000_s13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rect id="Rectangle 6" o:spid="_x0000_s13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IvnMMA&#10;AADcAAAADwAAAGRycy9kb3ducmV2LnhtbERP32vCMBB+H/g/hBN8GTNtGSLVKCIrDgYy3Xw/mlvb&#10;2VxKktn2v1+Ewd7u4/t56+1gWnEj5xvLCtJ5AoK4tLrhSsHnR/G0BOEDssbWMikYycN2M3lYY65t&#10;zye6nUMlYgj7HBXUIXS5lL6syaCf2444cl/WGQwRukpqh30MN63MkmQhDTYcG2rsaF9TeT3/GAXv&#10;2Yu+Fhfny/E7PR2OxfItefRKzabDbgUi0BD+xX/uVx3nL57h/ky8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IvnMMAAADcAAAADwAAAAAAAAAAAAAAAACYAgAAZHJzL2Rv&#10;d25yZXYueG1sUEsFBgAAAAAEAAQA9QAAAIgDAAAAAA==&#10;" fillcolor="window" strokecolor="#ffc000" strokeweight=".25pt">
                  <v:path arrowok="t"/>
                </v:rect>
                <v:rect id="Rectangle 7" o:spid="_x0000_s13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6KB8MA&#10;AADcAAAADwAAAGRycy9kb3ducmV2LnhtbERP32vCMBB+H/g/hBN8GTNtYSLVKCIrDgYy3Xw/mlvb&#10;2VxKktn2v1+Ewd7u4/t56+1gWnEj5xvLCtJ5AoK4tLrhSsHnR/G0BOEDssbWMikYycN2M3lYY65t&#10;zye6nUMlYgj7HBXUIXS5lL6syaCf2444cl/WGQwRukpqh30MN63MkmQhDTYcG2rsaF9TeT3/GAXv&#10;2Yu+Fhfny/E7PR2OxfItefRKzabDbgUi0BD+xX/uVx3nL57h/ky8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6KB8MAAADcAAAADwAAAAAAAAAAAAAAAACYAgAAZHJzL2Rv&#10;d25yZXYueG1sUEsFBgAAAAAEAAQA9QAAAIgDAAAAAA==&#10;" fillcolor="window" strokecolor="#ffc000" strokeweight=".25pt">
                  <v:path arrowok="t"/>
                </v:rect>
                <v:rect id="Rectangle 8" o:spid="_x0000_s13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wUcMMA&#10;AADcAAAADwAAAGRycy9kb3ducmV2LnhtbERPyWrDMBC9F/oPYgq9lEZODia4UUIpMSkUQp3lPlgT&#10;24k1MpLq5e+jQqG3ebx1VpvRtKIn5xvLCuazBARxaXXDlYLTMX9dgvABWWNrmRRM5GGzfnxYYabt&#10;wAX1h1CJGMI+QwV1CF0mpS9rMuhntiOO3MU6gyFCV0ntcIjhppWLJEmlwYZjQ40dfdRU3g4/RsH3&#10;Yqtv+dn5crrOi90+X34lL16p56fx/Q1EoDH8i//cnzrOT1P4fSZe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wUcMMAAADcAAAADwAAAAAAAAAAAAAAAACYAgAAZHJzL2Rv&#10;d25yZXYueG1sUEsFBgAAAAAEAAQA9QAAAIgDAAAAAA==&#10;" fillcolor="window" strokecolor="#ffc000" strokeweight=".25pt">
                  <v:path arrowok="t"/>
                </v:rect>
              </v:group>
              <v:group id="Group 9" o:spid="_x0000_s13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<v:shape id="Freeform 10" o:spid="_x0000_s13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npcUA&#10;AADcAAAADwAAAGRycy9kb3ducmV2LnhtbESPT2/CMAzF75P4DpGRdplGyg4IFQKaEAiusIk/N6/x&#10;2orGqZpQwrfHh0m72XrP7/08XybXqJ66UHs2MB5loIgLb2suDXx/bd6noEJEtth4JgMPCrBcDF7m&#10;mFt/5z31h1gqCeGQo4EqxjbXOhQVOQwj3xKL9us7h1HWrtS2w7uEu0Z/ZNlEO6xZGipsaVVRcT3c&#10;nIG3kPry+nOeno+n7fp48Y8i2ZUxr8P0OQMVKcV/89/1zgr+RGjlGZlAL5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W2el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3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CPsEA&#10;AADcAAAADwAAAGRycy9kb3ducmV2LnhtbERPS4vCMBC+L/gfwgh7WTTVg2g1ioiLe9UVH7exGdti&#10;MylNtsZ/bwRhb/PxPWe2CKYSLTWutKxg0E9AEGdWl5wr2P9+98YgnEfWWFkmBQ9ysJh3PmaYanvn&#10;LbU7n4sYwi5FBYX3dSqlywoy6Pq2Jo7c1TYGfYRNLnWD9xhuKjlMkpE0WHJsKLCmVUHZbfdnFHy5&#10;0Oa3y2l8Ohw368PZPrKgV0p9dsNyCsJT8P/it/tHx/mjCbyeiR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Xwj7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3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9fsUA&#10;AADcAAAADwAAAGRycy9kb3ducmV2LnhtbESPQW/CMAyF75P4D5GRuEyQwmFDHQEhBGLXMQTs5jVe&#10;W9E4VRNK+PfzYdJutt7ze58Xq+Qa1VMXas8GppMMFHHhbc2lgePnbjwHFSKyxcYzGXhQgNVy8LTA&#10;3Po7f1B/iKWSEA45GqhibHOtQ1GRwzDxLbFoP75zGGXtSm07vEu4a/Qsy160w5qlocKWNhUV18PN&#10;GXgOqS+v35f55XTeb09f/lEkuzFmNEzrN1CRUvw3/12/W8F/FXx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9P1+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3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hY5cMA&#10;AADcAAAADwAAAGRycy9kb3ducmV2LnhtbERPTWvCQBC9F/oflil4Kc1GD1ViVinSUq/GYu1tzE6T&#10;YHY2ZLdx8++7guBtHu9z8nUwrRiod41lBdMkBUFcWt1wpeBr//GyAOE8ssbWMikYycF69fiQY6bt&#10;hXc0FL4SMYRdhgpq77tMSlfWZNAltiOO3K/tDfoI+0rqHi8x3LRylqav0mDDsaHGjjY1lefizyh4&#10;dmGozqfj4nj4/nw//NixDHqj1OQpvC1BeAr+Lr65tzrOn0/h+ky8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hY5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GksEA&#10;AADcAAAADwAAAGRycy9kb3ducmV2LnhtbERPTYvCMBC9C/sfwizsRTRdDyrVKCIr61VdXL2NzdgW&#10;m0lpYo3/3giCt3m8z5nOg6lES40rLSv47icgiDOrS84V/O1WvTEI55E1VpZJwZ0czGcfnSmm2t54&#10;Q+3W5yKGsEtRQeF9nUrpsoIMur6tiSN3to1BH2GTS93gLYabSg6SZCgNlhwbCqxpWVB22V6Ngq4L&#10;bX45HcaH/f/vz/5o71nQS6W+PsNiAsJT8G/xy73Wcf5oAM9n4gV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qxpL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3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ZjCcMA&#10;AADcAAAADwAAAGRycy9kb3ducmV2LnhtbERPTWvCQBC9F/oflin0InXTClZS11CCotdqSfU2ZqdJ&#10;MDsbsmtc/31XEHqbx/uceRZMKwbqXWNZwes4AUFcWt1wpeB7t3qZgXAeWWNrmRRcyUG2eHyYY6rt&#10;hb9o2PpKxBB2KSqove9SKV1Zk0E3th1x5H5tb9BH2FdS93iJ4aaVb0kylQYbjg01dpTXVJ62Z6Ng&#10;5MJQnY772b74WS+Lg72WQedKPT+Fzw8QnoL/F9/dGx3nv0/g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ZjC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3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17" o:spid="_x0000_s13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Ne5sMA&#10;AADcAAAADwAAAGRycy9kb3ducmV2LnhtbERPTWvCQBC9F/oflin0InXTglZS11CCotdqSfU2ZqdJ&#10;MDsbsmtc/31XEHqbx/uceRZMKwbqXWNZwes4AUFcWt1wpeB7t3qZgXAeWWNrmRRcyUG2eHyYY6rt&#10;hb9o2PpKxBB2KSqove9SKV1Zk0E3th1x5H5tb9BH2FdS93iJ4aaVb0kylQYbjg01dpTXVJ62Z6Ng&#10;5MJQnY772b74WS+Lg72WQedKPT+Fzw8QnoL/F9/dGx3nv0/g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Ne5s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3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HAkcEA&#10;AADcAAAADwAAAGRycy9kb3ducmV2LnhtbERPS4vCMBC+L/gfwgh7WTTVgyvVKCIu7lVXfNzGZmyL&#10;zaQ02Rr/vREEb/PxPWc6D6YSLTWutKxg0E9AEGdWl5wr2P399MYgnEfWWFkmBXdyMJ91PqaYanvj&#10;DbVbn4sYwi5FBYX3dSqlywoy6Pq2Jo7cxTYGfYRNLnWDtxhuKjlMkpE0WHJsKLCmZUHZdftvFHy5&#10;0ObX83F83B/Wq/3J3rOgl0p9dsNiAsJT8G/xy/2r4/zvETyfiR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RwJH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3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lCsIA&#10;AADcAAAADwAAAGRycy9kb3ducmV2LnhtbERPS4vCMBC+C/sfwix4EU3dg0o1yiIu69UHPm5jM9sW&#10;m0lpsjX+eyMI3ubje85sEUwlWmpcaVnBcJCAIM6sLjlXsN/99CcgnEfWWFkmBXdysJh/dGaYanvj&#10;DbVbn4sYwi5FBYX3dSqlywoy6Aa2Jo7cn20M+gibXOoGbzHcVPIrSUbSYMmxocCalgVl1+2/UdBz&#10;oc2vl9PkdDj+rg5ne8+CXirV/QzfUxCegn+LX+61jvPHY3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HWUK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3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LxeMUA&#10;AADcAAAADwAAAGRycy9kb3ducmV2LnhtbESPQW/CMAyF75P4D5GRuEyQwmFDHQEhBGLXMQTs5jVe&#10;W9E4VRNK+PfzYdJutt7ze58Xq+Qa1VMXas8GppMMFHHhbc2lgePnbjwHFSKyxcYzGXhQgNVy8LTA&#10;3Po7f1B/iKWSEA45GqhibHOtQ1GRwzDxLbFoP75zGGXtSm07vEu4a/Qsy160w5qlocKWNhUV18PN&#10;GXgOqS+v35f55XTeb09f/lEkuzFmNEzrN1CRUvw3/12/W8F/FVp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gvF4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3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U48MA&#10;AADcAAAADwAAAGRycy9kb3ducmV2LnhtbERPS2vCQBC+F/oflil4Ed3Ug43RVYq06LUqPm5jdkyC&#10;2dmQXeP677sFobf5+J4zWwRTi45aV1lW8D5MQBDnVldcKNhtvwcpCOeRNdaWScGDHCzmry8zzLS9&#10;8w91G1+IGMIuQwWl900mpctLMuiGtiGO3MW2Bn2EbSF1i/cYbmo5SpKxNFhxbCixoWVJ+XVzMwr6&#10;LnTF9XxMj/vD6mt/so886KVSvbfwOQXhKfh/8dO91nH+xwT+no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5U48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3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GNWcUA&#10;AADcAAAADwAAAGRycy9kb3ducmV2LnhtbESPQW/CMAyF75P4D5En7TJBCoepKgQ0IRBcBxNjN6/x&#10;2orGqZpQwr+fD0i72XrP731erJJr1UB9aDwbmE4yUMSltw1XBj6P23EOKkRki61nMnCnAKvl6GmB&#10;hfU3/qDhECslIRwKNFDH2BVah7Imh2HiO2LRfn3vMMraV9r2eJNw1+pZlr1phw1LQ40drWsqL4er&#10;M/Aa0lBdfs75+fS125y+/b1Mdm3My3N6n4OKlOK/+XG9t4KfC748Ix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Y1Z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3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0owsMA&#10;AADcAAAADwAAAGRycy9kb3ducmV2LnhtbERPTWvCQBC9F/wPywi9FN2khxKiq0iw1GttsfY2Zsck&#10;JDsbsmuy/vtuodDbPN7nrLfBdGKkwTWWFaTLBARxaXXDlYLPj9dFBsJ5ZI2dZVJwJwfbzexhjbm2&#10;E7/TePSViCHsclRQe9/nUrqyJoNuaXviyF3tYNBHOFRSDzjFcNPJ5yR5kQYbjg019lTUVLbHm1Hw&#10;5MJYtZdzdj59ve1P3/ZeBl0o9TgPuxUIT8H/i//cBx3nZyn8PhMv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0owsMAAADc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3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+2tcMA&#10;AADcAAAADwAAAGRycy9kb3ducmV2LnhtbERPTWvCQBC9C/0PyxR6kbppDiWkrlJCi71qxdrbmB2T&#10;kOxsyK7J+u/dQsHbPN7nLNfBdGKkwTWWFbwsEhDEpdUNVwr235/PGQjnkTV2lknBlRysVw+zJeba&#10;TrylcecrEUPY5aig9r7PpXRlTQbdwvbEkTvbwaCPcKikHnCK4aaTaZK8SoMNx4YaeypqKtvdxSiY&#10;uzBW7emYHQ8/m4/Dr72WQRdKPT2G9zcQnoK/i//dXzrOz1L4eyZe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+2tcMAAADc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3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MTLsMA&#10;AADcAAAADwAAAGRycy9kb3ducmV2LnhtbERPS2vCQBC+C/6HZQq9iNm0BQnRjRSx2Gu1+LhNs9Mk&#10;mJ0N2TWu/74rCL3Nx/ecxTKYVgzUu8aygpckBUFcWt1wpeB79zHNQDiPrLG1TApu5GBZjEcLzLW9&#10;8hcNW1+JGMIuRwW1910upStrMugS2xFH7tf2Bn2EfSV1j9cYblr5mqYzabDh2FBjR6uayvP2YhRM&#10;XBiq888xO+4Pm/X+ZG9l0Culnp/C+xyEp+D/xQ/3p47zsze4PxMv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MTLsMAAADc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3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qLWsMA&#10;AADcAAAADwAAAGRycy9kb3ducmV2LnhtbERPS2vCQBC+C/6HZQq9iNm0FAnRjRSx2Gu1+LhNs9Mk&#10;mJ0N2TWu/74rCL3Nx/ecxTKYVgzUu8aygpckBUFcWt1wpeB79zHNQDiPrLG1TApu5GBZjEcLzLW9&#10;8hcNW1+JGMIuRwW1910upStrMugS2xFH7tf2Bn2EfSV1j9cYblr5mqYzabDh2FBjR6uayvP2YhRM&#10;XBiq888xO+4Pm/X+ZG9l0Culnp/C+xyEp+D/xQ/3p47zsze4PxMvk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qLWsMAAADc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3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hnzcMA&#10;AADcAAAADwAAAGRycy9kb3ducmV2LnhtbERPTWvCQBC9F/wPywi9iG4UrJK6ikZavdYo9jjNTpNg&#10;djZktyb+e1cQepvH+5zFqjOVuFLjSssKxqMIBHFmdcm5gmP6MZyDcB5ZY2WZFNzIwWrZe1lgrG3L&#10;X3Q9+FyEEHYxKii8r2MpXVaQQTeyNXHgfm1j0AfY5FI32IZwU8lJFL1JgyWHhgJrSgrKLoc/o+A0&#10;SGftZqfr7SD5OX92+T6dJd9Kvfa79TsIT53/Fz/dex3mz6fweCZc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hnzcMAAADcAAAADwAAAAAAAAAAAAAAAACYAgAAZHJzL2Rv&#10;d25yZXYueG1sUEsFBgAAAAAEAAQA9QAAAIgDAAAAAA==&#10;" path="m364,l,451e" fillcolor="window" strokecolor="#ffc000" strokeweight=".25pt">
                <v:path arrowok="t" o:connecttype="custom" o:connectlocs="364,0;0,451" o:connectangles="0,0"/>
              </v:shape>
              <v:group id="Group 28" o:spid="_x0000_s13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<v:shape id="Freeform 29" o:spid="_x0000_s13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gVLcMA&#10;AADcAAAADwAAAGRycy9kb3ducmV2LnhtbERPS2vCQBC+C/6HZQq9iNm0hxqiGylisddq8XGbZqdJ&#10;MDsbsmtc/31XEHqbj+85i2UwrRiod41lBS9JCoK4tLrhSsH37mOagXAeWWNrmRTcyMGyGI8WmGt7&#10;5S8atr4SMYRdjgpq77tcSlfWZNAltiOO3K/tDfoI+0rqHq8x3LTyNU3fpMGGY0ONHa1qKs/bi1Ew&#10;cWGozj/H7Lg/bNb7k72VQa+Uen4K73MQnoL/Fz/cnzrOz2ZwfyZeI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gVL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3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BX8UA&#10;AADcAAAADwAAAGRycy9kb3ducmV2LnhtbESPQW/CMAyF75P4D5En7TJBCoepKgQ0IRBcBxNjN6/x&#10;2orGqZpQwr+fD0i72XrP731erJJr1UB9aDwbmE4yUMSltw1XBj6P23EOKkRki61nMnCnAKvl6GmB&#10;hfU3/qDhECslIRwKNFDH2BVah7Imh2HiO2LRfn3vMMraV9r2eJNw1+pZlr1phw1LQ40drWsqL4er&#10;M/Aa0lBdfs75+fS125y+/b1Mdm3My3N6n4OKlOK/+XG9t4KfC608Ix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V4Ff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3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kxMIA&#10;AADcAAAADwAAAGRycy9kb3ducmV2LnhtbERPTWvCQBC9C/0Pywi9SLOxhxKjGxGptNeqWL2N2TEJ&#10;ZmdDdhvXf98tFLzN433OYhlMKwbqXWNZwTRJQRCXVjdcKdjvNi8ZCOeRNbaWScGdHCyLp9ECc21v&#10;/EXD1lcihrDLUUHtfZdL6cqaDLrEdsSRu9jeoI+wr6Tu8RbDTStf0/RNGmw4NtTY0bqm8rr9MQom&#10;LgzV9XzMjofvj/fDyd7LoNdKPY/Dag7CU/AP8b/7U8f52Qz+nokXy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yTE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3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bhMUA&#10;AADcAAAADwAAAGRycy9kb3ducmV2LnhtbESPQW/CMAyF70j7D5En7YJGyg4TdAQ0IabtOkCF3bzG&#10;aysap2qyEv49PiBxs/We3/u8WCXXqoH60Hg2MJ1koIhLbxuuDOx3H88zUCEiW2w9k4ELBVgtH0YL&#10;zK0/8zcN21gpCeGQo4E6xi7XOpQ1OQwT3xGL9ud7h1HWvtK2x7OEu1a/ZNmrdtiwNNTY0bqm8rT9&#10;dwbGIQ3V6fc4OxaHz03x4y9lsmtjnh7T+xuoSCnezbfrLyv4c8GXZ2QC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+BuE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3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S+H8MA&#10;AADcAAAADwAAAGRycy9kb3ducmV2LnhtbERPTWvCQBC9F/oflin0UurGHopGVylB0aupqL2N2WkS&#10;kp0N2TVu/n23UOhtHu9zlutgWjFQ72rLCqaTBARxYXXNpYLj5/Z1BsJ5ZI2tZVIwkoP16vFhiam2&#10;dz7QkPtSxBB2KSqovO9SKV1RkUE3sR1x5L5tb9BH2JdS93iP4aaVb0nyLg3WHBsq7CirqGjym1Hw&#10;4sJQNtfL7HI67zanLzsWQWdKPT+FjwUIT8H/i//cex3nz6fw+0y8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S+H8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YgaMMA&#10;AADcAAAADwAAAGRycy9kb3ducmV2LnhtbERPTWvCQBC9C/0PyxR6kWZTD8XGrFKkpV6NYu1tzE6T&#10;YHY2ZLdx8++7guBtHu9z8lUwrRiod41lBS9JCoK4tLrhSsF+9/k8B+E8ssbWMikYycFq+TDJMdP2&#10;wlsaCl+JGMIuQwW1910mpStrMugS2xFH7tf2Bn2EfSV1j5cYblo5S9NXabDh2FBjR+uaynPxZxRM&#10;XRiq8+k4Px6+vz4OP3Ysg14r9fQY3hcgPAV/F9/cGx3nv83g+ky8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YgaM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3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<v:shape id="Freeform 36" o:spid="_x0000_s13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Mdh8IA&#10;AADcAAAADwAAAGRycy9kb3ducmV2LnhtbERPS2vCQBC+F/oflil4Ed1UpMToKkVa9FoVH7cxOybB&#10;7GzIrnH9992C0Nt8fM+ZLYKpRUetqywreB8mIIhzqysuFOy234MUhPPIGmvLpOBBDhbz15cZZtre&#10;+Ye6jS9EDGGXoYLS+yaT0uUlGXRD2xBH7mJbgz7CtpC6xXsMN7UcJcmHNFhxbCixoWVJ+XVzMwr6&#10;LnTF9XxMj/vD6mt/so886KVSvbfwOQXhKfh/8dO91nH+ZAx/z8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wx2H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3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+4HMIA&#10;AADcAAAADwAAAGRycy9kb3ducmV2LnhtbERPS2vCQBC+F/oflil4Ed1UsMToKkVa9FoVH7cxOybB&#10;7GzIrnH9992C0Nt8fM+ZLYKpRUetqywreB8mIIhzqysuFOy234MUhPPIGmvLpOBBDhbz15cZZtre&#10;+Ye6jS9EDGGXoYLS+yaT0uUlGXRD2xBH7mJbgz7CtpC6xXsMN7UcJcmHNFhxbCixoWVJ+XVzMwr6&#10;LnTF9XxMj/vD6mt/so886KVSvbfwOQXhKfh/8dO91nH+ZAx/z8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j7gc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4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0ma8EA&#10;AADcAAAADwAAAGRycy9kb3ducmV2LnhtbERPS4vCMBC+L/gfwgh7WTTVg2g1ioiLe9UVH7exGdti&#10;MylNtsZ/bwRhb/PxPWe2CKYSLTWutKxg0E9AEGdWl5wr2P9+98YgnEfWWFkmBQ9ysJh3PmaYanvn&#10;LbU7n4sYwi5FBYX3dSqlywoy6Pq2Jo7c1TYGfYRNLnWD9xhuKjlMkpE0WHJsKLCmVUHZbfdnFHy5&#10;0Oa3y2l8Ohw368PZPrKgV0p9dsNyCsJT8P/it/tHx/mTEbyeiR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dJmv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4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GD8MMA&#10;AADcAAAADwAAAGRycy9kb3ducmV2LnhtbERPS2vCQBC+F/oflil4Ed3Ug43RVYq06LUqPm5jdkyC&#10;2dmQXeP677sFobf5+J4zWwRTi45aV1lW8D5MQBDnVldcKNhtvwcpCOeRNdaWScGDHCzmry8zzLS9&#10;8w91G1+IGMIuQwWl900mpctLMuiGtiGO3MW2Bn2EbSF1i/cYbmo5SpKxNFhxbCixoWVJ+XVzMwr6&#10;LnTF9XxMj/vD6mt/so886KVSvbfwOQXhKfh/8dO91nH+5AP+no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GD8M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4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4XgsUA&#10;AADcAAAADwAAAGRycy9kb3ducmV2LnhtbESPQW/CMAyF70j7D5En7YJGyg4TdAQ0IabtOkCF3bzG&#10;aysap2qyEv49PiBxs/We3/u8WCXXqoH60Hg2MJ1koIhLbxuuDOx3H88zUCEiW2w9k4ELBVgtH0YL&#10;zK0/8zcN21gpCeGQo4E6xi7XOpQ1OQwT3xGL9ud7h1HWvtK2x7OEu1a/ZNmrdtiwNNTY0bqm8rT9&#10;dwbGIQ3V6fc4OxaHz03x4y9lsmtjnh7T+xuoSCnezbfrLyv4c6GVZ2QC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jheC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4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KyGcIA&#10;AADcAAAADwAAAGRycy9kb3ducmV2LnhtbERPS4vCMBC+C/sfwix4EU3dg2g1yiIu69UHPm5jM9sW&#10;m0lpsjX+eyMI3ubje85sEUwlWmpcaVnBcJCAIM6sLjlXsN/99McgnEfWWFkmBXdysJh/dGaYanvj&#10;DbVbn4sYwi5FBYX3dSqlywoy6Aa2Jo7cn20M+gibXOoGbzHcVPIrSUbSYMmxocCalgVl1+2/UdBz&#10;oc2vl9P4dDj+rg5ne8+CXirV/QzfUxCegn+LX+61jvMnE3g+Ey+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rIZ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120" o:spid="_x0000_s1404" style="position:absolute;left:0;text-align:left;margin-left:-44.6pt;margin-top:94.9pt;width:543pt;height:40.75pt;z-index:-2516464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">
            <v:shape id="Freeform 3" o:spid="_x0000_s14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z5KcQA&#10;AADcAAAADwAAAGRycy9kb3ducmV2LnhtbERPTWvCQBC9C/6HZYTe6iY5lBJdgxgsPbQFbYN4G7Nj&#10;EszOht2tpv++Wyh4m8f7nGUxml5cyfnOsoJ0noAgrq3uuFHw9bl9fAbhA7LG3jIp+CEPxWo6WWKu&#10;7Y13dN2HRsQQ9jkqaEMYcil93ZJBP7cDceTO1hkMEbpGaoe3GG56mSXJkzTYcWxocaBNS/Vl/20U&#10;HN6Nd9WuMtnppSrfyvT4kXVHpR5m43oBItAY7uJ/96uO87MU/p6JF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M+SnEAAAA3AAAAA8AAAAAAAAAAAAAAAAAmAIAAGRycy9k&#10;b3ducmV2LnhtbFBLBQYAAAAABAAEAPUAAACJAwAAAAA=&#10;" path="m142,l,197e" fillcolor="window" strokecolor="#ffc000" strokeweight=".25pt">
              <v:path arrowok="t" o:connecttype="custom" o:connectlocs="142,0;0,197" o:connectangles="0,0"/>
            </v:shape>
            <v:group id="Group 4" o:spid="_x0000_s14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<v:group id="Group 5" o:spid="_x0000_s14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rect id="Rectangle 6" o:spid="_x0000_s14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iWXMIA&#10;AADcAAAADwAAAGRycy9kb3ducmV2LnhtbERP24rCMBB9X/Afwgj7smhqkUWqUUQsuyAs6+19aMa2&#10;2kxKktX69xtB8G0O5zqzRWcacSXna8sKRsMEBHFhdc2lgsM+H0xA+ICssbFMCu7kYTHvvc0w0/bG&#10;W7ruQiliCPsMFVQhtJmUvqjIoB/aljhyJ+sMhghdKbXDWww3jUyT5FMarDk2VNjSqqLisvszCn7T&#10;tb7kR+eL+3m0/frJJ5vkwyv13u+WUxCBuvASP93fOs5Px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qJZcwgAAANwAAAAPAAAAAAAAAAAAAAAAAJgCAABkcnMvZG93&#10;bnJldi54bWxQSwUGAAAAAAQABAD1AAAAhwMAAAAA&#10;" fillcolor="window" strokecolor="#ffc000" strokeweight=".25pt">
                  <v:path arrowok="t"/>
                </v:rect>
                <v:rect id="Rectangle 7" o:spid="_x0000_s14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Qzx8IA&#10;AADcAAAADwAAAGRycy9kb3ducmV2LnhtbERP24rCMBB9X/Afwgj7smhqwUWqUUQsuyAs6+19aMa2&#10;2kxKktX69xtB8G0O5zqzRWcacSXna8sKRsMEBHFhdc2lgsM+H0xA+ICssbFMCu7kYTHvvc0w0/bG&#10;W7ruQiliCPsMFVQhtJmUvqjIoB/aljhyJ+sMhghdKbXDWww3jUyT5FMarDk2VNjSqqLisvszCn7T&#10;tb7kR+eL+3m0/frJJ5vkwyv13u+WUxCBuvASP93fOs5Px/B4Jl4g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DPHwgAAANwAAAAPAAAAAAAAAAAAAAAAAJgCAABkcnMvZG93&#10;bnJldi54bWxQSwUGAAAAAAQABAD1AAAAhwMAAAAA&#10;" fillcolor="window" strokecolor="#ffc000" strokeweight=".25pt">
                  <v:path arrowok="t"/>
                </v:rect>
                <v:rect id="Rectangle 8" o:spid="_x0000_s14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tsMMA&#10;AADcAAAADwAAAGRycy9kb3ducmV2LnhtbERPTWvCQBC9F/oflil4KbpJDiIxq5TS0IJQamzvQ3ZM&#10;otnZsLuN8d93C4K3ebzPKbaT6cVIzneWFaSLBARxbXXHjYLvQzlfgfABWWNvmRRcycN28/hQYK7t&#10;hfc0VqERMYR9jgraEIZcSl+3ZNAv7EAcuaN1BkOErpHa4SWGm15mSbKUBjuODS0O9NpSfa5+jYKv&#10;7E2fyx/n6+sp3b9/lqtd8uyVmj1NL2sQgaZwF9/cHzrOz5bw/0y8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atsMMAAADcAAAADwAAAAAAAAAAAAAAAACYAgAAZHJzL2Rv&#10;d25yZXYueG1sUEsFBgAAAAAEAAQA9QAAAIgDAAAAAA==&#10;" fillcolor="window" strokecolor="#ffc000" strokeweight=".25pt">
                  <v:path arrowok="t"/>
                </v:rect>
              </v:group>
              <v:group id="Group 9" o:spid="_x0000_s14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<v:shape id="Freeform 10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HeZcUA&#10;AADcAAAADwAAAGRycy9kb3ducmV2LnhtbESPQW/CMAyF70j8h8hIu6CRjgNCHWk1oU3bdQwBu3mN&#10;11Y0TtVkJfx7fJjEzdZ7fu/zpkyuUyMNofVs4GmRgSKuvG25NrD/entcgwoR2WLnmQxcKUBZTCcb&#10;zK2/8CeNu1grCeGQo4Emxj7XOlQNOQwL3xOL9usHh1HWodZ2wIuEu04vs2ylHbYsDQ32tG2oOu/+&#10;nIF5SGN9/jmtT4fj++vh21+rZLfGPMzSyzOoSCnezf/XH1bwl0Irz8gEur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Md5l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4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17/sMA&#10;AADcAAAADwAAAGRycy9kb3ducmV2LnhtbERPTWvCQBC9C/0PyxR6kWZTD8XGrFKkpV6NYu1tzE6T&#10;YHY2ZLdx8++7guBtHu9z8lUwrRiod41lBS9JCoK4tLrhSsF+9/k8B+E8ssbWMikYycFq+TDJMdP2&#10;wlsaCl+JGMIuQwW1910mpStrMugS2xFH7tf2Bn2EfSV1j5cYblo5S9NXabDh2FBjR+uaynPxZxRM&#10;XRiq8+k4Px6+vz4OP3Ysg14r9fQY3hcgPAV/F9/cGx3nz97g+ky8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17/s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4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5EvsUA&#10;AADcAAAADwAAAGRycy9kb3ducmV2LnhtbESPQWvCQBCF7wX/wzKCl6IbLRRJXUVEsddaUXubZqdJ&#10;MDsbsmtc/33nUOhthvfmvW8Wq+Qa1VMXas8GppMMFHHhbc2lgePnbjwHFSKyxcYzGXhQgNVy8LTA&#10;3Po7f1B/iKWSEA45GqhibHOtQ1GRwzDxLbFoP75zGGXtSm07vEu4a/Qsy161w5qlocKWNhUV18PN&#10;GXgOqS+v35f55XTeb09f/lEkuzFmNEzrN1CRUvw3/12/W8F/EXx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kS+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4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hJcMA&#10;AADcAAAADwAAAGRycy9kb3ducmV2LnhtbERPTWvCQBC9F/oflil4Kc1GCyIxqxRpqVdjsfY2ZqdJ&#10;MDsbstu4+fddQfA2j/c5+TqYVgzUu8aygmmSgiAurW64UvC1/3hZgHAeWWNrmRSM5GC9enzIMdP2&#10;wjsaCl+JGMIuQwW1910mpStrMugS2xFH7tf2Bn2EfSV1j5cYblo5S9O5NNhwbKixo01N5bn4Mwqe&#10;XRiq8+m4OB6+P98PP3Ysg94oNXkKb0sQnoK/i2/urY7zX6dwfSZe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LhJ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/UsEA&#10;AADcAAAADwAAAGRycy9kb3ducmV2LnhtbERPTYvCMBC9C/sfwizsRTRdBZFqFJGV9aourt7GZmyL&#10;zaQ0scZ/bwTB2zze50znwVSipcaVlhV89xMQxJnVJecK/nar3hiE88gaK8uk4E4O5rOPzhRTbW+8&#10;oXbrcxFD2KWooPC+TqV0WUEGXd/WxJE728agj7DJpW7wFsNNJQdJMpIGS44NBda0LCi7bK9GQdeF&#10;Nr+cDuPD/v/3Z3+09yzopVJfn2ExAeEp+Lf45V7rOH84gOcz8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Af1L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4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aycEA&#10;AADcAAAADwAAAGRycy9kb3ducmV2LnhtbERPS4vCMBC+L/gfwgh7WTRVYZFqFBEX96orPm5jM7bF&#10;ZlKabI3/3giCt/n4njOdB1OJlhpXWlYw6CcgiDOrS84V7P5+emMQziNrrCyTgjs5mM86H1NMtb3x&#10;htqtz0UMYZeigsL7OpXSZQUZdH1bE0fuYhuDPsIml7rBWww3lRwmybc0WHJsKLCmZUHZdftvFHy5&#10;0ObX83F83B/Wq/3J3rOgl0p9dsNiAsJT8G/xy/2r4/zRC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M2sn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4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shape id="Freeform 17" o:spid="_x0000_s14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nnJsMA&#10;AADcAAAADwAAAGRycy9kb3ducmV2LnhtbERPTWvCQBC9F/oflin0InXTikVS11CCotdqSfU2ZqdJ&#10;MDsbsmtc/31XEHqbx/uceRZMKwbqXWNZwes4AUFcWt1wpeB7t3qZgXAeWWNrmRRcyUG2eHyYY6rt&#10;hb9o2PpKxBB2KSqove9SKV1Zk0E3th1x5H5tb9BH2FdS93iJ4aaVb0nyLg02HBtq7CivqTxtz0bB&#10;yIWhOh33s33xs14WB3stg86Ven4Knx8gPAX/L767NzrOn0zh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nnJs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4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t5UcEA&#10;AADcAAAADwAAAGRycy9kb3ducmV2LnhtbERPS4vCMBC+C/sfwix4EU1dQaQaZRGX9eoDH7exmW2L&#10;zaQ02Rr/vREEb/PxPWe2CKYSLTWutKxgOEhAEGdWl5wr2O9++hMQziNrrCyTgjs5WMw/OjNMtb3x&#10;htqtz0UMYZeigsL7OpXSZQUZdANbE0fuzzYGfYRNLnWDtxhuKvmVJGNpsOTYUGBNy4Ky6/bfKOi5&#10;0ObXy2lyOhx/V4ezvWdBL5XqfobvKQhPwb/FL/dax/mjMTyfi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7eVH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4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fcysMA&#10;AADcAAAADwAAAGRycy9kb3ducmV2LnhtbERPTWvCQBC9F/oflin0InXTClZS11CCotdqSfU2ZqdJ&#10;MDsbsmtc/31XEHqbx/uceRZMKwbqXWNZwes4AUFcWt1wpeB7t3qZgXAeWWNrmRRcyUG2eHyYY6rt&#10;hb9o2PpKxBB2KSqove9SKV1Zk0E3th1x5H5tb9BH2FdS93iJ4aaVb0kylQYbjg01dpTXVJ62Z6Ng&#10;5MJQnY772b74WS+Lg72WQedKPT+Fzw8QnoL/F9/dGx3nT97h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fcys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4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hIuMUA&#10;AADcAAAADwAAAGRycy9kb3ducmV2LnhtbESPQWvCQBCF7wX/wzKCl6IbLRRJXUVEsddaUXubZqdJ&#10;MDsbsmtc/33nUOhthvfmvW8Wq+Qa1VMXas8GppMMFHHhbc2lgePnbjwHFSKyxcYzGXhQgNVy8LTA&#10;3Po7f1B/iKWSEA45GqhibHOtQ1GRwzDxLbFoP75zGGXtSm07vEu4a/Qsy161w5qlocKWNhUV18PN&#10;GXgOqS+v35f55XTeb09f/lEkuzFmNEzrN1CRUvw3/12/W8F/EVp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6Ei4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4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tI8IA&#10;AADcAAAADwAAAGRycy9kb3ducmV2LnhtbERPS2vCQBC+F/oflil4Ed1UocToKkVa9FoVH7cxOybB&#10;7GzIrnH9992C0Nt8fM+ZLYKpRUetqywreB8mIIhzqysuFOy234MUhPPIGmvLpOBBDhbz15cZZtre&#10;+Ye6jS9EDGGXoYLS+yaT0uUlGXRD2xBH7mJbgz7CtpC6xXsMN7UcJcmHNFhxbCixoWVJ+XVzMwr6&#10;LnTF9XxMj/vD6mt/so886KVSvbfwOQXhKfh/8dO91nH+eAJ/z8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pO0j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4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g3w8UA&#10;AADcAAAADwAAAGRycy9kb3ducmV2LnhtbESPQWvCQBCF7wX/wzKCl6IbpRRJXUVEsddaUXubZqdJ&#10;MDsbsmtc/33nUOhthvfmvW8Wq+Qa1VMXas8GppMMFHHhbc2lgePnbjwHFSKyxcYzGXhQgNVy8LTA&#10;3Po7f1B/iKWSEA45GqhibHOtQ1GRwzDxLbFoP75zGGXtSm07vEu4a/Qsy161w5qlocKWNhUV18PN&#10;GXgOqS+v35f55XTeb09f/lEkuzFmNEzrN1CRUvw3/12/W8F/EXx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mDfD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4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SSWMMA&#10;AADcAAAADwAAAGRycy9kb3ducmV2LnhtbERPTWvCQBC9F/oflil4Kc1GKSIxqxRpqVdjsfY2ZqdJ&#10;MDsbstu4+fddQfA2j/c5+TqYVgzUu8aygmmSgiAurW64UvC1/3hZgHAeWWNrmRSM5GC9enzIMdP2&#10;wjsaCl+JGMIuQwW1910mpStrMugS2xFH7tf2Bn2EfSV1j5cYblo5S9O5NNhwbKixo01N5bn4Mwqe&#10;XRiq8+m4OB6+P98PP3Ysg94oNXkKb0sQnoK/i2/urY7zX6dwfSZe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SSWMMAAADc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4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YML8EA&#10;AADcAAAADwAAAGRycy9kb3ducmV2LnhtbERPTYvCMBC9C/sfwizsRTRdEZFqFJGV9aourt7GZmyL&#10;zaQ0scZ/bwTB2zze50znwVSipcaVlhV89xMQxJnVJecK/nar3hiE88gaK8uk4E4O5rOPzhRTbW+8&#10;oXbrcxFD2KWooPC+TqV0WUEGXd/WxJE728agj7DJpW7wFsNNJQdJMpIGS44NBda0LCi7bK9GQdeF&#10;Nr+cDuPD/v/3Z3+09yzopVJfn2ExAeEp+Lf45V7rOH84gOcz8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GDC/BAAAA3AAAAA8AAAAAAAAAAAAAAAAAmAIAAGRycy9kb3du&#10;cmV2LnhtbFBLBQYAAAAABAAEAPUAAACGAwAAAAA=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4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qptMMA&#10;AADcAAAADwAAAGRycy9kb3ducmV2LnhtbERPTWvCQBC9F/oflin0InXTKkVS11CCotdqSfU2ZqdJ&#10;MDsbsmtc/31XEHqbx/uceRZMKwbqXWNZwes4AUFcWt1wpeB7t3qZgXAeWWNrmRRcyUG2eHyYY6rt&#10;hb9o2PpKxBB2KSqove9SKV1Zk0E3th1x5H5tb9BH2FdS93iJ4aaVb0nyLg02HBtq7CivqTxtz0bB&#10;yIWhOh33s33xs14WB3stg86Ven4Knx8gPAX/L767NzrOn07g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qptMMAAADc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4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MxwMEA&#10;AADcAAAADwAAAGRycy9kb3ducmV2LnhtbERPS4vCMBC+L/gfwgh7WTRVZJFqFBEX96orPm5jM7bF&#10;ZlKabI3/3giCt/n4njOdB1OJlhpXWlYw6CcgiDOrS84V7P5+emMQziNrrCyTgjs5mM86H1NMtb3x&#10;htqtz0UMYZeigsL7OpXSZQUZdH1bE0fuYhuDPsIml7rBWww3lRwmybc0WHJsKLCmZUHZdftvFHy5&#10;0ObX83F83B/Wq/3J3rOgl0p9dsNiAsJT8G/xy/2r4/zRC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jMcDBAAAA3AAAAA8AAAAAAAAAAAAAAAAAmAIAAGRycy9kb3du&#10;cmV2LnhtbFBLBQYAAAAABAAEAPUAAACGAwAAAAA=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4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HdV8QA&#10;AADcAAAADwAAAGRycy9kb3ducmV2LnhtbERPTWvCQBC9C/0PyxS8SN1UtErqKjZF69WkxR6n2WkS&#10;zM6G7NbEf98VBG/zeJ+zXPemFmdqXWVZwfM4AkGcW11xoeAz2z4tQDiPrLG2TAou5GC9ehgsMda2&#10;4wOdU1+IEMIuRgWl900spctLMujGtiEO3K9tDfoA20LqFrsQbmo5iaIXabDi0FBiQ0lJ+Sn9Mwq+&#10;Rtm8e/vQzfso+Tnu+mKfzZNvpYaP/eYVhKfe38U3916H+dMZXJ8JF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h3VfEAAAA3AAAAA8AAAAAAAAAAAAAAAAAmAIAAGRycy9k&#10;b3ducmV2LnhtbFBLBQYAAAAABAAEAPUAAACJAwAAAAA=&#10;" path="m364,l,451e" fillcolor="window" strokecolor="#ffc000" strokeweight=".25pt">
                <v:path arrowok="t" o:connecttype="custom" o:connectlocs="364,0;0,451" o:connectangles="0,0"/>
              </v:shape>
              <v:group id="Group 28" o:spid="_x0000_s14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<v:shape id="Freeform 29" o:spid="_x0000_s14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Gvt8MA&#10;AADcAAAADwAAAGRycy9kb3ducmV2LnhtbERPTWvCQBC9F/oflin0InXTIlZS11CCotdqSfU2ZqdJ&#10;MDsbsmtc/31XEHqbx/uceRZMKwbqXWNZwes4AUFcWt1wpeB7t3qZgXAeWWNrmRRcyUG2eHyYY6rt&#10;hb9o2PpKxBB2KSqove9SKV1Zk0E3th1x5H5tb9BH2FdS93iJ4aaVb0kylQYbjg01dpTXVJ62Z6Ng&#10;5MJQnY772b74WS+Lg72WQedKPT+Fzw8QnoL/F9/dGx3nT97h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Gvt8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4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47xcUA&#10;AADcAAAADwAAAGRycy9kb3ducmV2LnhtbESPQWvCQBCF7wX/wzKCl6IbpRRJXUVEsddaUXubZqdJ&#10;MDsbsmtc/33nUOhthvfmvW8Wq+Qa1VMXas8GppMMFHHhbc2lgePnbjwHFSKyxcYzGXhQgNVy8LTA&#10;3Po7f1B/iKWSEA45GqhibHOtQ1GRwzDxLbFoP75zGGXtSm07vEu4a/Qsy161w5qlocKWNhUV18PN&#10;GXgOqS+v35f55XTeb09f/lEkuzFmNEzrN1CRUvw3/12/W8F/EVp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7jvF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4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KeXsIA&#10;AADcAAAADwAAAGRycy9kb3ducmV2LnhtbERPS2vCQBC+F/oflil4Ed1UpMToKkVa9FoVH7cxOybB&#10;7GzIrnH9992C0Nt8fM+ZLYKpRUetqywreB8mIIhzqysuFOy234MUhPPIGmvLpOBBDhbz15cZZtre&#10;+Ye6jS9EDGGXoYLS+yaT0uUlGXRD2xBH7mJbgz7CtpC6xXsMN7UcJcmHNFhxbCixoWVJ+XVzMwr6&#10;LnTF9XxMj/vD6mt/so886KVSvbfwOQXhKfh/8dO91nH+eAJ/z8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p5e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4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GhHsUA&#10;AADcAAAADwAAAGRycy9kb3ducmV2LnhtbESPQWvCQBCF7wX/wzKCl6IbhRZJXUVEsddaUXubZqdJ&#10;MDsbsmtc/33nUOhthvfmvW8Wq+Qa1VMXas8GppMMFHHhbc2lgePnbjwHFSKyxcYzGXhQgNVy8LTA&#10;3Po7f1B/iKWSEA45GqhibHOtQ1GRwzDxLbFoP75zGGXtSm07vEu4a/Qsy161w5qlocKWNhUV18PN&#10;GXgOqS+v35f55XTeb09f/lEkuzFmNEzrN1CRUvw3/12/W8F/EXx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QaEe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4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0EhcMA&#10;AADcAAAADwAAAGRycy9kb3ducmV2LnhtbERPTWvCQBC9F/oflil4Kc1GoSIxqxRpqVdjsfY2ZqdJ&#10;MDsbstu4+fddQfA2j/c5+TqYVgzUu8aygmmSgiAurW64UvC1/3hZgHAeWWNrmRSM5GC9enzIMdP2&#10;wjsaCl+JGMIuQwW1910mpStrMugS2xFH7tf2Bn2EfSV1j5cYblo5S9O5NNhwbKixo01N5bn4Mwqe&#10;XRiq8+m4OB6+P98PP3Ysg94oNXkKb0sQnoK/i2/urY7zX6dwfSZe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0Eh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4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+a8sEA&#10;AADcAAAADwAAAGRycy9kb3ducmV2LnhtbERPTYvCMBC9C/sfwizsRTRdQZFqFJGV9aourt7GZmyL&#10;zaQ0scZ/bwTB2zze50znwVSipcaVlhV89xMQxJnVJecK/nar3hiE88gaK8uk4E4O5rOPzhRTbW+8&#10;oXbrcxFD2KWooPC+TqV0WUEGXd/WxJE728agj7DJpW7wFsNNJQdJMpIGS44NBda0LCi7bK9GQdeF&#10;Nr+cDuPD/v/3Z3+09yzopVJfn2ExAeEp+Lf45V7rOH84gOcz8QI5e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fmvL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4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<v:shape id="Freeform 36" o:spid="_x0000_s14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qnHcMA&#10;AADcAAAADwAAAGRycy9kb3ducmV2LnhtbERPTWvCQBC9F/oflin0InXTokVS11CCotdqSfU2ZqdJ&#10;MDsbsmtc/31XEHqbx/uceRZMKwbqXWNZwes4AUFcWt1wpeB7t3qZgXAeWWNrmRRcyUG2eHyYY6rt&#10;hb9o2PpKxBB2KSqove9SKV1Zk0E3th1x5H5tb9BH2FdS93iJ4aaVb0nyLg02HBtq7CivqTxtz0bB&#10;yIWhOh33s33xs14WB3stg86Ven4Knx8gPAX/L767NzrOn07g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qnH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4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YChsEA&#10;AADcAAAADwAAAGRycy9kb3ducmV2LnhtbERPS4vCMBC+L/gfwgh7WTRVcJFqFBEX96orPm5jM7bF&#10;ZlKabI3/3giCt/n4njOdB1OJlhpXWlYw6CcgiDOrS84V7P5+emMQziNrrCyTgjs5mM86H1NMtb3x&#10;htqtz0UMYZeigsL7OpXSZQUZdH1bE0fuYhuDPsIml7rBWww3lRwmybc0WHJsKLCmZUHZdftvFHy5&#10;0ObX83F83B/Wq/3J3rOgl0p9dsNiAsJT8G/xy/2r4/zRCJ7PxAv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2Aob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4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Sc8cEA&#10;AADcAAAADwAAAGRycy9kb3ducmV2LnhtbERPS4vCMBC+C/sfwix4EU1dUKQaZRGX9eoDH7exmW2L&#10;zaQ02Rr/vREEb/PxPWe2CKYSLTWutKxgOEhAEGdWl5wr2O9++hMQziNrrCyTgjs5WMw/OjNMtb3x&#10;htqtz0UMYZeigsL7OpXSZQUZdANbE0fuzzYGfYRNLnWDtxhuKvmVJGNpsOTYUGBNy4Ky6/bfKOi5&#10;0ObXy2lyOhx/V4ezvWdBL5XqfobvKQhPwb/FL/dax/mjMTyfi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nPH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4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g5asMA&#10;AADcAAAADwAAAGRycy9kb3ducmV2LnhtbERPTWvCQBC9F/oflin0InXTglZS11CCotdqSfU2ZqdJ&#10;MDsbsmtc/31XEHqbx/uceRZMKwbqXWNZwes4AUFcWt1wpeB7t3qZgXAeWWNrmRRcyUG2eHyYY6rt&#10;hb9o2PpKxBB2KSqove9SKV1Zk0E3th1x5H5tb9BH2FdS93iJ4aaVb0kylQYbjg01dpTXVJ62Z6Ng&#10;5MJQnY772b74WS+Lg72WQedKPT+Fzw8QnoL/F9/dGx3nT97h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g5as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4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etGMUA&#10;AADcAAAADwAAAGRycy9kb3ducmV2LnhtbESPQWvCQBCF7wX/wzKCl6IbhRZJXUVEsddaUXubZqdJ&#10;MDsbsmtc/33nUOhthvfmvW8Wq+Qa1VMXas8GppMMFHHhbc2lgePnbjwHFSKyxcYzGXhQgNVy8LTA&#10;3Po7f1B/iKWSEA45GqhibHOtQ1GRwzDxLbFoP75zGGXtSm07vEu4a/Qsy161w5qlocKWNhUV18PN&#10;GXgOqS+v35f55XTeb09f/lEkuzFmNEzrN1CRUvw3/12/W8F/EVp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N60Y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4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Ig8IA&#10;AADcAAAADwAAAGRycy9kb3ducmV2LnhtbERPS2vCQBC+F/oflil4Ed1UsMToKkVa9FoVH7cxOybB&#10;7GzIrnH9992C0Nt8fM+ZLYKpRUetqywreB8mIIhzqysuFOy234MUhPPIGmvLpOBBDhbz15cZZtre&#10;+Ye6jS9EDGGXoYLS+yaT0uUlGXRD2xBH7mJbgz7CtpC6xXsMN7UcJcmHNFhxbCixoWVJ+XVzMwr6&#10;LnTF9XxMj/vD6mt/so886KVSvbfwOQXhKfh/8dO91nH+eAJ/z8QL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ewiDwgAAANw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80" o:spid="_x0000_s1444" style="position:absolute;left:0;text-align:left;margin-left:-46.25pt;margin-top:49.95pt;width:543pt;height:40.75pt;z-index:-251647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">
            <v:shape id="Freeform 3" o:spid="_x0000_s14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QsIsUA&#10;AADbAAAADwAAAGRycy9kb3ducmV2LnhtbESPT2vCQBTE7wW/w/KE3uomOYhEVxFF6cEW/BPE2zP7&#10;TILZt2F3q+m37xYKPQ4z8xtmtuhNKx7kfGNZQTpKQBCXVjdcKTgdN28TED4ga2wtk4Jv8rCYD15m&#10;mGv75D09DqESEcI+RwV1CF0upS9rMuhHtiOO3s06gyFKV0nt8BnhppVZkoylwYbjQo0drWoq74cv&#10;o+D8Ybwr9oXJrttivVunl8+suSj1OuyXUxCB+vAf/mu/awWTFH6/xB8g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VCwixQAAANsAAAAPAAAAAAAAAAAAAAAAAJgCAABkcnMv&#10;ZG93bnJldi54bWxQSwUGAAAAAAQABAD1AAAAigMAAAAA&#10;" path="m142,l,197e" fillcolor="window" strokecolor="#ffc000" strokeweight=".25pt">
              <v:path arrowok="t" o:connecttype="custom" o:connectlocs="142,0;0,197" o:connectangles="0,0"/>
            </v:shape>
            <v:group id="Group 4" o:spid="_x0000_s14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group id="Group 5" o:spid="_x0000_s14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rect id="Rectangle 6" o:spid="_x0000_s14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7fzsQA&#10;AADbAAAADwAAAGRycy9kb3ducmV2LnhtbESPzWrDMBCE74W+g9hCLiWRE0owjuVQSk0DhZDf+2Jt&#10;bDfWykhq4rx9VCjkOMzMN0y+HEwnLuR8a1nBdJKAIK6sbrlWcNiX4xSED8gaO8uk4EYelsXzU46Z&#10;tlfe0mUXahEh7DNU0ITQZ1L6qiGDfmJ74uidrDMYonS11A6vEW46OUuSuTTYclxosKePhqrz7tco&#10;2Mw+9bk8Ol/dfqbbr3WZfievXqnRy/C+ABFoCI/wf3ulFaRv8Pcl/g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O387EAAAA2wAAAA8AAAAAAAAAAAAAAAAAmAIAAGRycy9k&#10;b3ducmV2LnhtbFBLBQYAAAAABAAEAPUAAACJAwAAAAA=&#10;" fillcolor="window" strokecolor="#ffc000" strokeweight=".25pt">
                  <v:path arrowok="t"/>
                </v:rect>
                <v:rect id="Rectangle 7" o:spid="_x0000_s14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6VcQA&#10;AADbAAAADwAAAGRycy9kb3ducmV2LnhtbESPzWrDMBCE74W+g9hCLiWRE2gwjuVQSk0DhZDf+2Jt&#10;bDfWykhq4rx9VCjkOMzMN0y+HEwnLuR8a1nBdJKAIK6sbrlWcNiX4xSED8gaO8uk4EYelsXzU46Z&#10;tlfe0mUXahEh7DNU0ITQZ1L6qiGDfmJ74uidrDMYonS11A6vEW46OUuSuTTYclxosKePhqrz7tco&#10;2Mw+9bk8Ol/dfqbbr3WZfievXqnRy/C+ABFoCI/wf3ulFaRv8Pcl/gBZ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CelXEAAAA2wAAAA8AAAAAAAAAAAAAAAAAmAIAAGRycy9k&#10;b3ducmV2LnhtbFBLBQYAAAAABAAEAPUAAACJAwAAAAA=&#10;" fillcolor="window" strokecolor="#ffc000" strokeweight=".25pt">
                  <v:path arrowok="t"/>
                </v:rect>
                <v:rect id="Rectangle 8" o:spid="_x0000_s14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DkIsQA&#10;AADbAAAADwAAAGRycy9kb3ducmV2LnhtbESPS2vDMBCE74X+B7GFXkojJwdj3CihlJgUCqF53Rdr&#10;YzuxVkZS/fj3UaHQ4zAz3zDL9Wha0ZPzjWUF81kCgri0uuFKwelYvGYgfEDW2FomBRN5WK8eH5aY&#10;azvwnvpDqESEsM9RQR1Cl0vpy5oM+pntiKN3sc5giNJVUjscIty0cpEkqTTYcFyosaOPmsrb4cco&#10;+F5s9K04O19O1/l+uyuyr+TFK/X8NL6/gQg0hv/wX/tTK8hS+P0Sf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Q5CLEAAAA2wAAAA8AAAAAAAAAAAAAAAAAmAIAAGRycy9k&#10;b3ducmV2LnhtbFBLBQYAAAAABAAEAPUAAACJAwAAAAA=&#10;" fillcolor="window" strokecolor="#ffc000" strokeweight=".25pt">
                  <v:path arrowok="t"/>
                </v:rect>
              </v:group>
              <v:group id="Group 9" o:spid="_x0000_s14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shape id="Freeform 10" o:spid="_x0000_s14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jlisEA&#10;AADbAAAADwAAAGRycy9kb3ducmV2LnhtbERPz2vCMBS+D/Y/hDfwMmY6D1K6RhmyoVc70Xp7a97a&#10;YvNSmljT/94cBh4/vt/5OphOjDS41rKC93kCgriyuuVaweHn+y0F4Tyyxs4yKZjIwXr1/JRjpu2N&#10;9zQWvhYxhF2GChrv+0xKVzVk0M1tTxy5PzsY9BEOtdQD3mK46eQiSZbSYMuxocGeNg1Vl+JqFLy6&#10;MNaX3zItj6ft1/FspyrojVKzl/D5AcJT8A/xv3unFaRxbPwSf4B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o5YrBAAAA2w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4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RAEcMA&#10;AADbAAAADwAAAGRycy9kb3ducmV2LnhtbESPQWvCQBSE7wX/w/IKXopu6kHS6CpFLHrVlqi31+xr&#10;Esy+Ddk1rv/eFYQeh5n5hpkvg2lET52rLSt4HycgiAuray4V/Hx/jVIQziNrbCyTghs5WC4GL3PM&#10;tL3yjvq9L0WEsMtQQeV9m0npiooMurFtiaP3ZzuDPsqulLrDa4SbRk6SZCoN1hwXKmxpVVFx3l+M&#10;gjcX+vL8e0yP+WGzzk/2VgS9Umr4Gj5nIDwF/x9+trdaQfoB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RAEc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4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d/UcEA&#10;AADbAAAADwAAAGRycy9kb3ducmV2LnhtbERPz2vCMBS+D/wfwhN2GTPVw9CuUUQUd50T7W5vzbMt&#10;Ni8liTX+98thsOPH97tYRdOJgZxvLSuYTjIQxJXVLdcKjl+71zkIH5A1dpZJwYM8rJajpwJzbe/8&#10;ScMh1CKFsM9RQRNCn0vpq4YM+ontiRN3sc5gSNDVUju8p3DTyVmWvUmDLaeGBnvaNFRdDzej4MXH&#10;ob7+lPPydN5vT9/2UUW9Uep5HNfvIALF8C/+c39oBYu0Pn1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Hf1HBAAAA2w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4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vaysQA&#10;AADbAAAADwAAAGRycy9kb3ducmV2LnhtbESPQWvCQBSE74X+h+UVeil1Yw9Fo6uUoOjVVNTentnX&#10;JCT7NmTXuPn33UKhx2FmvmGW62BaMVDvassKppMEBHFhdc2lguPn9nUGwnlkja1lUjCSg/Xq8WGJ&#10;qbZ3PtCQ+1JECLsUFVTed6mUrqjIoJvYjjh637Y36KPsS6l7vEe4aeVbkrxLgzXHhQo7yioqmvxm&#10;FLy4MJTN9TK7nM67zenLjkXQmVLPT+FjAcJT8P/hv/ZeK5hP4fdL/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L2sr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4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EvcQA&#10;AADbAAAADwAAAGRycy9kb3ducmV2LnhtbESPQWvCQBSE70L/w/IKvUizqYdiY1Yp0lKvRrH29sy+&#10;JsHs25Ddxs2/7wqCx2FmvmHyVTCtGKh3jWUFL0kKgri0uuFKwX73+TwH4TyyxtYyKRjJwWr5MMkx&#10;0/bCWxoKX4kIYZehgtr7LpPSlTUZdIntiKP3a3uDPsq+krrHS4SbVs7S9FUabDgu1NjRuqbyXPwZ&#10;BVMXhup8Os6Ph++vj8OPHcug10o9PYb3BQhPwd/Dt/ZGK3ibwfVL/AF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ZRL3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4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XhJsQA&#10;AADbAAAADwAAAGRycy9kb3ducmV2LnhtbESPT2vCQBTE74V+h+UVvIhuqlBidJUiLXqtin9uz+wz&#10;CWbfhuwa12/fLQg9DjPzG2a2CKYWHbWusqzgfZiAIM6trrhQsNt+D1IQziNrrC2Tggc5WMxfX2aY&#10;aXvnH+o2vhARwi5DBaX3TSaly0sy6Ia2IY7exbYGfZRtIXWL9wg3tRwlyYc0WHFcKLGhZUn5dXMz&#10;CvoudMX1fEyP+8Pqa3+yjzzopVK9t/A5BeEp+P/ws73WCiZj+Ps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V4Sb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4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shape id="Freeform 17" o:spid="_x0000_s14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cycQA&#10;AADbAAAADwAAAGRycy9kb3ducmV2LnhtbESPT2vCQBTE74V+h+UVvIhuKlhidJUiLXqtin9uz+wz&#10;CWbfhuwa12/fLQg9DjPzG2a2CKYWHbWusqzgfZiAIM6trrhQsNt+D1IQziNrrC2Tggc5WMxfX2aY&#10;aXvnH+o2vhARwi5DBaX3TSaly0sy6Ia2IY7exbYGfZRtIXWL9wg3tRwlyYc0WHFcKLGhZUn5dXMz&#10;CvoudMX1fEyP+8Pqa3+yjzzopVK9t/A5BeEp+P/ws73WCiZj+Ps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w3Mn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4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CvsMA&#10;AADbAAAADwAAAGRycy9kb3ducmV2LnhtbESPT4vCMBTE7wt+h/CEvSya6kG0GkXExb3qin9uz+bZ&#10;FpuX0mRr/PZGEPY4zMxvmNkimEq01LjSsoJBPwFBnFldcq5g//vdG4NwHlljZZkUPMjBYt75mGGq&#10;7Z231O58LiKEXYoKCu/rVEqXFWTQ9W1NHL2rbQz6KJtc6gbvEW4qOUySkTRYclwosKZVQdlt92cU&#10;fLnQ5rfLaXw6HDfrw9k+sqBXSn12w3IKwlPw/+F3+0crmIzg9SX+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JCvs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4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7nJcQA&#10;AADbAAAADwAAAGRycy9kb3ducmV2LnhtbESPT2vCQBTE74V+h+UVvIhu6sHG6CpFWvRaFf/cntln&#10;Esy+Ddk1rt++WxB6HGbmN8xsEUwtOmpdZVnB+zABQZxbXXGhYLf9HqQgnEfWWFsmBQ9ysJi/vsww&#10;0/bOP9RtfCEihF2GCkrvm0xKl5dk0A1tQxy9i20N+ijbQuoW7xFuajlKkrE0WHFcKLGhZUn5dXMz&#10;CvoudMX1fEyP+8Pqa3+yjzzopVK9t/A5BeEp+P/ws73WCiYf8Pc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u5yX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4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FzV8EA&#10;AADbAAAADwAAAGRycy9kb3ducmV2LnhtbERPz2vCMBS+D/wfwhN2GTPVw9CuUUQUd50T7W5vzbMt&#10;Ni8liTX+98thsOPH97tYRdOJgZxvLSuYTjIQxJXVLdcKjl+71zkIH5A1dpZJwYM8rJajpwJzbe/8&#10;ScMh1CKFsM9RQRNCn0vpq4YM+ontiRN3sc5gSNDVUju8p3DTyVmWvUmDLaeGBnvaNFRdDzej4MXH&#10;ob7+lPPydN5vT9/2UUW9Uep5HNfvIALF8C/+c39oBYs0Nn1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xc1fBAAAA2w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4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3WzMMA&#10;AADbAAAADwAAAGRycy9kb3ducmV2LnhtbESPQYvCMBSE7wv+h/CEvSyargfRahSRFfeqLq7ens2z&#10;LTYvpYk1/nsjCB6HmfmGmc6DqURLjSstK/juJyCIM6tLzhX87Va9EQjnkTVWlknBnRzMZ52PKaba&#10;3nhD7dbnIkLYpaig8L5OpXRZQQZd39bE0TvbxqCPssmlbvAW4aaSgyQZSoMlx4UCa1oWlF22V6Pg&#10;y4U2v5wOo8P+f/2zP9p7FvRSqc9uWExAeAr+HX61f7WC8RieX+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3WzM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4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KOA8UA&#10;AADcAAAADwAAAGRycy9kb3ducmV2LnhtbESPQW/CMAyF70j8h8iTdkEjHYcJdaTVhJjGdQwxdjON&#10;aSsap2qyEv79fJjEzdZ7fu/zqkyuUyMNofVs4HmegSKuvG25NrD/en9aggoR2WLnmQzcKEBZTCcr&#10;zK2/8ieNu1grCeGQo4Emxj7XOlQNOQxz3xOLdvaDwyjrUGs74FXCXacXWfaiHbYsDQ32tG6ouux+&#10;nYFZSGN9OR2Xx8P3x+bw429VsmtjHh/S2yuoSCnezf/XWyv4meDLMzK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o4D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4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4rmMEA&#10;AADcAAAADwAAAGRycy9kb3ducmV2LnhtbERPS4vCMBC+C/6HMMJeRFP3sEg1ioii11XxcRubsS02&#10;k9LEGv/9ZkHwNh/fc6bzYCrRUuNKywpGwwQEcWZ1ybmCw349GINwHlljZZkUvMjBfNbtTDHV9sm/&#10;1O58LmIIuxQVFN7XqZQuK8igG9qaOHI32xj0ETa51A0+Y7ip5HeS/EiDJceGAmtaFpTddw+joO9C&#10;m9+v5/H5eNqsjhf7yoJeKvXVC4sJCE/Bf8Rv91bH+ckI/p+JF8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+K5jBAAAA3AAAAA8AAAAAAAAAAAAAAAAAmAIAAGRycy9kb3du&#10;cmV2LnhtbFBLBQYAAAAABAAEAPUAAACGAwAAAAA=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4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y178IA&#10;AADcAAAADwAAAGRycy9kb3ducmV2LnhtbERPTWvCQBC9F/oflhG8lLppDkXSrCKhRa9qseltzI5J&#10;MDsbsmtc/71bEHqbx/ucfBlMJ0YaXGtZwdssAUFcWd1yreB7//U6B+E8ssbOMim4kYPl4vkpx0zb&#10;K29p3PlaxBB2GSpovO8zKV3VkEE3sz1x5E52MOgjHGqpB7zGcNPJNEnepcGWY0ODPRUNVefdxSh4&#10;cWGsz8dyXh5+1p+HX3urgi6Umk7C6gOEp+D/xQ/3Rsf5SQp/z8QL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bLXvwgAAANwAAAAPAAAAAAAAAAAAAAAAAJgCAABkcnMvZG93&#10;bnJldi54bWxQSwUGAAAAAAQABAD1AAAAhwMAAAAA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4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QdMEA&#10;AADcAAAADwAAAGRycy9kb3ducmV2LnhtbERPS4vCMBC+L/gfwgheFk11QaQaRURxr6vi4zY2Y1ts&#10;JqWJNf77zcKCt/n4njNbBFOJlhpXWlYwHCQgiDOrS84VHPab/gSE88gaK8uk4EUOFvPOxwxTbZ/8&#10;Q+3O5yKGsEtRQeF9nUrpsoIMuoGtiSN3s41BH2GTS93gM4abSo6SZCwNlhwbCqxpVVB23z2Mgk8X&#10;2vx+PU/Ox9N2fbzYVxb0SqleNyynIDwF/xb/u791nJ98wd8z8QI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gEHTBAAAA3AAAAA8AAAAAAAAAAAAAAAAAmAIAAGRycy9kb3du&#10;cmV2LnhtbFBLBQYAAAAABAAEAPUAAACGAwAAAAA=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4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mIAMEA&#10;AADcAAAADwAAAGRycy9kb3ducmV2LnhtbERPS4vCMBC+L/gfwgheFk2VRaQaRURxr6vi4zY2Y1ts&#10;JqWJNf77zcKCt/n4njNbBFOJlhpXWlYwHCQgiDOrS84VHPab/gSE88gaK8uk4EUOFvPOxwxTbZ/8&#10;Q+3O5yKGsEtRQeF9nUrpsoIMuoGtiSN3s41BH2GTS93gM4abSo6SZCwNlhwbCqxpVVB23z2Mgk8X&#10;2vx+PU/Ox9N2fbzYVxb0SqleNyynIDwF/xb/u791nJ98wd8z8QI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JiADBAAAA3AAAAA8AAAAAAAAAAAAAAAAAmAIAAGRycy9kb3du&#10;cmV2LnhtbFBLBQYAAAAABAAEAPUAAACGAwAAAAA=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4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tkl8MA&#10;AADcAAAADwAAAGRycy9kb3ducmV2LnhtbERPTWvCQBC9C/6HZYRepG5aqJY0G7Epbb1qFHscs2MS&#10;zM6G7Nak/94tCN7m8T4nWQ6mERfqXG1ZwdMsAkFcWF1zqWCXfz6+gnAeWWNjmRT8kYNlOh4lGGvb&#10;84YuW1+KEMIuRgWV920spSsqMuhmtiUO3Ml2Bn2AXSl1h30IN418jqK5NFhzaKiwpayi4rz9NQr2&#10;03zRv3/r9mOaHQ9fQ7nOF9mPUg+TYfUGwtPg7+Kbe63D/OgF/p8JF8j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tkl8MAAADcAAAADwAAAAAAAAAAAAAAAACYAgAAZHJzL2Rv&#10;d25yZXYueG1sUEsFBgAAAAAEAAQA9QAAAIgDAAAAAA==&#10;" path="m364,l,451e" fillcolor="window" strokecolor="#ffc000" strokeweight=".25pt">
                <v:path arrowok="t" o:connecttype="custom" o:connectlocs="364,0;0,451" o:connectangles="0,0"/>
              </v:shape>
              <v:group id="Group 28" o:spid="_x0000_s14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<v:shape id="Freeform 29" o:spid="_x0000_s14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sWd8EA&#10;AADcAAAADwAAAGRycy9kb3ducmV2LnhtbERPS4vCMBC+L/gfwgheFk31sEo1iojiXlfFx21sxrbY&#10;TEoTa/z3m4UFb/PxPWe2CKYSLTWutKxgOEhAEGdWl5wrOOw3/QkI55E1VpZJwYscLOadjxmm2j75&#10;h9qdz0UMYZeigsL7OpXSZQUZdANbE0fuZhuDPsIml7rBZww3lRwlyZc0WHJsKLCmVUHZffcwCj5d&#10;aPP79Tw5H0/b9fFiX1nQK6V63bCcgvAU/Fv87/7WcX4yhr9n4gVy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bFnf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4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CBcUA&#10;AADcAAAADwAAAGRycy9kb3ducmV2LnhtbESPQW/CMAyF70j8h8iTdkEjHYcJdaTVhJjGdQwxdjON&#10;aSsap2qyEv79fJjEzdZ7fu/zqkyuUyMNofVs4HmegSKuvG25NrD/en9aggoR2WLnmQzcKEBZTCcr&#10;zK2/8ieNu1grCeGQo4Emxj7XOlQNOQxz3xOLdvaDwyjrUGs74FXCXacXWfaiHbYsDQ32tG6ouux+&#10;nYFZSGN9OR2Xx8P3x+bw429VsmtjHh/S2yuoSCnezf/XWyv4mdDKMzKB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hIIF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4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gnnsEA&#10;AADcAAAADwAAAGRycy9kb3ducmV2LnhtbERPTYvCMBC9C/6HMIKXRdP1INo1ioiLXnVF3dtsM9sW&#10;m0lpYo3/3giCt3m8z5ktgqlES40rLSv4HCYgiDOrS84VHH6+BxMQziNrrCyTgjs5WMy7nRmm2t54&#10;R+3e5yKGsEtRQeF9nUrpsoIMuqGtiSP3bxuDPsIml7rBWww3lRwlyVgaLDk2FFjTqqDssr8aBR8u&#10;tPnl7zw5H0+b9fHX3rOgV0r1e2H5BcJT8G/xy73VcX4y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IJ57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4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sY3sUA&#10;AADcAAAADwAAAGRycy9kb3ducmV2LnhtbESPT2/CMAzF75P4DpGRdplGCgeECgFNCDSug4k/N6/x&#10;2orGqZqshG+PD0i72XrP7/28WCXXqJ66UHs2MB5loIgLb2suDXwftu8zUCEiW2w8k4E7BVgtBy8L&#10;zK2/8Rf1+1gqCeGQo4EqxjbXOhQVOQwj3xKL9us7h1HWrtS2w5uEu0ZPsmyqHdYsDRW2tK6ouO7/&#10;nIG3kPry+nOenY+nz83x4u9FsmtjXofpYw4qUor/5uf1zgr+WPDlGZlAL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Kxje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4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e9RcMA&#10;AADcAAAADwAAAGRycy9kb3ducmV2LnhtbERPTWvCQBC9F/oflil4KXUTDyKpq5TQ0l61Yu1tzI5J&#10;SHY2ZLfJ5t+7QsHbPN7nrLfBtGKg3tWWFaTzBARxYXXNpYLD98fLCoTzyBpby6RgIgfbzePDGjNt&#10;R97RsPeliCHsMlRQed9lUrqiIoNubjviyF1sb9BH2JdS9zjGcNPKRZIspcGaY0OFHeUVFc3+zyh4&#10;dmEom/NpdTr+fL4ff+1UBJ0rNXsKb68gPAV/F/+7v3Scn6ZweyZeID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e9R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4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UjMsEA&#10;AADcAAAADwAAAGRycy9kb3ducmV2LnhtbERPS4vCMBC+C/6HMIIX0VQPi1SjiCjrVVd83MZmbIvN&#10;pDTZGv+9WVjwNh/fc+bLYCrRUuNKywrGowQEcWZ1ybmC4892OAXhPLLGyjIpeJGD5aLbmWOq7ZP3&#10;1B58LmIIuxQVFN7XqZQuK8igG9maOHJ32xj0ETa51A0+Y7ip5CRJvqTBkmNDgTWtC8oeh1+jYOBC&#10;mz9ul+nldP7enK72lQW9VqrfC6sZCE/Bf8T/7p2O88cT+HsmXiA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1IzL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4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shape id="Freeform 36" o:spid="_x0000_s14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Ae3cMA&#10;AADcAAAADwAAAGRycy9kb3ducmV2LnhtbERPTWvCQBC9F/oflil4Kc1GKSIxqxRpqVdjsfY2ZqdJ&#10;MDsbstu4+fddQfA2j/c5+TqYVgzUu8aygmmSgiAurW64UvC1/3hZgHAeWWNrmRSM5GC9enzIMdP2&#10;wjsaCl+JGMIuQwW1910mpStrMugS2xFH7tf2Bn2EfSV1j5cYblo5S9O5NNhwbKixo01N5bn4Mwqe&#10;XRiq8+m4OB6+P98PP3Ysg94oNXkKb0sQnoK/i2/urY7zp69wfSZe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Ae3c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4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7RsMA&#10;AADcAAAADwAAAGRycy9kb3ducmV2LnhtbERPTWvCQBC9F/oflil4Kc1GoSIxqxRpqVdjsfY2ZqdJ&#10;MDsbstu4+fddQfA2j/c5+TqYVgzUu8aygmmSgiAurW64UvC1/3hZgHAeWWNrmRSM5GC9enzIMdP2&#10;wjsaCl+JGMIuQwW1910mpStrMugS2xFH7tf2Bn2EfSV1j5cYblo5S9O5NNhwbKixo01N5bn4Mwqe&#10;XRiq8+m4OB6+P98PP3Ysg94oNXkKb0sQnoK/i2/urY7zp69wfSZe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1y7Rs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4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4lMcEA&#10;AADcAAAADwAAAGRycy9kb3ducmV2LnhtbERPS4vCMBC+C/sfwix4EU3dg0jXKCK7uFcfVPc2NmNb&#10;bCaliTX+eyMI3ubje85sEUwtOmpdZVnBeJSAIM6trrhQsN/9DqcgnEfWWFsmBXdysJh/9GaYanvj&#10;DXVbX4gYwi5FBaX3TSqly0sy6Ea2IY7c2bYGfYRtIXWLtxhuavmVJBNpsOLYUGJDq5Lyy/ZqFAxc&#10;6IrL6Tg9Zof1T/Zv73nQK6X6n2H5DcJT8G/xy/2n4/zxBJ7PxAv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OJTHBAAAA3A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4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KAqsMA&#10;AADcAAAADwAAAGRycy9kb3ducmV2LnhtbERPTWvCQBC9F/oflil4Kc1GD1ViVinSUq/GYu1tzE6T&#10;YHY2ZLdx8++7guBtHu9z8nUwrRiod41lBdMkBUFcWt1wpeBr//GyAOE8ssbWMikYycF69fiQY6bt&#10;hXc0FL4SMYRdhgpq77tMSlfWZNAltiOO3K/tDfoI+0rqHi8x3LRylqav0mDDsaHGjjY1lefizyh4&#10;dmGozqfj4nj4/nw//NixDHqj1OQpvC1BeAr+Lr65tzrOn87h+ky8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KAqs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4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0U2MUA&#10;AADcAAAADwAAAGRycy9kb3ducmV2LnhtbESPT2/CMAzF75P4DpGRdplGCgeECgFNCDSug4k/N6/x&#10;2orGqZqshG+PD0i72XrP7/28WCXXqJ66UHs2MB5loIgLb2suDXwftu8zUCEiW2w8k4E7BVgtBy8L&#10;zK2/8Rf1+1gqCeGQo4EqxjbXOhQVOQwj3xKL9us7h1HWrtS2w5uEu0ZPsmyqHdYsDRW2tK6ouO7/&#10;nIG3kPry+nOenY+nz83x4u9FsmtjXofpYw4qUor/5uf1zgr+WGjlGZlAL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XRTYxQAAANwAAAAPAAAAAAAAAAAAAAAAAJgCAABkcnMv&#10;ZG93bnJldi54bWxQSwUGAAAAAAQABAD1AAAAigMAAAAA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4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xQ8MA&#10;AADcAAAADwAAAGRycy9kb3ducmV2LnhtbERPTWvCQBC9F/oflin0UurGHopGVylB0aupqL2N2WkS&#10;kp0N2TVu/n23UOhtHu9zlutgWjFQ72rLCqaTBARxYXXNpYLj5/Z1BsJ5ZI2tZVIwkoP16vFhiam2&#10;dz7QkPtSxBB2KSqovO9SKV1RkUE3sR1x5L5tb9BH2JdS93iP4aaVb0nyLg3WHBsq7CirqGjym1Hw&#10;4sJQNtfL7HI67zanLzsWQWdKPT+FjwUIT8H/i//cex3nT+fw+0y8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GxQ8MAAADc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group id="Grup 40" o:spid="_x0000_s1484" style="position:absolute;left:0;text-align:left;margin-left:-46.1pt;margin-top:3.45pt;width:543pt;height:40.75pt;z-index:-251648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">
            <v:shape id="Freeform 3" o:spid="_x0000_s14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2WuMYA&#10;AADbAAAADwAAAGRycy9kb3ducmV2LnhtbESPT2vCQBTE70K/w/KE3swmoZSSukpRKh5swT+heHtm&#10;n0lo9m3YXTX99t1CweMwM79hpvPBdOJKzreWFWRJCoK4srrlWsFh/z55AeEDssbOMin4IQ/z2cNo&#10;ioW2N97SdRdqESHsC1TQhNAXUvqqIYM+sT1x9M7WGQxRulpqh7cIN53M0/RZGmw5LjTY06Kh6nt3&#10;MQq+Pox35bY0+WlVLjfL7PiZt0elHsfD2yuIQEO4h//ba63gKYO/L/EH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2WuMYAAADbAAAADwAAAAAAAAAAAAAAAACYAgAAZHJz&#10;L2Rvd25yZXYueG1sUEsFBgAAAAAEAAQA9QAAAIsDAAAAAA==&#10;" path="m142,l,197e" fillcolor="window" strokecolor="#ffc000" strokeweight=".25pt">
              <v:path arrowok="t" o:connecttype="custom" o:connectlocs="142,0;0,197" o:connectangles="0,0"/>
            </v:shape>
            <v:group id="Group 4" o:spid="_x0000_s148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oup 5" o:spid="_x0000_s148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ect id="Rectangle 6" o:spid="_x0000_s148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dlVMMA&#10;AADbAAAADwAAAGRycy9kb3ducmV2LnhtbESP3YrCMBSE74V9h3AW9kY0VUSkGmVZLCsI4u/9oTm2&#10;1eakJFHr25uFBS+HmfmGmS1aU4s7OV9ZVjDoJyCIc6srLhQcD1lvAsIHZI21ZVLwJA+L+Udnhqm2&#10;D97RfR8KESHsU1RQhtCkUvq8JIO+bxvi6J2tMxiidIXUDh8Rbmo5TJKxNFhxXCixoZ+S8uv+ZhRs&#10;h0t9zU7O58/LYPe7ySbrpOuV+vpsv6cgArXhHf5vr7SC0Qj+vs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dlVMMAAADbAAAADwAAAAAAAAAAAAAAAACYAgAAZHJzL2Rv&#10;d25yZXYueG1sUEsFBgAAAAAEAAQA9QAAAIgDAAAAAA==&#10;" fillcolor="window" strokecolor="#ffc000" strokeweight=".25pt">
                  <v:path arrowok="t"/>
                </v:rect>
                <v:rect id="Rectangle 7" o:spid="_x0000_s148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vAz8UA&#10;AADbAAAADwAAAGRycy9kb3ducmV2LnhtbESPQWvCQBSE70L/w/IKvZRmo6hImlWKGFooiLF6f2Rf&#10;k9Ts27C71fjv3ULB4zAz3zD5ajCdOJPzrWUF4yQFQVxZ3XKt4PBVvCxA+ICssbNMCq7kYbV8GOWY&#10;aXvhks77UIsIYZ+hgiaEPpPSVw0Z9IntiaP3bZ3BEKWrpXZ4iXDTyUmazqXBluNCgz2tG6pO+1+j&#10;YDfZ6FNxdL66/ozL922x+EyfvVJPj8PbK4hAQ7iH/9sfWsF0Bn9f4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+8DPxQAAANsAAAAPAAAAAAAAAAAAAAAAAJgCAABkcnMv&#10;ZG93bnJldi54bWxQSwUGAAAAAAQABAD1AAAAigMAAAAA&#10;" fillcolor="window" strokecolor="#ffc000" strokeweight=".25pt">
                  <v:path arrowok="t"/>
                </v:rect>
                <v:rect id="Rectangle 8" o:spid="_x0000_s149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leuMMA&#10;AADbAAAADwAAAGRycy9kb3ducmV2LnhtbESP3YrCMBSE74V9h3AW9kY0VUSkGmVZLCsIi7/3h+bY&#10;VpuTkkStb28WBC+HmfmGmS1aU4sbOV9ZVjDoJyCIc6srLhQc9llvAsIHZI21ZVLwIA+L+Udnhqm2&#10;d97SbRcKESHsU1RQhtCkUvq8JIO+bxvi6J2sMxiidIXUDu8Rbmo5TJKxNFhxXCixoZ+S8svuahRs&#10;hkt9yY7O54/zYPv7l03WSdcr9fXZfk9BBGrDO/xqr7SC0Rj+v8Qf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leuMMAAADbAAAADwAAAAAAAAAAAAAAAACYAgAAZHJzL2Rv&#10;d25yZXYueG1sUEsFBgAAAAAEAAQA9QAAAIgDAAAAAA==&#10;" fillcolor="window" strokecolor="#ffc000" strokeweight=".25pt">
                  <v:path arrowok="t"/>
                </v:rect>
              </v:group>
              <v:group id="Group 9" o:spid="_x0000_s14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shape id="Freeform 10" o:spid="_x0000_s14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FfEMAA&#10;AADbAAAADwAAAGRycy9kb3ducmV2LnhtbERPy4rCMBTdD/gP4QpuBk0VGUo1iojibMcRH7trc22L&#10;zU1pYo1/bxYDszyc93wZTC06al1lWcF4lIAgzq2uuFBw+N0OUxDOI2usLZOCFzlYLnofc8y0ffIP&#10;dXtfiBjCLkMFpfdNJqXLSzLoRrYhjtzNtgZ9hG0hdYvPGG5qOUmSL2mw4thQYkPrkvL7/mEUfLrQ&#10;FffrOT0fT7vN8WJfedBrpQb9sJqB8BT8v/jP/a0VTOPY+CX+AL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dFfEMAAAADb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  <v:shape id="Freeform 11" o:spid="_x0000_s14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36i8QA&#10;AADbAAAADwAAAGRycy9kb3ducmV2LnhtbESPT2vCQBTE74V+h+UVvIhuKlJidJUiLXqtin9uz+wz&#10;CWbfhuwa12/fLQg9DjPzG2a2CKYWHbWusqzgfZiAIM6trrhQsNt+D1IQziNrrC2Tggc5WMxfX2aY&#10;aXvnH+o2vhARwi5DBaX3TSaly0sy6Ia2IY7exbYGfZRtIXWL9wg3tRwlyYc0WHFcKLGhZUn5dXMz&#10;CvoudMX1fEyP+8Pqa3+yjzzopVK9t/A5BeEp+P/ws73WCsYT+Ps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d+ov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12" o:spid="_x0000_s14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7Fy8AA&#10;AADbAAAADwAAAGRycy9kb3ducmV2LnhtbERPy4rCMBTdD/gP4QpuBk0VHEo1iojibMcRH7trc22L&#10;zU1pYo1/bxYDszyc93wZTC06al1lWcF4lIAgzq2uuFBw+N0OUxDOI2usLZOCFzlYLnofc8y0ffIP&#10;dXtfiBjCLkMFpfdNJqXLSzLoRrYhjtzNtgZ9hG0hdYvPGG5qOUmSL2mw4thQYkPrkvL7/mEUfLrQ&#10;FffrOT0fT7vN8WJfedBrpQb9sJqB8BT8v/jP/a0VTOP6+CX+AL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7Fy8AAAADb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  <v:shape id="Freeform 13" o:spid="_x0000_s14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gUMIA&#10;AADbAAAADwAAAGRycy9kb3ducmV2LnhtbESPQYvCMBSE78L+h/AWvIimCopUo4jssl7VxdXbs3m2&#10;xealNNka/70RBI/DzHzDzJfBVKKlxpWWFQwHCQjizOqScwW/++/+FITzyBory6TgTg6Wi4/OHFNt&#10;b7yldudzESHsUlRQeF+nUrqsIINuYGvi6F1sY9BH2eRSN3iLcFPJUZJMpMGS40KBNa0Lyq67f6Og&#10;50KbX8/H6fHw9/N1ONl7FvRaqe5nWM1AeAr+HX61N1rBeAj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MmBQwgAAANs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14" o:spid="_x0000_s14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+J8IA&#10;AADbAAAADwAAAGRycy9kb3ducmV2LnhtbESPQYvCMBSE78L+h/AW9iKarqBINYrIynpVF1dvz+bZ&#10;FpuX0sQa/70RBI/DzHzDTOfBVKKlxpWWFXz3ExDEmdUl5wr+dqveGITzyBory6TgTg7ms4/OFFNt&#10;b7yhdutzESHsUlRQeF+nUrqsIIOub2vi6J1tY9BH2eRSN3iLcFPJQZKMpMGS40KBNS0Lyi7bq1HQ&#10;daHNL6fD+LD///3ZH+09C3qp1NdnWExAeAr+HX6111rBcADP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4P4nwgAAANs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15" o:spid="_x0000_s14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xbvMQA&#10;AADbAAAADwAAAGRycy9kb3ducmV2LnhtbESPQWvCQBSE74X+h+UVepG6acUiqWsoQdFrtaR6e2Zf&#10;k2D2bciucf33XUHocZiZb5h5FkwrBupdY1nB6zgBQVxa3XCl4Hu3epmBcB5ZY2uZFFzJQbZ4fJhj&#10;qu2Fv2jY+kpECLsUFdTed6mUrqzJoBvbjjh6v7Y36KPsK6l7vES4aeVbkrxLgw3HhRo7ymsqT9uz&#10;UTByYahOx/1sX/ysl8XBXsugc6Wen8LnBwhPwf+H7+2NVjCdwO1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sW7z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16" o:spid="_x0000_s149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<v:shape id="Freeform 17" o:spid="_x0000_s14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mU8MA&#10;AADbAAAADwAAAGRycy9kb3ducmV2LnhtbESPT4vCMBTE7wt+h/CEvSyaKrhINYqIi3vVFf/cns2z&#10;LTYvpcnW+O2NIHgcZuY3zHQeTCVaalxpWcGgn4AgzqwuOVew+/vpjUE4j6yxskwK7uRgPut8TDHV&#10;9sYbarc+FxHCLkUFhfd1KqXLCjLo+rYmjt7FNgZ9lE0udYO3CDeVHCbJtzRYclwosKZlQdl1+28U&#10;fLnQ5tfzcXzcH9ar/cnes6CXSn12w2ICwlPw7/Cr/asVjEbw/BJ/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lmU8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18" o:spid="_x0000_s15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v4JMIA&#10;AADbAAAADwAAAGRycy9kb3ducmV2LnhtbESPQYvCMBSE7wv+h/CEvSyarqBINYrIintVF1dvz+bZ&#10;FpuX0sQa/70RBI/DzHzDTOfBVKKlxpWWFXz3ExDEmdUl5wr+dqveGITzyBory6TgTg7ms87HFFNt&#10;b7yhdutzESHsUlRQeF+nUrqsIIOub2vi6J1tY9BH2eRSN3iLcFPJQZKMpMGS40KBNS0Lyi7bq1Hw&#10;5UKbX06H8WH/v/7ZH+09C3qp1Gc3LCYgPAX/Dr/av1rBcATP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2/gkwgAAANsAAAAPAAAAAAAAAAAAAAAAAJgCAABkcnMvZG93&#10;bnJldi54bWxQSwUGAAAAAAQABAD1AAAAhwMAAAAA&#10;" path="m515,l,670e" fillcolor="window" strokecolor="#ffc000" strokeweight=".25pt">
                  <v:path arrowok="t" o:connecttype="custom" o:connectlocs="515,0;0,670" o:connectangles="0,0"/>
                </v:shape>
                <v:shape id="Freeform 19" o:spid="_x0000_s15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dv8QA&#10;AADbAAAADwAAAGRycy9kb3ducmV2LnhtbESPQWvCQBSE74X+h+UVepG6aUErqWsoQdFrtaR6e2Zf&#10;k2D2bciucf33XUHocZiZb5h5FkwrBupdY1nB6zgBQVxa3XCl4Hu3epmBcB5ZY2uZFFzJQbZ4fJhj&#10;qu2Fv2jY+kpECLsUFdTed6mUrqzJoBvbjjh6v7Y36KPsK6l7vES4aeVbkkylwYbjQo0d5TWVp+3Z&#10;KBi5MFSn4362L37Wy+Jgr2XQuVLPT+HzA4Sn4P/D9/ZGK5i8w+1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XXb/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20" o:spid="_x0000_s15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jJzcAA&#10;AADbAAAADwAAAGRycy9kb3ducmV2LnhtbERPy4rCMBTdD/gP4QpuBk0VHEo1iojibMcRH7trc22L&#10;zU1pYo1/bxYDszyc93wZTC06al1lWcF4lIAgzq2uuFBw+N0OUxDOI2usLZOCFzlYLnofc8y0ffIP&#10;dXtfiBjCLkMFpfdNJqXLSzLoRrYhjtzNtgZ9hG0hdYvPGG5qOUmSL2mw4thQYkPrkvL7/mEUfLrQ&#10;FffrOT0fT7vN8WJfedBrpQb9sJqB8BT8v/jP/a0VTOPY+CX+AL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AjJzcAAAADb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  <v:shape id="Freeform 21" o:spid="_x0000_s15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RsVsQA&#10;AADbAAAADwAAAGRycy9kb3ducmV2LnhtbESPT2vCQBTE74V+h+UVvIhuKlhidJUiLXqtin9uz+wz&#10;CWbfhuwa12/fLQg9DjPzG2a2CKYWHbWusqzgfZiAIM6trrhQsNt+D1IQziNrrC2Tggc5WMxfX2aY&#10;aXvnH+o2vhARwi5DBaX3TSaly0sy6Ia2IY7exbYGfZRtIXWL9wg3tRwlyYc0WHFcKLGhZUn5dXMz&#10;CvoudMX1fEyP+8Pqa3+yjzzopVK9t/A5BeEp+P/ws73WCsYT+PsSf4C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EbFb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22" o:spid="_x0000_s15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PdsEA&#10;AADbAAAADwAAAGRycy9kb3ducmV2LnhtbERPz2vCMBS+C/4P4Qm7iKbboUhnFBFlu64Odbdn82yL&#10;zUtpsjb975eDsOPH93u9DaYRPXWutqzgdZmAIC6srrlU8H06LlYgnEfW2FgmBSM52G6mkzVm2g78&#10;RX3uSxFD2GWooPK+zaR0RUUG3dK2xJG7286gj7Arpe5wiOGmkW9JkkqDNceGClvaV1Q88l+jYO5C&#10;Xz5u19X1fPk4nH/sWAS9V+plFnbvIDwF/y9+uj+1gjSuj1/i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SD3bBAAAA2w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</v:group>
              <v:shape id="Freeform 23" o:spid="_x0000_s150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6q7cMA&#10;AADbAAAADwAAAGRycy9kb3ducmV2LnhtbESPT4vCMBTE78J+h/AWvIim7kGkaxSRXdyrf6ju7dk8&#10;22LzUppY47c3guBxmJnfMLNFMLXoqHWVZQXjUQKCOLe64kLBfvc7nIJwHlljbZkU3MnBYv7Rm2Gq&#10;7Y031G19ISKEXYoKSu+bVEqXl2TQjWxDHL2zbQ36KNtC6hZvEW5q+ZUkE2mw4rhQYkOrkvLL9moU&#10;DFzoisvpOD1mh/VP9m/vedArpfqfYfkNwlPw7/Cr/acVTMbw/B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6q7cMAAADb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4" o:spid="_x0000_s15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0msMA&#10;AADbAAAADwAAAGRycy9kb3ducmV2LnhtbESPT4vCMBTE78J+h/AWvIimehDpGkVkF/fqH6p7ezbP&#10;tti8lCZb47c3guBxmJnfMPNlMLXoqHWVZQXjUQKCOLe64kLBYf8znIFwHlljbZkU3MnBcvHRm2Oq&#10;7Y231O18ISKEXYoKSu+bVEqXl2TQjWxDHL2LbQ36KNtC6hZvEW5qOUmSqTRYcVwosaF1Sfl1928U&#10;DFzoiuv5NDtlx8139mfvedBrpfqfYfUFwlPw7/Cr/asVTCfw/B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w0msMAAADbAAAADwAAAAAAAAAAAAAAAACYAgAAZHJzL2Rv&#10;d25yZXYueG1sUEsFBgAAAAAEAAQA9QAAAIgDAAAAAA==&#10;" path="m515,l,670e" fillcolor="window" strokecolor="#ffc000" strokeweight=".25pt">
                <v:path arrowok="t" o:connecttype="custom" o:connectlocs="515,0;0,670" o:connectangles="0,0"/>
              </v:shape>
              <v:shape id="Freeform 25" o:spid="_x0000_s15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RAcIA&#10;AADbAAAADwAAAGRycy9kb3ducmV2LnhtbESPQYvCMBSE7wv+h/CEvSyaroJINYrIintVF1dvz+bZ&#10;FpuX0sQa/70RBI/DzHzDTOfBVKKlxpWWFXz3ExDEmdUl5wr+dqveGITzyBory6TgTg7ms87HFFNt&#10;b7yhdutzESHsUlRQeF+nUrqsIIOub2vi6J1tY9BH2eRSN3iLcFPJQZKMpMGS40KBNS0Lyi7bq1Hw&#10;5UKbX06H8WH/v/7ZH+09C3qp1Gc3LCYgPAX/Dr/av1rBaAjP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wJEBwgAAANsAAAAPAAAAAAAAAAAAAAAAAJgCAABkcnMvZG93&#10;bnJldi54bWxQSwUGAAAAAAQABAD1AAAAhwMAAAAA&#10;" path="m515,l,670e" fillcolor="window" strokecolor="#ffc000" strokeweight=".25pt">
                <v:path arrowok="t" o:connecttype="custom" o:connectlocs="515,0;0,670" o:connectangles="0,0"/>
              </v:shape>
              <v:shape id="Freeform 26" o:spid="_x0000_s150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kJdcIA&#10;AADbAAAADwAAAGRycy9kb3ducmV2LnhtbESPQYvCMBSE7wv+h/CEvSyarohINYrIintVF1dvz+bZ&#10;FpuX0sQa/70RBI/DzHzDTOfBVKKlxpWWFXz3ExDEmdUl5wr+dqveGITzyBory6TgTg7ms87HFFNt&#10;b7yhdutzESHsUlRQeF+nUrqsIIOub2vi6J1tY9BH2eRSN3iLcFPJQZKMpMGS40KBNS0Lyi7bq1Hw&#10;5UKbX06H8WH/v/7ZH+09C3qp1Gc3LCYgPAX/Dr/av1rBaAjP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Ql1wgAAANsAAAAPAAAAAAAAAAAAAAAAAJgCAABkcnMvZG93&#10;bnJldi54bWxQSwUGAAAAAAQABAD1AAAAhwMAAAAA&#10;" path="m515,l,670e" fillcolor="window" strokecolor="#ffc000" strokeweight=".25pt">
                <v:path arrowok="t" o:connecttype="custom" o:connectlocs="515,0;0,670" o:connectangles="0,0"/>
              </v:shape>
              <v:shape id="Freeform 27" o:spid="_x0000_s150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N5EcUA&#10;AADbAAAADwAAAGRycy9kb3ducmV2LnhtbESPQWvCQBSE7wX/w/IKvYhuWqhKzEY0pdWrRmmPz+xr&#10;Esy+DdmtSf99tyB4HGbmGyZZDaYRV+pcbVnB8zQCQVxYXXOp4Ji/TxYgnEfW2FgmBb/kYJWOHhKM&#10;te15T9eDL0WAsItRQeV9G0vpiooMuqltiYP3bTuDPsiulLrDPsBNI1+iaCYN1hwWKmwpq6i4HH6M&#10;gtM4n/ebrW7fxtn582Mod/k8+1Lq6XFYL0F4Gvw9fGvvtILZK/x/CT9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3kRxQAAANsAAAAPAAAAAAAAAAAAAAAAAJgCAABkcnMv&#10;ZG93bnJldi54bWxQSwUGAAAAAAQABAD1AAAAigMAAAAA&#10;" path="m364,l,451e" fillcolor="window" strokecolor="#ffc000" strokeweight=".25pt">
                <v:path arrowok="t" o:connecttype="custom" o:connectlocs="364,0;0,451" o:connectangles="0,0"/>
              </v:shape>
              <v:group id="Group 28" o:spid="_x0000_s15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shape id="Freeform 29" o:spid="_x0000_s15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XAsMA&#10;AADbAAAADwAAAGRycy9kb3ducmV2LnhtbESPT4vCMBTE7wt+h/CEvSya6sGVahQRF/eqK/65PZtn&#10;W2xeSpOt8dsbQfA4zMxvmOk8mEq01LjSsoJBPwFBnFldcq5g9/fTG4NwHlljZZkU3MnBfNb5mGKq&#10;7Y031G59LiKEXYoKCu/rVEqXFWTQ9W1NHL2LbQz6KJtc6gZvEW4qOUySkTRYclwosKZlQdl1+28U&#10;fLnQ5tfzcXzcH9ar/cnes6CXSn12w2ICwlPw7/Cr/asVjL7h+SX+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uXAs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0" o:spid="_x0000_s15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DcMEA&#10;AADbAAAADwAAAGRycy9kb3ducmV2LnhtbERPz2vCMBS+C/4P4Qm7iKbboUhnFBFlu64Odbdn82yL&#10;zUtpsjb975eDsOPH93u9DaYRPXWutqzgdZmAIC6srrlU8H06LlYgnEfW2FgmBSM52G6mkzVm2g78&#10;RX3uSxFD2GWooPK+zaR0RUUG3dK2xJG7286gj7Arpe5wiOGmkW9JkkqDNceGClvaV1Q88l+jYO5C&#10;Xz5u19X1fPk4nH/sWAS9V+plFnbvIDwF/y9+uj+1gjSOjV/iD5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kA3DBAAAA2wAAAA8AAAAAAAAAAAAAAAAAmAIAAGRycy9kb3du&#10;cmV2LnhtbFBLBQYAAAAABAAEAPUAAACGAwAAAAA=&#10;" path="m515,l,670e" fillcolor="window" strokecolor="#ffc000" strokeweight=".25pt">
                  <v:path arrowok="t" o:connecttype="custom" o:connectlocs="515,0;0,670" o:connectangles="0,0"/>
                </v:shape>
                <v:shape id="Freeform 31" o:spid="_x0000_s15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im68MA&#10;AADbAAAADwAAAGRycy9kb3ducmV2LnhtbESPT4vCMBTE7wt+h/CEvSya6kG0GkXExb3qin9uz+bZ&#10;FpuX0mRr/PZGEPY4zMxvmNkimEq01LjSsoJBPwFBnFldcq5g//vdG4NwHlljZZkUPMjBYt75mGGq&#10;7Z231O58LiKEXYoKCu/rVEqXFWTQ9W1NHL2rbQz6KJtc6gbvEW4qOUySkTRYclwosKZVQdlt92cU&#10;fLnQ5rfLaXw6HDfrw9k+sqBXSn12w3IKwlPw/+F3+0crGE3g9SX+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im68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2" o:spid="_x0000_s151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uZq8AA&#10;AADbAAAADwAAAGRycy9kb3ducmV2LnhtbERPy4rCMBTdD/gP4QpuBk114ZRqFBHF2Y4jPnbX5toW&#10;m5vSxBr/3iwGZnk47/kymFp01LrKsoLxKAFBnFtdcaHg8LsdpiCcR9ZYWyYFL3KwXPQ+5php++Qf&#10;6va+EDGEXYYKSu+bTEqXl2TQjWxDHLmbbQ36CNtC6hafMdzUcpIkU2mw4thQYkPrkvL7/mEUfLrQ&#10;FffrOT0fT7vN8WJfedBrpQb9sJqB8BT8v/jP/a0VfMX18Uv8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cuZq8AAAADb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  <v:shape id="Freeform 33" o:spid="_x0000_s15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c8MMMA&#10;AADbAAAADwAAAGRycy9kb3ducmV2LnhtbESPQYvCMBSE78L+h/AWvIimelCpRhHZZb2qi6u3Z/Ns&#10;i81LabI1/nsjCB6HmfmGmS+DqURLjSstKxgOEhDEmdUl5wp+99/9KQjnkTVWlknBnRwsFx+dOaba&#10;3nhL7c7nIkLYpaig8L5OpXRZQQbdwNbE0bvYxqCPssmlbvAW4aaSoyQZS4Mlx4UCa1oXlF13/0ZB&#10;z4U2v56P0+Ph7+frcLL3LOi1Ut3PsJqB8BT8O/xqb7SCyRC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c8MM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4" o:spid="_x0000_s15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WiR8MA&#10;AADbAAAADwAAAGRycy9kb3ducmV2LnhtbESPQYvCMBSE78L+h/AW9iKargeVahSRlfWqLq7ens2z&#10;LTYvpYk1/nsjCB6HmfmGmc6DqURLjSstK/juJyCIM6tLzhX87Va9MQjnkTVWlknBnRzMZx+dKaba&#10;3nhD7dbnIkLYpaig8L5OpXRZQQZd39bE0TvbxqCPssmlbvAW4aaSgyQZSoMlx4UCa1oWlF22V6Og&#10;60KbX06H8WH///uzP9p7FvRSqa/PsJiA8BT8O/xqr7WC0QCeX+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WiR8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</v:group>
              <v:group id="Group 35" o:spid="_x0000_s151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<v:shape id="Freeform 36" o:spid="_x0000_s15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CfqMQA&#10;AADbAAAADwAAAGRycy9kb3ducmV2LnhtbESPQWvCQBSE74X+h+UVepG6aRErqWsoQdFrtaR6e2Zf&#10;k2D2bciucf33XUHocZiZb5h5FkwrBupdY1nB6zgBQVxa3XCl4Hu3epmBcB5ZY2uZFFzJQbZ4fJhj&#10;qu2Fv2jY+kpECLsUFdTed6mUrqzJoBvbjjh6v7Y36KPsK6l7vES4aeVbkkylwYbjQo0d5TWVp+3Z&#10;KBi5MFSn4362L37Wy+Jgr2XQuVLPT+HzA4Sn4P/D9/ZGK3ifwO1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wn6j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7" o:spid="_x0000_s15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w6M8QA&#10;AADbAAAADwAAAGRycy9kb3ducmV2LnhtbESPQWvCQBSE74X+h+UVepG6aUErqWsoQdFrtaR6e2Zf&#10;k2D2bciucf33XUHocZiZb5h5FkwrBupdY1nB6zgBQVxa3XCl4Hu3epmBcB5ZY2uZFFzJQbZ4fJhj&#10;qu2Fv2jY+kpECLsUFdTed6mUrqzJoBvbjjh6v7Y36KPsK6l7vES4aeVbkkylwYbjQo0d5TWVp+3Z&#10;KBi5MFSn4362L37Wy+Jgr2XQuVLPT+HzA4Sn4P/D9/ZGK3ifwO1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8OjP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  <v:shape id="Freeform 38" o:spid="_x0000_s15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6kRMMA&#10;AADbAAAADwAAAGRycy9kb3ducmV2LnhtbESPT4vCMBTE7wt+h/CEvSya6sGVahQRF/eqK/65PZtn&#10;W2xeSpOt8dsbQfA4zMxvmOk8mEq01LjSsoJBPwFBnFldcq5g9/fTG4NwHlljZZkU3MnBfNb5mGKq&#10;7Y031G59LiKEXYoKCu/rVEqXFWTQ9W1NHL2LbQz6KJtc6gZvEW4qOUySkTRYclwosKZlQdl1+28U&#10;fLnQ5tfzcXzcH9ar/cnes6CXSn12w2ICwlPw7/Cr/asVfI/g+SX+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6kRM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39" o:spid="_x0000_s15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IB38MA&#10;AADbAAAADwAAAGRycy9kb3ducmV2LnhtbESPQYvCMBSE7wv+h/CEvSyargeVahSRFfeqLq7ens2z&#10;LTYvpYk1/nsjCB6HmfmGmc6DqURLjSstK/juJyCIM6tLzhX87Va9MQjnkTVWlknBnRzMZ52PKaba&#10;3nhD7dbnIkLYpaig8L5OpXRZQQZd39bE0TvbxqCPssmlbvAW4aaSgyQZSoMlx4UCa1oWlF22V6Pg&#10;y4U2v5wO48P+f/2zP9p7FvRSqc9uWExAeAr+HX61f7WC0QieX+IP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IB38MAAADbAAAADwAAAAAAAAAAAAAAAACYAgAAZHJzL2Rv&#10;d25yZXYueG1sUEsFBgAAAAAEAAQA9QAAAIgDAAAAAA==&#10;" path="m515,l,670e" fillcolor="window" strokecolor="#ffc000" strokeweight=".25pt">
                  <v:path arrowok="t" o:connecttype="custom" o:connectlocs="515,0;0,670" o:connectangles="0,0"/>
                </v:shape>
                <v:shape id="Freeform 40" o:spid="_x0000_s15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2VrcAA&#10;AADbAAAADwAAAGRycy9kb3ducmV2LnhtbERPy4rCMBTdD/gP4QpuBk114ZRqFBHF2Y4jPnbX5toW&#10;m5vSxBr/3iwGZnk47/kymFp01LrKsoLxKAFBnFtdcaHg8LsdpiCcR9ZYWyYFL3KwXPQ+5php++Qf&#10;6va+EDGEXYYKSu+bTEqXl2TQjWxDHLmbbQ36CNtC6hafMdzUcpIkU2mw4thQYkPrkvL7/mEUfLrQ&#10;FffrOT0fT7vN8WJfedBrpQb9sJqB8BT8v/jP/a0VfMWx8Uv8AX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72VrcAAAADbAAAADwAAAAAAAAAAAAAAAACYAgAAZHJzL2Rvd25y&#10;ZXYueG1sUEsFBgAAAAAEAAQA9QAAAIUDAAAAAA==&#10;" path="m515,l,670e" fillcolor="window" strokecolor="#ffc000" strokeweight=".25pt">
                  <v:path arrowok="t" o:connecttype="custom" o:connectlocs="515,0;0,670" o:connectangles="0,0"/>
                </v:shape>
                <v:shape id="Freeform 41" o:spid="_x0000_s15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wNsQA&#10;AADbAAAADwAAAGRycy9kb3ducmV2LnhtbESPT2vCQBTE74V+h+UVvIhu6sHG6CpFWvRaFf/cntln&#10;Esy+Ddk1rt++WxB6HGbmN8xsEUwtOmpdZVnB+zABQZxbXXGhYLf9HqQgnEfWWFsmBQ9ysJi/vsww&#10;0/bOP9RtfCEihF2GCkrvm0xKl5dk0A1tQxy9i20N+ijbQuoW7xFuajlKkrE0WHFcKLGhZUn5dXMz&#10;CvoudMX1fEyP+8Pqa3+yjzzopVK9t/A5BeEp+P/ws73WCj4m8Pcl/gA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xMDbEAAAA2wAAAA8AAAAAAAAAAAAAAAAAmAIAAGRycy9k&#10;b3ducmV2LnhtbFBLBQYAAAAABAAEAPUAAACJAwAAAAA=&#10;" path="m515,l,670e" fillcolor="window" strokecolor="#ffc000" strokeweight=".25pt"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color w:val="A6A6A6"/>
          <w:sz w:val="52"/>
        </w:rPr>
        <w:t>a</w:t>
      </w:r>
      <w:r w:rsidRPr="00EF1230">
        <w:rPr>
          <w:rFonts w:ascii="Hand writing Mutlu" w:hAnsi="Hand writing Mutlu"/>
          <w:color w:val="A6A6A6"/>
          <w:sz w:val="52"/>
        </w:rPr>
        <w:t>nne</w:t>
      </w:r>
      <w:r>
        <w:rPr>
          <w:rFonts w:ascii="Hand writing Mutlu" w:hAnsi="Hand writing Mutlu"/>
          <w:color w:val="A6A6A6"/>
          <w:sz w:val="52"/>
        </w:rPr>
        <w:t xml:space="preserve"> anne anne anne</w:t>
      </w:r>
      <w:bookmarkStart w:id="0" w:name="_GoBack"/>
      <w:bookmarkEnd w:id="0"/>
      <w:r>
        <w:rPr>
          <w:rFonts w:ascii="Hand writing Mutlu" w:hAnsi="Hand writing Mutlu"/>
          <w:color w:val="A6A6A6"/>
          <w:sz w:val="52"/>
        </w:rPr>
        <w:t xml:space="preserve"> anne                                anne                              anne                                nane nane nane nane                           nane                       nane                      nane                             tane tane tane tane tane                          tane                  </w:t>
      </w:r>
    </w:p>
    <w:p w:rsidR="006B4E85" w:rsidRDefault="006B4E85"/>
    <w:p w:rsidR="006B4E85" w:rsidRDefault="006B4E85">
      <w:r>
        <w:rPr>
          <w:noProof/>
          <w:lang w:eastAsia="tr-TR"/>
        </w:rPr>
        <w:pict>
          <v:roundrect id="Yuvarlatılmış Dikdörtgen 35" o:spid="_x0000_s1524" style="position:absolute;margin-left:-10.85pt;margin-top:1.9pt;width:256.5pt;height:39.75pt;z-index:251664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" filled="f" strokecolor="#8064a2" strokeweight=".25pt">
            <v:textbox>
              <w:txbxContent>
                <w:p w:rsidR="006B4E85" w:rsidRDefault="006B4E85" w:rsidP="00EF1230"/>
              </w:txbxContent>
            </v:textbox>
          </v:roundrect>
        </w:pict>
      </w:r>
      <w:r>
        <w:rPr>
          <w:noProof/>
          <w:lang w:eastAsia="tr-TR"/>
        </w:rPr>
        <w:pict>
          <v:shape id="Resim 23" o:spid="_x0000_s1525" type="#_x0000_t75" style="position:absolute;margin-left:160.15pt;margin-top:10.55pt;width:53.25pt;height:25.1pt;z-index:-251662848;visibility:visible">
            <v:imagedata r:id="rId11" o:title=""/>
          </v:shape>
        </w:pict>
      </w:r>
      <w:r>
        <w:rPr>
          <w:noProof/>
          <w:lang w:eastAsia="tr-TR"/>
        </w:rPr>
        <w:pict>
          <v:shape id="Sağ Ok 22" o:spid="_x0000_s1526" type="#_x0000_t13" style="position:absolute;margin-left:124.9pt;margin-top:19.9pt;width:18.75pt;height:9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" adj="16416" fillcolor="window" strokecolor="#4f81bd" strokeweight="2pt"/>
        </w:pict>
      </w:r>
      <w:r>
        <w:rPr>
          <w:noProof/>
          <w:lang w:eastAsia="tr-TR"/>
        </w:rPr>
        <w:pict>
          <v:shape id="Resim 21" o:spid="_x0000_s1527" type="#_x0000_t75" style="position:absolute;margin-left:36.4pt;margin-top:7.95pt;width:79.1pt;height:29.25pt;z-index:-251664896;visibility:visible">
            <v:imagedata r:id="rId12" o:title=""/>
          </v:shape>
        </w:pict>
      </w:r>
    </w:p>
    <w:p w:rsidR="006B4E85" w:rsidRDefault="006B4E85">
      <w:r>
        <w:rPr>
          <w:noProof/>
          <w:lang w:eastAsia="tr-TR"/>
        </w:rPr>
        <w:pict>
          <v:roundrect id="Yuvarlatılmış Dikdörtgen 36" o:spid="_x0000_s1528" style="position:absolute;margin-left:-10.85pt;margin-top:16.2pt;width:256.5pt;height:39.75pt;z-index:251665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" filled="f" strokecolor="#8064a2" strokeweight=".25pt">
            <v:textbox>
              <w:txbxContent>
                <w:p w:rsidR="006B4E85" w:rsidRDefault="006B4E85" w:rsidP="00EF1230"/>
              </w:txbxContent>
            </v:textbox>
          </v:roundrect>
        </w:pict>
      </w:r>
      <w:r>
        <w:rPr>
          <w:noProof/>
          <w:lang w:eastAsia="tr-TR"/>
        </w:rPr>
        <w:pict>
          <v:shape id="Resim 28" o:spid="_x0000_s1529" type="#_x0000_t75" style="position:absolute;margin-left:160.15pt;margin-top:21.45pt;width:71.25pt;height:28.5pt;z-index:-251657728;visibility:visible">
            <v:imagedata r:id="rId13" o:title=""/>
          </v:shape>
        </w:pict>
      </w:r>
      <w:r>
        <w:rPr>
          <w:noProof/>
          <w:lang w:eastAsia="tr-TR"/>
        </w:rPr>
        <w:pict>
          <v:shape id="Resim 25" o:spid="_x0000_s1530" type="#_x0000_t75" style="position:absolute;margin-left:88.65pt;margin-top:24.15pt;width:26.25pt;height:25pt;z-index:-251660800;visibility:visible">
            <v:imagedata r:id="rId14" o:title=""/>
          </v:shape>
        </w:pict>
      </w:r>
      <w:r>
        <w:rPr>
          <w:noProof/>
          <w:lang w:eastAsia="tr-TR"/>
        </w:rPr>
        <w:pict>
          <v:shape id="Resim 24" o:spid="_x0000_s1531" type="#_x0000_t75" style="position:absolute;margin-left:15.35pt;margin-top:23.35pt;width:53.25pt;height:25.05pt;z-index:-251661824;visibility:visible">
            <v:imagedata r:id="rId11" o:title=""/>
          </v:shape>
        </w:pict>
      </w:r>
    </w:p>
    <w:p w:rsidR="006B4E85" w:rsidRDefault="006B4E85">
      <w:r>
        <w:rPr>
          <w:noProof/>
          <w:lang w:eastAsia="tr-TR"/>
        </w:rPr>
        <w:pict>
          <v:shape id="Çarpma 2" o:spid="_x0000_s1532" style="position:absolute;margin-left:80.35pt;margin-top:32pt;width:36.75pt;height:3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6725,495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" path="m72150,156600l152042,81317r81321,86300l314683,81317r79892,75283l308778,247650r85797,91050l314683,413983,233363,327683r-81321,86300l72150,338700r85797,-91050l72150,156600xe" fillcolor="#4f81bd" strokecolor="#385d8a" strokeweight="2pt">
            <v:path arrowok="t" o:connecttype="custom" o:connectlocs="72150,156600;152042,81317;233363,167617;314683,81317;394575,156600;308778,247650;394575,338700;314683,413983;233363,327683;152042,413983;72150,338700;157947,247650;72150,156600" o:connectangles="0,0,0,0,0,0,0,0,0,0,0,0,0"/>
          </v:shape>
        </w:pict>
      </w:r>
      <w:r>
        <w:rPr>
          <w:noProof/>
          <w:lang w:eastAsia="tr-TR"/>
        </w:rPr>
        <w:pict>
          <v:roundrect id="Yuvarlatılmış Dikdörtgen 37" o:spid="_x0000_s1533" style="position:absolute;margin-left:-10.85pt;margin-top:31.25pt;width:256.5pt;height:39.75pt;z-index:251666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" filled="f" strokecolor="#8064a2" strokeweight=".25pt">
            <v:textbox>
              <w:txbxContent>
                <w:p w:rsidR="006B4E85" w:rsidRDefault="006B4E85" w:rsidP="00EF1230"/>
              </w:txbxContent>
            </v:textbox>
          </v:roundrect>
        </w:pict>
      </w:r>
      <w:r>
        <w:rPr>
          <w:noProof/>
          <w:lang w:eastAsia="tr-TR"/>
        </w:rPr>
        <w:pict>
          <v:shape id="Resim 32" o:spid="_x0000_s1534" type="#_x0000_t75" style="position:absolute;margin-left:88.9pt;margin-top:37.25pt;width:71.25pt;height:28.5pt;z-index:-251654656;visibility:visible">
            <v:imagedata r:id="rId13" o:title=""/>
          </v:shape>
        </w:pict>
      </w:r>
      <w:r>
        <w:rPr>
          <w:noProof/>
          <w:lang w:eastAsia="tr-TR"/>
        </w:rPr>
        <w:pict>
          <v:shape id="Sağ Ok 33" o:spid="_x0000_s1535" type="#_x0000_t13" style="position:absolute;margin-left:166.9pt;margin-top:44.75pt;width:18.75pt;height:9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" adj="16416" fillcolor="window" strokecolor="#4f81bd" strokeweight="2pt"/>
        </w:pict>
      </w:r>
      <w:r>
        <w:rPr>
          <w:noProof/>
          <w:lang w:eastAsia="tr-TR"/>
        </w:rPr>
        <w:pict>
          <v:shape id="Resim 34" o:spid="_x0000_s1536" type="#_x0000_t75" style="position:absolute;margin-left:193.15pt;margin-top:39.35pt;width:52.5pt;height:24.15pt;z-index:-251652608;visibility:visible">
            <v:imagedata r:id="rId15" o:title=""/>
          </v:shape>
        </w:pict>
      </w:r>
      <w:r>
        <w:rPr>
          <w:noProof/>
          <w:lang w:eastAsia="tr-TR"/>
        </w:rPr>
        <w:pict>
          <v:shape id="Resim 30" o:spid="_x0000_s1537" type="#_x0000_t75" style="position:absolute;margin-left:64.15pt;margin-top:44pt;width:20.25pt;height:10.5pt;z-index:-251655680;visibility:visible">
            <v:imagedata r:id="rId16" o:title=""/>
          </v:shape>
        </w:pict>
      </w:r>
      <w:r>
        <w:rPr>
          <w:noProof/>
          <w:lang w:eastAsia="tr-TR"/>
        </w:rPr>
        <w:pict>
          <v:shape id="Resim 29" o:spid="_x0000_s1538" type="#_x0000_t75" style="position:absolute;margin-left:-7.1pt;margin-top:36.5pt;width:71.25pt;height:28.5pt;z-index:-251656704;visibility:visible">
            <v:imagedata r:id="rId13" o:title=""/>
          </v:shape>
        </w:pict>
      </w:r>
      <w:r>
        <w:rPr>
          <w:noProof/>
          <w:lang w:eastAsia="tr-TR"/>
        </w:rPr>
        <w:pict>
          <v:shape id="Sağ Ok 27" o:spid="_x0000_s1539" type="#_x0000_t13" style="position:absolute;margin-left:124.9pt;margin-top:7.25pt;width:18.75pt;height:9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" adj="16416" fillcolor="window" strokecolor="#4f81bd" strokeweight="2pt"/>
        </w:pict>
      </w:r>
      <w:r>
        <w:rPr>
          <w:noProof/>
          <w:lang w:eastAsia="tr-TR"/>
        </w:rPr>
        <w:pict>
          <v:shape id="Resim 26" o:spid="_x0000_s1540" type="#_x0000_t75" style="position:absolute;margin-left:68.65pt;margin-top:5.75pt;width:20.25pt;height:10.5pt;z-index:-251659776;visibility:visible">
            <v:imagedata r:id="rId16" o:title=""/>
          </v:shape>
        </w:pict>
      </w:r>
    </w:p>
    <w:sectPr w:rsidR="006B4E85" w:rsidSect="00FD5A83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71E"/>
    <w:rsid w:val="00256484"/>
    <w:rsid w:val="00314B55"/>
    <w:rsid w:val="00402931"/>
    <w:rsid w:val="005D3D43"/>
    <w:rsid w:val="005D532E"/>
    <w:rsid w:val="006542E2"/>
    <w:rsid w:val="006B4E85"/>
    <w:rsid w:val="008668D5"/>
    <w:rsid w:val="00994497"/>
    <w:rsid w:val="00A61548"/>
    <w:rsid w:val="00AB571E"/>
    <w:rsid w:val="00AC3CAF"/>
    <w:rsid w:val="00B021CB"/>
    <w:rsid w:val="00BB3E98"/>
    <w:rsid w:val="00C12B7B"/>
    <w:rsid w:val="00C90BE2"/>
    <w:rsid w:val="00DD0922"/>
    <w:rsid w:val="00E33DDB"/>
    <w:rsid w:val="00EF1230"/>
    <w:rsid w:val="00FD5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32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33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3DD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D09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10" Type="http://schemas.openxmlformats.org/officeDocument/2006/relationships/hyperlink" Target="http://www.sorubak.com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1</Pages>
  <Words>66</Words>
  <Characters>379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/>
  <cp:lastModifiedBy>edanur</cp:lastModifiedBy>
  <cp:revision>www.sorubak.com</cp:revision>
  <cp:lastPrinted>2013-12-01T20:47:00Z</cp:lastPrinted>
  <dcterms:created xsi:type="dcterms:W3CDTF">2013-12-01T20:29:00Z</dcterms:created>
  <dcterms:modified xsi:type="dcterms:W3CDTF">2013-12-09T18:58:00Z</dcterms:modified>
  <cp:category>www.sorubak.com</cp:category>
  <cp:version>www.sorubak.com</cp:version>
</cp:coreProperties>
</file>