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367" w:rsidRPr="00CB50A3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90.25pt;margin-top:-10.4pt;width:1in;height:48pt;z-index:251650048" adj="21150,33345">
            <v:textbox>
              <w:txbxContent>
                <w:p w:rsidR="00EA7367" w:rsidRPr="00F83FC9" w:rsidRDefault="00EA736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106" style="position:absolute;margin-left:375.75pt;margin-top:-10.4pt;width:1in;height:48pt;z-index:251651072" adj="-1800,34358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7" o:spid="_x0000_s1028" type="#_x0000_t75" alt="MCj02961830000[1]" style="position:absolute;margin-left:154.5pt;margin-top:0;width:27pt;height:36pt;z-index:-251668480;visibility:visible">
            <v:imagedata r:id="rId6" o:title=""/>
          </v:shape>
        </w:pict>
      </w:r>
      <w:r>
        <w:rPr>
          <w:noProof/>
        </w:rPr>
        <w:pict>
          <v:shape id="Resim 2" o:spid="_x0000_s1029" type="#_x0000_t75" alt="güzel yazı" style="position:absolute;margin-left:0;margin-top:7.35pt;width:261pt;height:30.25pt;z-index:-251682816;visibility:visible">
            <v:imagedata r:id="rId7" o:title=""/>
          </v:shape>
        </w:pict>
      </w:r>
      <w:r>
        <w:rPr>
          <w:rFonts w:ascii="Hand writing Mutlu" w:hAnsi="Hand writing Mutlu"/>
          <w:i/>
          <w:sz w:val="48"/>
          <w:szCs w:val="48"/>
        </w:rPr>
        <w:t xml:space="preserve">Nine 3 tane     al.    </w:t>
      </w:r>
    </w:p>
    <w:p w:rsidR="00EA7367" w:rsidRDefault="00EA7367" w:rsidP="00E24C75"/>
    <w:p w:rsidR="00EA7367" w:rsidRPr="00CB50A3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_x0000_s1030" type="#_x0000_t106" style="position:absolute;margin-left:447.75pt;margin-top:8.35pt;width:92.25pt;height:56.75pt;z-index:251656192" adj="5268,16214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106" style="position:absolute;margin-left:335.25pt;margin-top:23.35pt;width:85.5pt;height:48pt;z-index:251652096" adj="25011,4320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anne</w:t>
                  </w:r>
                </w:p>
              </w:txbxContent>
            </v:textbox>
          </v:shape>
        </w:pict>
      </w:r>
      <w:r>
        <w:rPr>
          <w:noProof/>
        </w:rPr>
        <w:pict>
          <v:shape id="Resim 3" o:spid="_x0000_s1032" type="#_x0000_t75" alt="güzel yazı" style="position:absolute;margin-left:0;margin-top:7.35pt;width:261pt;height:30.25pt;z-index:-251681792;visibility:visible">
            <v:imagedata r:id="rId7" o:title=""/>
          </v:shape>
        </w:pict>
      </w:r>
    </w:p>
    <w:p w:rsidR="00EA7367" w:rsidRDefault="00EA7367" w:rsidP="00E24C75"/>
    <w:p w:rsidR="00EA7367" w:rsidRPr="00CB50A3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Resim 4" o:spid="_x0000_s1033" type="#_x0000_t75" alt="güzel yazı" style="position:absolute;margin-left:0;margin-top:7.35pt;width:261pt;height:30.25pt;z-index:-251680768;visibility:visible">
            <v:imagedata r:id="rId7" o:title=""/>
          </v:shape>
        </w:pict>
      </w:r>
      <w:r>
        <w:rPr>
          <w:rFonts w:ascii="Hand writing Mutlu" w:hAnsi="Hand writing Mutlu"/>
          <w:i/>
          <w:sz w:val="48"/>
          <w:szCs w:val="48"/>
        </w:rPr>
        <w:t>Tan ata nal al.</w:t>
      </w:r>
    </w:p>
    <w:p w:rsidR="00EA7367" w:rsidRDefault="00EA7367" w:rsidP="00E24C75">
      <w:r>
        <w:rPr>
          <w:noProof/>
        </w:rPr>
        <w:pict>
          <v:shape id="_x0000_s1034" type="#_x0000_t106" style="position:absolute;margin-left:326.25pt;margin-top:5.7pt;width:1in;height:48pt;z-index:251654144" adj="19125,31995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106" style="position:absolute;margin-left:408.75pt;margin-top:.15pt;width:1in;height:48pt;z-index:251653120" adj="-1800,34358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</w:p>
    <w:p w:rsidR="00EA7367" w:rsidRPr="00CB50A3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Resim 5" o:spid="_x0000_s1036" type="#_x0000_t75" alt="güzel yazı" style="position:absolute;margin-left:0;margin-top:7.35pt;width:261pt;height:30.25pt;z-index:-251679744;visibility:visible">
            <v:imagedata r:id="rId7" o:title=""/>
          </v:shape>
        </w:pict>
      </w:r>
    </w:p>
    <w:p w:rsidR="00EA7367" w:rsidRDefault="00EA7367" w:rsidP="00E24C75"/>
    <w:p w:rsidR="00EA7367" w:rsidRPr="00CB50A3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_x0000_s1037" type="#_x0000_t106" style="position:absolute;margin-left:447.75pt;margin-top:23.25pt;width:96.75pt;height:48pt;z-index:251657216" adj="7702,19508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106" style="position:absolute;margin-left:335.25pt;margin-top:27.45pt;width:104.25pt;height:48pt;z-index:251655168" adj="24242,17820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nine</w:t>
                  </w:r>
                </w:p>
              </w:txbxContent>
            </v:textbox>
          </v:shape>
        </w:pict>
      </w:r>
      <w:r>
        <w:rPr>
          <w:noProof/>
        </w:rPr>
        <w:pict>
          <v:shape id="Resim 6" o:spid="_x0000_s1039" type="#_x0000_t75" alt="güzel yazı" style="position:absolute;margin-left:0;margin-top:7.35pt;width:261pt;height:30.25pt;z-index:-251678720;visibility:visible">
            <v:imagedata r:id="rId7" o:title=""/>
          </v:shape>
        </w:pict>
      </w:r>
      <w:r>
        <w:rPr>
          <w:rFonts w:ascii="Hand writing Mutlu" w:hAnsi="Hand writing Mutlu"/>
          <w:i/>
          <w:sz w:val="48"/>
          <w:szCs w:val="48"/>
        </w:rPr>
        <w:t xml:space="preserve">Anne 4 tane </w:t>
      </w:r>
      <w:r w:rsidRPr="00C20E61">
        <w:rPr>
          <w:rFonts w:ascii="Hand writing Mutlu" w:hAnsi="Hand writing Mutlu"/>
          <w:i/>
          <w:noProof/>
          <w:sz w:val="48"/>
          <w:szCs w:val="48"/>
        </w:rPr>
        <w:pict>
          <v:shape id="Resim 6" o:spid="_x0000_i1025" type="#_x0000_t75" style="width:32.25pt;height:26.25pt;visibility:visible">
            <v:imagedata r:id="rId8" o:title=""/>
          </v:shape>
        </w:pict>
      </w:r>
      <w:r>
        <w:rPr>
          <w:rFonts w:ascii="Hand writing Mutlu" w:hAnsi="Hand writing Mutlu"/>
          <w:i/>
          <w:sz w:val="48"/>
          <w:szCs w:val="48"/>
        </w:rPr>
        <w:t xml:space="preserve">  al.       </w:t>
      </w:r>
    </w:p>
    <w:p w:rsidR="00EA7367" w:rsidRDefault="00EA7367" w:rsidP="00E24C75"/>
    <w:p w:rsidR="00EA7367" w:rsidRPr="00477426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Resim 7" o:spid="_x0000_s1040" type="#_x0000_t75" alt="güzel yazı" style="position:absolute;margin-left:0;margin-top:7.35pt;width:261pt;height:30.25pt;z-index:-251677696;visibility:visible">
            <v:imagedata r:id="rId7" o:title=""/>
          </v:shape>
        </w:pict>
      </w:r>
      <w:r>
        <w:rPr>
          <w:rFonts w:ascii="Hand writing Mutlu" w:hAnsi="Hand writing Mutlu"/>
          <w:i/>
          <w:sz w:val="48"/>
          <w:szCs w:val="48"/>
        </w:rPr>
        <w:t xml:space="preserve">      </w:t>
      </w:r>
    </w:p>
    <w:p w:rsidR="00EA7367" w:rsidRDefault="00EA7367" w:rsidP="00E24C75">
      <w:r>
        <w:rPr>
          <w:noProof/>
        </w:rPr>
        <w:pict>
          <v:shape id="_x0000_s1041" type="#_x0000_t106" style="position:absolute;margin-left:326.25pt;margin-top:5.05pt;width:1in;height:48pt;z-index:251659264" adj="18675,30983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06" style="position:absolute;margin-left:408.75pt;margin-top:5.05pt;width:1in;height:48pt;z-index:251658240" adj="-2475,31658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</w:p>
    <w:p w:rsidR="00EA7367" w:rsidRPr="00CB50A3" w:rsidRDefault="00EA7367" w:rsidP="00F83FC9">
      <w:pPr>
        <w:tabs>
          <w:tab w:val="left" w:pos="8055"/>
        </w:tabs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Resim 8" o:spid="_x0000_s1043" type="#_x0000_t75" alt="güzel yazı" style="position:absolute;margin-left:0;margin-top:7.35pt;width:261pt;height:30.25pt;z-index:-251676672;visibility:visible">
            <v:imagedata r:id="rId7" o:title=""/>
          </v:shape>
        </w:pict>
      </w:r>
      <w:r>
        <w:rPr>
          <w:rFonts w:ascii="Hand writing Mutlu" w:hAnsi="Hand writing Mutlu"/>
          <w:i/>
          <w:sz w:val="48"/>
          <w:szCs w:val="48"/>
        </w:rPr>
        <w:t>Nine et neli ?</w:t>
      </w:r>
      <w:r>
        <w:rPr>
          <w:rFonts w:ascii="Hand writing Mutlu" w:hAnsi="Hand writing Mutlu"/>
          <w:i/>
          <w:sz w:val="48"/>
          <w:szCs w:val="48"/>
        </w:rPr>
        <w:tab/>
      </w:r>
    </w:p>
    <w:p w:rsidR="00EA7367" w:rsidRDefault="00EA7367" w:rsidP="00E24C75"/>
    <w:p w:rsidR="00EA7367" w:rsidRPr="00CB50A3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_x0000_s1044" type="#_x0000_t106" style="position:absolute;margin-left:439.5pt;margin-top:8.3pt;width:96.75pt;height:48pt;z-index:251661312" adj="7702,19508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5" type="#_x0000_t106" style="position:absolute;margin-left:362.25pt;margin-top:18.1pt;width:1in;height:48pt;z-index:251660288" adj="27450,17145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tane</w:t>
                  </w:r>
                </w:p>
              </w:txbxContent>
            </v:textbox>
          </v:shape>
        </w:pict>
      </w:r>
      <w:r>
        <w:rPr>
          <w:noProof/>
        </w:rPr>
        <w:pict>
          <v:shape id="Resim 9" o:spid="_x0000_s1046" type="#_x0000_t75" alt="güzel yazı" style="position:absolute;margin-left:0;margin-top:7.35pt;width:261pt;height:30.25pt;z-index:-251675648;visibility:visible">
            <v:imagedata r:id="rId7" o:title=""/>
          </v:shape>
        </w:pict>
      </w:r>
    </w:p>
    <w:p w:rsidR="00EA7367" w:rsidRDefault="00EA7367" w:rsidP="00E24C75"/>
    <w:p w:rsidR="00EA7367" w:rsidRPr="00CB50A3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_x0000_s1047" type="#_x0000_t106" style="position:absolute;margin-left:362.25pt;margin-top:23.15pt;width:58.5pt;height:48pt;z-index:251662336" adj="16062,30645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106" style="position:absolute;margin-left:434.25pt;margin-top:23.15pt;width:63.75pt;height:48pt;z-index:251663360" adj="-4320,31320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Resim 10" o:spid="_x0000_s1049" type="#_x0000_t75" alt="güzel yazı" style="position:absolute;margin-left:0;margin-top:7.35pt;width:261pt;height:30.25pt;z-index:-251674624;visibility:visible">
            <v:imagedata r:id="rId7" o:title=""/>
          </v:shape>
        </w:pict>
      </w:r>
      <w:r>
        <w:rPr>
          <w:rFonts w:ascii="Hand writing Mutlu" w:hAnsi="Hand writing Mutlu"/>
          <w:i/>
          <w:sz w:val="48"/>
          <w:szCs w:val="48"/>
        </w:rPr>
        <w:t xml:space="preserve"> Anne naneli </w:t>
      </w:r>
      <w:r w:rsidRPr="00C20E61">
        <w:rPr>
          <w:rFonts w:ascii="Hand writing Mutlu" w:hAnsi="Hand writing Mutlu"/>
          <w:i/>
          <w:noProof/>
          <w:sz w:val="48"/>
          <w:szCs w:val="48"/>
        </w:rPr>
        <w:pict>
          <v:shape id="Resim 2" o:spid="_x0000_i1026" type="#_x0000_t75" style="width:21pt;height:30.75pt;visibility:visible">
            <v:imagedata r:id="rId9" o:title=""/>
          </v:shape>
        </w:pict>
      </w:r>
      <w:r>
        <w:rPr>
          <w:rFonts w:ascii="Hand writing Mutlu" w:hAnsi="Hand writing Mutlu"/>
          <w:i/>
          <w:sz w:val="48"/>
          <w:szCs w:val="48"/>
        </w:rPr>
        <w:t xml:space="preserve"> al.       </w:t>
      </w:r>
    </w:p>
    <w:p w:rsidR="00EA7367" w:rsidRDefault="00EA7367" w:rsidP="00E24C75"/>
    <w:p w:rsidR="00EA7367" w:rsidRPr="00CB50A3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Resim 11" o:spid="_x0000_s1050" type="#_x0000_t75" alt="güzel yazı" style="position:absolute;margin-left:0;margin-top:7.35pt;width:261pt;height:30.25pt;z-index:-251673600;visibility:visible">
            <v:imagedata r:id="rId7" o:title=""/>
          </v:shape>
        </w:pict>
      </w:r>
    </w:p>
    <w:p w:rsidR="00EA7367" w:rsidRDefault="00EA7367" w:rsidP="00E24C75">
      <w:r>
        <w:rPr>
          <w:noProof/>
        </w:rPr>
        <w:pict>
          <v:shape id="_x0000_s1051" type="#_x0000_t106" style="position:absolute;margin-left:423pt;margin-top:.1pt;width:117pt;height:57.3pt;z-index:251665408" adj="6369,19847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106" style="position:absolute;margin-left:326.25pt;margin-top:9.4pt;width:96.75pt;height:48pt;z-index:251664384" adj="21767,19508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nane</w:t>
                  </w:r>
                </w:p>
              </w:txbxContent>
            </v:textbox>
          </v:shape>
        </w:pict>
      </w:r>
    </w:p>
    <w:p w:rsidR="00EA7367" w:rsidRPr="005A204D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Resim 19" o:spid="_x0000_s1053" type="#_x0000_t75" alt="J0233363" style="position:absolute;margin-left:162pt;margin-top:5.35pt;width:36pt;height:27pt;z-index:-251667456;visibility:visible">
            <v:imagedata r:id="rId10" o:title=""/>
          </v:shape>
        </w:pict>
      </w:r>
      <w:r>
        <w:rPr>
          <w:noProof/>
        </w:rPr>
        <w:pict>
          <v:shape id="Resim 12" o:spid="_x0000_s1054" type="#_x0000_t75" alt="güzel yazı" style="position:absolute;margin-left:0;margin-top:7.35pt;width:261pt;height:30.25pt;z-index:-251672576;visibility:visible">
            <v:imagedata r:id="rId7" o:title=""/>
          </v:shape>
        </w:pict>
      </w:r>
      <w:r>
        <w:rPr>
          <w:rFonts w:ascii="Hand writing Mutlu" w:hAnsi="Hand writing Mutlu"/>
          <w:i/>
          <w:sz w:val="48"/>
          <w:szCs w:val="48"/>
        </w:rPr>
        <w:t>Tan  3  tane      al.</w:t>
      </w:r>
    </w:p>
    <w:p w:rsidR="00EA7367" w:rsidRDefault="00EA7367" w:rsidP="00E24C75"/>
    <w:p w:rsidR="00EA7367" w:rsidRPr="00CB50A3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_x0000_s1055" type="#_x0000_t106" style="position:absolute;margin-left:398.25pt;margin-top:7.35pt;width:63.75pt;height:48pt;z-index:251667456" adj="2033,33008">
            <v:textbox>
              <w:txbxContent>
                <w:p w:rsidR="00EA7367" w:rsidRPr="00F83FC9" w:rsidRDefault="00EA7367" w:rsidP="00F0586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106" style="position:absolute;margin-left:335.25pt;margin-top:8.3pt;width:63.75pt;height:48pt;z-index:251666432" adj="20584,32333">
            <v:textbox>
              <w:txbxContent>
                <w:p w:rsidR="00EA7367" w:rsidRPr="00F83FC9" w:rsidRDefault="00EA7367" w:rsidP="00F83FC9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</w:t>
                  </w:r>
                </w:p>
              </w:txbxContent>
            </v:textbox>
          </v:shape>
        </w:pict>
      </w:r>
      <w:r>
        <w:rPr>
          <w:noProof/>
        </w:rPr>
        <w:pict>
          <v:shape id="Resim 13" o:spid="_x0000_s1057" type="#_x0000_t75" alt="güzel yazı" style="position:absolute;margin-left:0;margin-top:7.35pt;width:261pt;height:30.25pt;z-index:-251671552;visibility:visible">
            <v:imagedata r:id="rId7" o:title=""/>
          </v:shape>
        </w:pict>
      </w:r>
    </w:p>
    <w:p w:rsidR="00EA7367" w:rsidRDefault="00EA7367" w:rsidP="00E24C75"/>
    <w:p w:rsidR="00EA7367" w:rsidRPr="00CB50A3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_x0000_s1058" type="#_x0000_t106" style="position:absolute;margin-left:427.5pt;margin-top:29.3pt;width:117pt;height:57.3pt;z-index:251669504" adj="6369,19847">
            <v:textbox>
              <w:txbxContent>
                <w:p w:rsidR="00EA7367" w:rsidRPr="00F83FC9" w:rsidRDefault="00EA7367" w:rsidP="00F0586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Resim 14" o:spid="_x0000_s1059" type="#_x0000_t75" alt="güzel yazı" style="position:absolute;margin-left:0;margin-top:7.35pt;width:261pt;height:30.25pt;z-index:-251670528;visibility:visible">
            <v:imagedata r:id="rId7" o:title=""/>
          </v:shape>
        </w:pict>
      </w:r>
      <w:r>
        <w:rPr>
          <w:rFonts w:ascii="Hand writing Mutlu" w:hAnsi="Hand writing Mutlu"/>
          <w:i/>
          <w:sz w:val="48"/>
          <w:szCs w:val="48"/>
        </w:rPr>
        <w:t>Nil attan in.</w:t>
      </w:r>
    </w:p>
    <w:p w:rsidR="00EA7367" w:rsidRDefault="00EA7367" w:rsidP="00E24C75">
      <w:r>
        <w:rPr>
          <w:noProof/>
        </w:rPr>
        <w:pict>
          <v:shape id="_x0000_s1060" type="#_x0000_t106" style="position:absolute;margin-left:326.25pt;margin-top:.1pt;width:90.75pt;height:57.3pt;z-index:251668480" adj="26598,16172">
            <v:textbox>
              <w:txbxContent>
                <w:p w:rsidR="00EA7367" w:rsidRPr="00F83FC9" w:rsidRDefault="00EA7367" w:rsidP="00F0586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neli</w:t>
                  </w:r>
                </w:p>
              </w:txbxContent>
            </v:textbox>
          </v:shape>
        </w:pict>
      </w:r>
    </w:p>
    <w:p w:rsidR="00EA7367" w:rsidRPr="00CB50A3" w:rsidRDefault="00EA7367" w:rsidP="00E24C75">
      <w:pPr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Resim 15" o:spid="_x0000_s1061" type="#_x0000_t75" alt="güzel yazı" style="position:absolute;margin-left:0;margin-top:7.35pt;width:261pt;height:30.25pt;z-index:-251669504;visibility:visible">
            <v:imagedata r:id="rId7" o:title=""/>
          </v:shape>
        </w:pict>
      </w:r>
    </w:p>
    <w:p w:rsidR="00EA7367" w:rsidRDefault="00EA7367" w:rsidP="00E24C75">
      <w:r>
        <w:rPr>
          <w:noProof/>
        </w:rPr>
        <w:pict>
          <v:shape id="_x0000_s1062" type="#_x0000_t106" style="position:absolute;margin-left:209.25pt;margin-top:8.45pt;width:47.25pt;height:41.65pt;z-index:251674624" adj="0,27305">
            <v:textbox>
              <w:txbxContent>
                <w:p w:rsidR="00EA7367" w:rsidRPr="00F83FC9" w:rsidRDefault="00EA7367" w:rsidP="00F0586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106" style="position:absolute;margin-left:35.25pt;margin-top:8.45pt;width:51.75pt;height:41.65pt;z-index:251671552" adj="0,27305">
            <v:textbox>
              <w:txbxContent>
                <w:p w:rsidR="00EA7367" w:rsidRPr="00F83FC9" w:rsidRDefault="00EA7367" w:rsidP="00F0586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106" style="position:absolute;margin-left:-16.5pt;margin-top:8.45pt;width:51.75pt;height:41.65pt;z-index:251670528" adj="14400,27305">
            <v:textbox>
              <w:txbxContent>
                <w:p w:rsidR="00EA7367" w:rsidRPr="00F83FC9" w:rsidRDefault="00EA7367" w:rsidP="00F0586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</w:t>
                  </w:r>
                </w:p>
              </w:txbxContent>
            </v:textbox>
          </v:shape>
        </w:pict>
      </w:r>
    </w:p>
    <w:p w:rsidR="00EA7367" w:rsidRPr="00CB50A3" w:rsidRDefault="00EA7367" w:rsidP="00F05862">
      <w:pPr>
        <w:tabs>
          <w:tab w:val="left" w:pos="1890"/>
        </w:tabs>
        <w:rPr>
          <w:rFonts w:ascii="Hand writing Mutlu" w:hAnsi="Hand writing Mutlu"/>
          <w:i/>
          <w:sz w:val="48"/>
          <w:szCs w:val="48"/>
        </w:rPr>
      </w:pPr>
      <w:r>
        <w:rPr>
          <w:noProof/>
        </w:rPr>
        <w:pict>
          <v:shape id="_x0000_s1065" type="#_x0000_t106" style="position:absolute;margin-left:447.75pt;margin-top:43.5pt;width:96.75pt;height:63pt;z-index:251681792" adj="9433,20486">
            <v:textbox>
              <w:txbxContent>
                <w:p w:rsidR="00EA7367" w:rsidRPr="00F83FC9" w:rsidRDefault="00EA7367" w:rsidP="001F0B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6" type="#_x0000_t106" style="position:absolute;margin-left:339.75pt;margin-top:68.6pt;width:94.5pt;height:42pt;z-index:251680768" adj="25771,17666">
            <v:textbox>
              <w:txbxContent>
                <w:p w:rsidR="00EA7367" w:rsidRPr="00F83FC9" w:rsidRDefault="00EA7367" w:rsidP="001F0B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Tan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106" style="position:absolute;margin-left:391.5pt;margin-top:9.7pt;width:51.75pt;height:48.4pt;z-index:251679744" adj="417,25840">
            <v:textbox>
              <w:txbxContent>
                <w:p w:rsidR="00EA7367" w:rsidRPr="00F83FC9" w:rsidRDefault="00EA7367" w:rsidP="001F0B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8" type="#_x0000_t106" style="position:absolute;margin-left:318pt;margin-top:14.95pt;width:64.5pt;height:48.4pt;z-index:251678720" adj="20428,23497">
            <v:textbox>
              <w:txbxContent>
                <w:p w:rsidR="00EA7367" w:rsidRPr="00F83FC9" w:rsidRDefault="00EA7367" w:rsidP="001F0B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Ta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106" style="position:absolute;margin-left:134.25pt;margin-top:1.85pt;width:62.25pt;height:41.65pt;z-index:251673600" adj="19518,28472">
            <v:textbox>
              <w:txbxContent>
                <w:p w:rsidR="00EA7367" w:rsidRDefault="00EA7367" w:rsidP="00F0586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Nia</w:t>
                  </w:r>
                </w:p>
                <w:p w:rsidR="00EA7367" w:rsidRPr="00F83FC9" w:rsidRDefault="00EA7367" w:rsidP="00F0586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106" style="position:absolute;margin-left:222pt;margin-top:51.35pt;width:81pt;height:48.4pt;z-index:251677696" adj="10467,21823">
            <v:textbox>
              <w:txbxContent>
                <w:p w:rsidR="00EA7367" w:rsidRPr="00F83FC9" w:rsidRDefault="00EA7367" w:rsidP="001F0BF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1" type="#_x0000_t106" style="position:absolute;margin-left:59.25pt;margin-top:51.35pt;width:75pt;height:48.4pt;z-index:251676672" adj="1584,16802">
            <v:textbox>
              <w:txbxContent>
                <w:p w:rsidR="00EA7367" w:rsidRPr="00F83FC9" w:rsidRDefault="00EA7367" w:rsidP="00F0586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2" type="#_x0000_t106" style="position:absolute;margin-left:141.75pt;margin-top:58.1pt;width:67.5pt;height:41.65pt;z-index:251675648" adj="23520,15247">
            <v:textbox>
              <w:txbxContent>
                <w:p w:rsidR="00EA7367" w:rsidRPr="00F83FC9" w:rsidRDefault="00EA7367" w:rsidP="00F0586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Nil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3" type="#_x0000_t106" style="position:absolute;margin-left:-16.5pt;margin-top:58.1pt;width:59.25pt;height:41.65pt;z-index:251672576" adj="27342,16803">
            <v:textbox>
              <w:txbxContent>
                <w:p w:rsidR="00EA7367" w:rsidRPr="00F83FC9" w:rsidRDefault="00EA7367" w:rsidP="00F0586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nal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i/>
          <w:sz w:val="48"/>
          <w:szCs w:val="48"/>
        </w:rPr>
        <w:tab/>
      </w:r>
    </w:p>
    <w:p w:rsidR="00EA7367" w:rsidRDefault="00EA7367">
      <w:hyperlink r:id="rId11" w:history="1">
        <w:r w:rsidRPr="005824BD">
          <w:rPr>
            <w:rStyle w:val="Hyperlink"/>
            <w:rFonts w:cs="Arial"/>
          </w:rPr>
          <w:t>www.sorubak.com</w:t>
        </w:r>
      </w:hyperlink>
    </w:p>
    <w:sectPr w:rsidR="00EA7367" w:rsidSect="008327D7">
      <w:pgSz w:w="11906" w:h="16838"/>
      <w:pgMar w:top="719" w:right="746" w:bottom="1417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367" w:rsidRDefault="00EA7367" w:rsidP="00F05862">
      <w:r>
        <w:separator/>
      </w:r>
    </w:p>
  </w:endnote>
  <w:endnote w:type="continuationSeparator" w:id="0">
    <w:p w:rsidR="00EA7367" w:rsidRDefault="00EA7367" w:rsidP="00F05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367" w:rsidRDefault="00EA7367" w:rsidP="00F05862">
      <w:r>
        <w:separator/>
      </w:r>
    </w:p>
  </w:footnote>
  <w:footnote w:type="continuationSeparator" w:id="0">
    <w:p w:rsidR="00EA7367" w:rsidRDefault="00EA7367" w:rsidP="00F058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494"/>
    <w:rsid w:val="000905FB"/>
    <w:rsid w:val="00092BB8"/>
    <w:rsid w:val="001F0BF8"/>
    <w:rsid w:val="00282924"/>
    <w:rsid w:val="002C7130"/>
    <w:rsid w:val="0033346B"/>
    <w:rsid w:val="00381119"/>
    <w:rsid w:val="003A0A24"/>
    <w:rsid w:val="00477426"/>
    <w:rsid w:val="005824BD"/>
    <w:rsid w:val="005A204D"/>
    <w:rsid w:val="00741EB5"/>
    <w:rsid w:val="007B27F1"/>
    <w:rsid w:val="007D6494"/>
    <w:rsid w:val="008327D7"/>
    <w:rsid w:val="0087106F"/>
    <w:rsid w:val="008F4F3D"/>
    <w:rsid w:val="009B6E0C"/>
    <w:rsid w:val="00A06B74"/>
    <w:rsid w:val="00AB5483"/>
    <w:rsid w:val="00AC0C0C"/>
    <w:rsid w:val="00B14E6A"/>
    <w:rsid w:val="00C06A79"/>
    <w:rsid w:val="00C20E61"/>
    <w:rsid w:val="00C27AD3"/>
    <w:rsid w:val="00C32D99"/>
    <w:rsid w:val="00CB50A3"/>
    <w:rsid w:val="00D025B2"/>
    <w:rsid w:val="00D76B8D"/>
    <w:rsid w:val="00DD7B83"/>
    <w:rsid w:val="00E1320D"/>
    <w:rsid w:val="00E24C75"/>
    <w:rsid w:val="00EA7367"/>
    <w:rsid w:val="00EF5AA3"/>
    <w:rsid w:val="00F05862"/>
    <w:rsid w:val="00F83FC9"/>
    <w:rsid w:val="00F9464B"/>
    <w:rsid w:val="00FC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C7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A2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0EF"/>
    <w:rPr>
      <w:rFonts w:cs="Arial"/>
      <w:sz w:val="0"/>
      <w:szCs w:val="0"/>
    </w:rPr>
  </w:style>
  <w:style w:type="paragraph" w:styleId="Header">
    <w:name w:val="header"/>
    <w:basedOn w:val="Normal"/>
    <w:link w:val="HeaderChar"/>
    <w:uiPriority w:val="99"/>
    <w:semiHidden/>
    <w:rsid w:val="00F058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5862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semiHidden/>
    <w:rsid w:val="00F058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5862"/>
    <w:rPr>
      <w:rFonts w:ascii="Arial" w:hAnsi="Arial" w:cs="Arial"/>
    </w:rPr>
  </w:style>
  <w:style w:type="character" w:styleId="Hyperlink">
    <w:name w:val="Hyperlink"/>
    <w:basedOn w:val="DefaultParagraphFont"/>
    <w:uiPriority w:val="99"/>
    <w:rsid w:val="0038111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41</Words>
  <Characters>236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vvbcbv</dc:creator>
  <cp:keywords>www.sorubak.com</cp:keywords>
  <dc:description>www.sorubak.com</dc:description>
  <cp:lastModifiedBy>edanur</cp:lastModifiedBy>
  <cp:revision>4</cp:revision>
  <cp:lastPrinted>2005-10-24T19:52:00Z</cp:lastPrinted>
  <dcterms:created xsi:type="dcterms:W3CDTF">2013-12-02T20:07:00Z</dcterms:created>
  <dcterms:modified xsi:type="dcterms:W3CDTF">2013-12-08T17:06:00Z</dcterms:modified>
  <cp:category>www.sorubak.com</cp:category>
</cp:coreProperties>
</file>