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BAF" w:rsidRDefault="00946BAF" w:rsidP="0085269B">
      <w:r>
        <w:rPr>
          <w:noProof/>
        </w:rPr>
        <w:pict>
          <v:roundrect id="Yuvarlatılmış Dikdörtgen 350" o:spid="_x0000_s1029" style="position:absolute;margin-left:-44.6pt;margin-top:-29.65pt;width:516pt;height:30pt;z-index:2516869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" fillcolor="#a5d5e2" strokecolor="#40a7c2">
            <v:fill color2="#e4f2f6" rotate="t" angle="180" colors="0 #9eeaff;22938f #bbefff;1 #e4f9ff" focus="100%" type="gradient"/>
            <v:shadow on="t" color="black" opacity="24903f" origin=",.5" offset="0,.55556mm"/>
            <v:path arrowok="t"/>
            <v:textbox>
              <w:txbxContent>
                <w:p w:rsidR="00946BAF" w:rsidRPr="00D23904" w:rsidRDefault="00946BAF" w:rsidP="00A07B5D">
                  <w:pPr>
                    <w:jc w:val="center"/>
                    <w:rPr>
                      <w:rFonts w:ascii="Hand writing Mutlu" w:hAnsi="Hand writing Mutlu"/>
                      <w:b/>
                      <w:caps/>
                      <w:color w:val="F79646"/>
                      <w:sz w:val="24"/>
                    </w:rPr>
                  </w:pPr>
                  <w:r w:rsidRPr="00D23904">
                    <w:rPr>
                      <w:rFonts w:ascii="Hand writing Mutlu" w:hAnsi="Hand writing Mutlu"/>
                      <w:b/>
                      <w:caps/>
                      <w:color w:val="F79646"/>
                      <w:sz w:val="24"/>
                    </w:rPr>
                    <w:t xml:space="preserve">1. SINIF </w:t>
                  </w:r>
                  <w:r w:rsidRPr="00D23904">
                    <w:rPr>
                      <w:b/>
                      <w:caps/>
                      <w:color w:val="F79646"/>
                      <w:sz w:val="24"/>
                    </w:rPr>
                    <w:t>–</w:t>
                  </w:r>
                  <w:r w:rsidRPr="00D23904">
                    <w:rPr>
                      <w:rFonts w:ascii="Hand writing Mutlu" w:hAnsi="Hand writing Mutlu"/>
                      <w:b/>
                      <w:caps/>
                      <w:color w:val="F79646"/>
                      <w:sz w:val="24"/>
                    </w:rPr>
                    <w:t xml:space="preserve"> N SESİ KELİME, CÜMLE </w:t>
                  </w:r>
                  <w:r w:rsidRPr="00D23904">
                    <w:rPr>
                      <w:rFonts w:ascii="Hand writing Mutlu" w:hAnsi="Hand writing Mutlu"/>
                      <w:b/>
                      <w:color w:val="F79646"/>
                      <w:sz w:val="24"/>
                    </w:rPr>
                    <w:t>ve</w:t>
                  </w:r>
                  <w:r w:rsidRPr="00D23904">
                    <w:rPr>
                      <w:rFonts w:ascii="Hand writing Mutlu" w:hAnsi="Hand writing Mutlu"/>
                      <w:b/>
                      <w:caps/>
                      <w:color w:val="F79646"/>
                      <w:sz w:val="24"/>
                    </w:rPr>
                    <w:t xml:space="preserve"> metin ETKİNLİĞİ </w:t>
                  </w:r>
                </w:p>
              </w:txbxContent>
            </v:textbox>
          </v:roundrect>
        </w:pict>
      </w:r>
    </w:p>
    <w:p w:rsidR="00946BAF" w:rsidRDefault="00946BAF" w:rsidP="0085269B">
      <w:bookmarkStart w:id="0" w:name="_GoBack"/>
      <w:bookmarkEnd w:id="0"/>
      <w:r>
        <w:rPr>
          <w:noProof/>
        </w:rPr>
        <w:pict>
          <v:rect id="Dikdörtgen 139" o:spid="_x0000_s1030" style="position:absolute;margin-left:416.65pt;margin-top:-4.1pt;width:63pt;height:30.75pt;z-index:251639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" fillcolor="#bfb1d0" strokecolor="#795d9b">
            <v:fill color2="#ece7f1" rotate="t" angle="180" colors="0 #c9b5e8;22938f #d9cbee;1 #f0eaf9" focus="100%" type="gradient"/>
            <v:shadow on="t" color="black" opacity="24903f" origin=",.5" offset="0,.55556mm"/>
            <v:path arrowok="t"/>
          </v:rect>
        </w:pict>
      </w: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40" o:spid="_x0000_s1031" type="#_x0000_t13" style="position:absolute;margin-left:400.15pt;margin-top:3.4pt;width:16.5pt;height:16.5pt;z-index:251636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" adj="10800" fillcolor="#a5d5e2" strokecolor="#40a7c2">
            <v:fill color2="#e4f2f6" rotate="t" angle="180" colors="0 #9eeaff;22938f #bbefff;1 #e4f9ff" focus="100%" type="gradient"/>
            <v:shadow on="t" color="black" opacity="24903f" origin=",.5" offset="0,.55556mm"/>
            <v:path arrowok="t"/>
          </v:shape>
        </w:pict>
      </w:r>
      <w:r>
        <w:rPr>
          <w:noProof/>
        </w:rPr>
        <w:pict>
          <v:oval id="Oval 265" o:spid="_x0000_s1032" style="position:absolute;margin-left:336.35pt;margin-top:-16.85pt;width:63.75pt;height:59.25pt;z-index:251645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" fillcolor="#dafda7" strokecolor="#98b954">
            <v:fill color2="#f5ffe6" rotate="t" angle="180" colors="0 #dafda7;22938f #e4fdc2;1 #f5ffe6" focus="100%" type="gradient"/>
            <v:shadow on="t" color="black" opacity="24903f" origin=",.5" offset="0,.55556mm"/>
            <v:path arrowok="t"/>
            <v:textbox>
              <w:txbxContent>
                <w:p w:rsidR="00946BAF" w:rsidRPr="00DB76BB" w:rsidRDefault="00946BAF" w:rsidP="00E942B0">
                  <w:pPr>
                    <w:jc w:val="center"/>
                    <w:rPr>
                      <w:rFonts w:ascii="Hand writing Mutlu" w:hAnsi="Hand writing Mutlu"/>
                      <w:sz w:val="44"/>
                    </w:rPr>
                  </w:pPr>
                  <w:r w:rsidRPr="00DB76BB">
                    <w:rPr>
                      <w:rFonts w:ascii="Hand writing Mutlu" w:hAnsi="Hand writing Mutlu"/>
                      <w:sz w:val="44"/>
                    </w:rPr>
                    <w:t>l</w:t>
                  </w:r>
                </w:p>
              </w:txbxContent>
            </v:textbox>
          </v:oval>
        </w:pict>
      </w:r>
      <w:r>
        <w:rPr>
          <w:noProof/>
        </w:rPr>
        <w:pict>
          <v:shape id="Sağ Ok 142" o:spid="_x0000_s1033" type="#_x0000_t13" style="position:absolute;margin-left:319.9pt;margin-top:3.4pt;width:16.5pt;height:16.5pt;z-index:251635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" adj="10800" fillcolor="#a5d5e2" strokecolor="#40a7c2">
            <v:fill color2="#e4f2f6" rotate="t" angle="180" colors="0 #9eeaff;22938f #bbefff;1 #e4f9ff" focus="100%" type="gradient"/>
            <v:shadow on="t" color="black" opacity="24903f" origin=",.5" offset="0,.55556mm"/>
            <v:path arrowok="t"/>
          </v:shape>
        </w:pict>
      </w:r>
      <w:r>
        <w:rPr>
          <w:noProof/>
        </w:rPr>
        <w:pict>
          <v:rect id="Dikdörtgen 143" o:spid="_x0000_s1034" style="position:absolute;margin-left:312.4pt;margin-top:7.15pt;width:7.5pt;height:134.25pt;z-index:251631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" fillcolor="#a5d5e2" strokecolor="#40a7c2">
            <v:fill color2="#e4f2f6" rotate="t" angle="180" colors="0 #9eeaff;22938f #bbefff;1 #e4f9ff" focus="100%" type="gradient"/>
            <v:shadow on="t" color="black" opacity="24903f" origin=",.5" offset="0,.55556mm"/>
            <v:path arrowok="t"/>
          </v:rect>
        </w:pict>
      </w:r>
      <w:r>
        <w:rPr>
          <w:noProof/>
        </w:rPr>
        <w:pict>
          <v:oval id="Oval 147" o:spid="_x0000_s1035" style="position:absolute;margin-left:65.6pt;margin-top:-16.85pt;width:63.75pt;height:59.25pt;z-index:251621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" fillcolor="#cdddac" strokecolor="#94b64e">
            <v:fill color2="#f0f4e6" rotate="t" angle="180" colors="0 #dafda7;22938f #e4fdc2;1 #f5ffe6" focus="100%" type="gradient"/>
            <v:shadow on="t" color="black" opacity="24903f" origin=",.5" offset="0,.55556mm"/>
            <v:path arrowok="t"/>
            <v:textbox>
              <w:txbxContent>
                <w:p w:rsidR="00946BAF" w:rsidRPr="00DB76BB" w:rsidRDefault="00946BAF" w:rsidP="0085269B">
                  <w:pPr>
                    <w:jc w:val="center"/>
                    <w:rPr>
                      <w:rFonts w:ascii="Hand writing Mutlu" w:hAnsi="Hand writing Mutlu"/>
                      <w:sz w:val="40"/>
                    </w:rPr>
                  </w:pPr>
                  <w:r w:rsidRPr="00DB76BB">
                    <w:rPr>
                      <w:rFonts w:ascii="Hand writing Mutlu" w:hAnsi="Hand writing Mutlu"/>
                      <w:sz w:val="40"/>
                    </w:rPr>
                    <w:t>ne</w:t>
                  </w:r>
                </w:p>
              </w:txbxContent>
            </v:textbox>
          </v:oval>
        </w:pict>
      </w:r>
      <w:r>
        <w:rPr>
          <w:noProof/>
        </w:rPr>
        <w:pict>
          <v:shape id="Sağ Ok 145" o:spid="_x0000_s1036" type="#_x0000_t13" style="position:absolute;margin-left:129.35pt;margin-top:3.4pt;width:14.25pt;height:16.5pt;z-index:251625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" adj="10800" fillcolor="#a5d5e2" strokecolor="#40a7c2">
            <v:fill color2="#e4f2f6" rotate="t" angle="180" colors="0 #9eeaff;22938f #bbefff;1 #e4f9ff" focus="100%" type="gradient"/>
            <v:shadow on="t" color="black" opacity="24903f" origin=",.5" offset="0,.55556mm"/>
            <v:path arrowok="t"/>
          </v:shape>
        </w:pict>
      </w:r>
      <w:r>
        <w:rPr>
          <w:noProof/>
        </w:rPr>
        <w:pict>
          <v:rect id="Dikdörtgen 144" o:spid="_x0000_s1037" style="position:absolute;margin-left:143.65pt;margin-top:-4.1pt;width:63pt;height:30.75pt;z-index:251626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" fillcolor="#bfb1d0" strokecolor="#795d9b">
            <v:fill color2="#ece7f1" rotate="t" angle="180" colors="0 #c9b5e8;22938f #d9cbee;1 #f0eaf9" focus="100%" type="gradient"/>
            <v:shadow on="t" color="black" opacity="24903f" origin=",.5" offset="0,.55556mm"/>
            <v:path arrowok="t"/>
          </v:rect>
        </w:pict>
      </w:r>
      <w:r>
        <w:rPr>
          <w:noProof/>
        </w:rPr>
        <w:pict>
          <v:rect id="Dikdörtgen 148" o:spid="_x0000_s1038" style="position:absolute;margin-left:41.65pt;margin-top:7.15pt;width:7.5pt;height:134.25pt;z-index:251619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" fillcolor="#a5d5e2" strokecolor="#40a7c2">
            <v:fill color2="#e4f2f6" rotate="t" angle="180" colors="0 #9eeaff;22938f #bbefff;1 #e4f9ff" focus="100%" type="gradient"/>
            <v:shadow on="t" color="black" opacity="24903f" origin=",.5" offset="0,.55556mm"/>
            <v:path arrowok="t"/>
          </v:rect>
        </w:pict>
      </w:r>
      <w:r>
        <w:rPr>
          <w:noProof/>
        </w:rPr>
        <w:pict>
          <v:shape id="Sağ Ok 146" o:spid="_x0000_s1039" type="#_x0000_t13" style="position:absolute;margin-left:49.15pt;margin-top:3.4pt;width:16.5pt;height:16.5pt;z-index:251622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" adj="10800" fillcolor="#a5d5e2" strokecolor="#40a7c2">
            <v:fill color2="#e4f2f6" rotate="t" angle="180" colors="0 #9eeaff;22938f #bbefff;1 #e4f9ff" focus="100%" type="gradient"/>
            <v:shadow on="t" color="black" opacity="24903f" origin=",.5" offset="0,.55556mm"/>
            <v:path arrowok="t"/>
          </v:shape>
        </w:pict>
      </w:r>
    </w:p>
    <w:p w:rsidR="00946BAF" w:rsidRDefault="00946BAF" w:rsidP="0085269B">
      <w:r>
        <w:rPr>
          <w:noProof/>
        </w:rPr>
        <w:pict>
          <v:oval id="Oval 266" o:spid="_x0000_s1040" style="position:absolute;margin-left:336.35pt;margin-top:16.95pt;width:63.75pt;height:59.25pt;z-index:251646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" fillcolor="#dafda7" strokecolor="#98b954">
            <v:fill color2="#f5ffe6" rotate="t" angle="180" colors="0 #dafda7;22938f #e4fdc2;1 #f5ffe6" focus="100%" type="gradient"/>
            <v:shadow on="t" color="black" opacity="24903f" origin=",.5" offset="0,.55556mm"/>
            <v:path arrowok="t"/>
            <v:textbox>
              <w:txbxContent>
                <w:p w:rsidR="00946BAF" w:rsidRPr="00DB76BB" w:rsidRDefault="00946BAF" w:rsidP="0085269B">
                  <w:pPr>
                    <w:jc w:val="center"/>
                    <w:rPr>
                      <w:rFonts w:ascii="Hand writing Mutlu" w:hAnsi="Hand writing Mutlu"/>
                      <w:sz w:val="44"/>
                    </w:rPr>
                  </w:pPr>
                  <w:r w:rsidRPr="00DB76BB">
                    <w:rPr>
                      <w:rFonts w:ascii="Hand writing Mutlu" w:hAnsi="Hand writing Mutlu"/>
                      <w:sz w:val="44"/>
                    </w:rPr>
                    <w:t>ne</w:t>
                  </w:r>
                </w:p>
              </w:txbxContent>
            </v:textbox>
          </v:oval>
        </w:pict>
      </w:r>
      <w:r>
        <w:rPr>
          <w:noProof/>
        </w:rPr>
        <w:pict>
          <v:oval id="Oval 263" o:spid="_x0000_s1041" style="position:absolute;margin-left:226.15pt;margin-top:16.95pt;width:68.25pt;height:63.75pt;z-index:2516449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" fillcolor="#ffa2a1" strokecolor="#be4b48">
            <v:fill color2="#ffe5e5" rotate="t" angle="180" colors="0 #ffa2a1;22938f #ffbebd;1 #ffe5e5" focus="100%" type="gradient"/>
            <v:shadow on="t" color="black" opacity="24903f" origin=",.5" offset="0,.55556mm"/>
            <v:path arrowok="t"/>
            <v:textbox>
              <w:txbxContent>
                <w:p w:rsidR="00946BAF" w:rsidRPr="00DB76BB" w:rsidRDefault="00946BAF" w:rsidP="0085269B">
                  <w:pPr>
                    <w:jc w:val="center"/>
                    <w:rPr>
                      <w:rFonts w:ascii="Hand writing Mutlu" w:hAnsi="Hand writing Mutlu"/>
                      <w:sz w:val="44"/>
                    </w:rPr>
                  </w:pPr>
                  <w:r w:rsidRPr="00DB76BB">
                    <w:rPr>
                      <w:rFonts w:ascii="Hand writing Mutlu" w:hAnsi="Hand writing Mutlu"/>
                      <w:sz w:val="44"/>
                    </w:rPr>
                    <w:t>na</w:t>
                  </w:r>
                </w:p>
              </w:txbxContent>
            </v:textbox>
          </v:oval>
        </w:pict>
      </w:r>
      <w:r>
        <w:rPr>
          <w:noProof/>
        </w:rPr>
        <w:pict>
          <v:oval id="Oval 154" o:spid="_x0000_s1042" style="position:absolute;margin-left:-44.6pt;margin-top:16.95pt;width:68.25pt;height:63.75pt;z-index:251618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" fillcolor="#dfa7a6" strokecolor="#bc4542">
            <v:fill color2="#f5e4e4" rotate="t" angle="180" colors="0 #ffa2a1;22938f #ffbebd;1 #ffe5e5" focus="100%" type="gradient"/>
            <v:shadow on="t" color="black" opacity="24903f" origin=",.5" offset="0,.55556mm"/>
            <v:path arrowok="t"/>
            <v:textbox>
              <w:txbxContent>
                <w:p w:rsidR="00946BAF" w:rsidRPr="00DB76BB" w:rsidRDefault="00946BAF" w:rsidP="0085269B">
                  <w:pPr>
                    <w:jc w:val="center"/>
                    <w:rPr>
                      <w:rFonts w:ascii="Hand writing Mutlu" w:hAnsi="Hand writing Mutlu"/>
                      <w:b/>
                      <w:sz w:val="44"/>
                    </w:rPr>
                  </w:pPr>
                  <w:r w:rsidRPr="00DB76BB">
                    <w:rPr>
                      <w:rFonts w:ascii="Hand writing Mutlu" w:hAnsi="Hand writing Mutlu"/>
                      <w:b/>
                      <w:sz w:val="44"/>
                    </w:rPr>
                    <w:t>an</w:t>
                  </w:r>
                </w:p>
              </w:txbxContent>
            </v:textbox>
          </v:oval>
        </w:pict>
      </w:r>
      <w:r>
        <w:rPr>
          <w:noProof/>
        </w:rPr>
        <w:pict>
          <v:oval id="Oval 261" o:spid="_x0000_s1043" style="position:absolute;margin-left:65.6pt;margin-top:18.45pt;width:63.75pt;height:59.25pt;z-index:2516428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" fillcolor="#cdddac" strokecolor="#94b64e">
            <v:fill color2="#f0f4e6" rotate="t" angle="180" colors="0 #dafda7;22938f #e4fdc2;1 #f5ffe6" focus="100%" type="gradient"/>
            <v:shadow on="t" color="black" opacity="24903f" origin=",.5" offset="0,.55556mm"/>
            <v:path arrowok="t"/>
            <v:textbox>
              <w:txbxContent>
                <w:p w:rsidR="00946BAF" w:rsidRPr="00DB76BB" w:rsidRDefault="00946BAF" w:rsidP="00D714D1">
                  <w:pPr>
                    <w:rPr>
                      <w:rFonts w:ascii="Hand writing Mutlu" w:hAnsi="Hand writing Mutlu"/>
                      <w:sz w:val="40"/>
                    </w:rPr>
                  </w:pPr>
                  <w:r w:rsidRPr="00DB76BB">
                    <w:rPr>
                      <w:rFonts w:ascii="Hand writing Mutlu" w:hAnsi="Hand writing Mutlu"/>
                      <w:sz w:val="40"/>
                    </w:rPr>
                    <w:t>la</w:t>
                  </w:r>
                </w:p>
              </w:txbxContent>
            </v:textbox>
          </v:oval>
        </w:pict>
      </w:r>
    </w:p>
    <w:p w:rsidR="00946BAF" w:rsidRDefault="00946BAF" w:rsidP="0085269B">
      <w:r>
        <w:rPr>
          <w:noProof/>
        </w:rPr>
        <w:pict>
          <v:rect id="Dikdörtgen 149" o:spid="_x0000_s1044" style="position:absolute;margin-left:416.65pt;margin-top:2.75pt;width:63pt;height:30.75pt;z-index:251640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" fillcolor="#bfb1d0" strokecolor="#795d9b">
            <v:fill color2="#ece7f1" rotate="t" angle="180" colors="0 #c9b5e8;22938f #d9cbee;1 #f0eaf9" focus="100%" type="gradient"/>
            <v:shadow on="t" color="black" opacity="24903f" origin=",.5" offset="0,.55556mm"/>
            <v:path arrowok="t"/>
          </v:rect>
        </w:pict>
      </w:r>
      <w:r>
        <w:rPr>
          <w:noProof/>
        </w:rPr>
        <w:pict>
          <v:shape id="Sağ Ok 155" o:spid="_x0000_s1045" type="#_x0000_t13" style="position:absolute;margin-left:400.15pt;margin-top:14pt;width:16.5pt;height:16.5pt;z-index:251637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" adj="10800" fillcolor="#a5d5e2" strokecolor="#40a7c2">
            <v:fill color2="#e4f2f6" rotate="t" angle="180" colors="0 #9eeaff;22938f #bbefff;1 #e4f9ff" focus="100%" type="gradient"/>
            <v:shadow on="t" color="black" opacity="24903f" origin=",.5" offset="0,.55556mm"/>
            <v:path arrowok="t"/>
          </v:shape>
        </w:pict>
      </w:r>
      <w:r>
        <w:rPr>
          <w:noProof/>
        </w:rPr>
        <w:pict>
          <v:shape id="Sağ Ok 156" o:spid="_x0000_s1046" type="#_x0000_t13" style="position:absolute;margin-left:319.9pt;margin-top:16.25pt;width:16.5pt;height:16.5pt;z-index:251634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" adj="10800" fillcolor="#a5d5e2" strokecolor="#40a7c2">
            <v:fill color2="#e4f2f6" rotate="t" angle="180" colors="0 #9eeaff;22938f #bbefff;1 #e4f9ff" focus="100%" type="gradient"/>
            <v:shadow on="t" color="black" opacity="24903f" origin=",.5" offset="0,.55556mm"/>
            <v:path arrowok="t"/>
          </v:shape>
        </w:pict>
      </w:r>
      <w:r>
        <w:rPr>
          <w:noProof/>
        </w:rPr>
        <w:pict>
          <v:rect id="Dikdörtgen 157" o:spid="_x0000_s1047" style="position:absolute;margin-left:294.4pt;margin-top:20pt;width:18pt;height:8.25pt;z-index:251632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" fillcolor="#a5d5e2" strokecolor="#40a7c2">
            <v:fill color2="#e4f2f6" rotate="t" angle="180" colors="0 #9eeaff;22938f #bbefff;1 #e4f9ff" focus="100%" type="gradient"/>
            <v:shadow on="t" color="black" opacity="24903f" origin=",.5" offset="0,.55556mm"/>
            <v:path arrowok="t"/>
          </v:rect>
        </w:pict>
      </w:r>
      <w:r>
        <w:rPr>
          <w:noProof/>
        </w:rPr>
        <w:pict>
          <v:rect id="Dikdörtgen 152" o:spid="_x0000_s1048" style="position:absolute;margin-left:143.65pt;margin-top:6.5pt;width:63pt;height:30.75pt;z-index:251627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" fillcolor="#bfb1d0" strokecolor="#795d9b">
            <v:fill color2="#ece7f1" rotate="t" angle="180" colors="0 #c9b5e8;22938f #d9cbee;1 #f0eaf9" focus="100%" type="gradient"/>
            <v:shadow on="t" color="black" opacity="24903f" origin=",.5" offset="0,.55556mm"/>
            <v:path arrowok="t"/>
          </v:rect>
        </w:pict>
      </w:r>
      <w:r>
        <w:rPr>
          <w:noProof/>
        </w:rPr>
        <w:pict>
          <v:shape id="Sağ Ok 158" o:spid="_x0000_s1049" type="#_x0000_t13" style="position:absolute;margin-left:127.15pt;margin-top:14pt;width:16.5pt;height:16.5pt;z-index:251629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" adj="10800" fillcolor="#a5d5e2" strokecolor="#40a7c2">
            <v:fill color2="#e4f2f6" rotate="t" angle="180" colors="0 #9eeaff;22938f #bbefff;1 #e4f9ff" focus="100%" type="gradient"/>
            <v:shadow on="t" color="black" opacity="24903f" origin=",.5" offset="0,.55556mm"/>
            <v:path arrowok="t"/>
          </v:shape>
        </w:pict>
      </w:r>
      <w:r>
        <w:rPr>
          <w:noProof/>
        </w:rPr>
        <w:pict>
          <v:rect id="Dikdörtgen 160" o:spid="_x0000_s1050" style="position:absolute;margin-left:23.65pt;margin-top:20pt;width:18pt;height:8.25pt;z-index:251620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" fillcolor="#a5d5e2" strokecolor="#40a7c2">
            <v:fill color2="#e4f2f6" rotate="t" angle="180" colors="0 #9eeaff;22938f #bbefff;1 #e4f9ff" focus="100%" type="gradient"/>
            <v:shadow on="t" color="black" opacity="24903f" origin=",.5" offset="0,.55556mm"/>
            <v:path arrowok="t"/>
          </v:rect>
        </w:pict>
      </w:r>
      <w:r>
        <w:rPr>
          <w:noProof/>
        </w:rPr>
        <w:pict>
          <v:shape id="Sağ Ok 159" o:spid="_x0000_s1051" type="#_x0000_t13" style="position:absolute;margin-left:49.15pt;margin-top:17pt;width:16.5pt;height:16.5pt;z-index:251623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" adj="10800" fillcolor="#a5d5e2" strokecolor="#40a7c2">
            <v:fill color2="#e4f2f6" rotate="t" angle="180" colors="0 #9eeaff;22938f #bbefff;1 #e4f9ff" focus="100%" type="gradient"/>
            <v:shadow on="t" color="black" opacity="24903f" origin=",.5" offset="0,.55556mm"/>
            <v:path arrowok="t"/>
          </v:shape>
        </w:pict>
      </w:r>
    </w:p>
    <w:p w:rsidR="00946BAF" w:rsidRDefault="00946BAF" w:rsidP="0085269B"/>
    <w:p w:rsidR="00946BAF" w:rsidRDefault="00946BAF" w:rsidP="0085269B">
      <w:r>
        <w:rPr>
          <w:noProof/>
        </w:rPr>
        <w:pict>
          <v:rect id="Dikdörtgen 164" o:spid="_x0000_s1052" style="position:absolute;margin-left:416.65pt;margin-top:17.15pt;width:63pt;height:30.75pt;z-index:251641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" fillcolor="#bfb1d0" strokecolor="#795d9b">
            <v:fill color2="#ece7f1" rotate="t" angle="180" colors="0 #c9b5e8;22938f #d9cbee;1 #f0eaf9" focus="100%" type="gradient"/>
            <v:shadow on="t" color="black" opacity="24903f" origin=",.5" offset="0,.55556mm"/>
            <v:path arrowok="t"/>
          </v:rect>
        </w:pict>
      </w:r>
      <w:r>
        <w:rPr>
          <w:noProof/>
        </w:rPr>
        <w:pict>
          <v:shape id="Sağ Ok 165" o:spid="_x0000_s1053" type="#_x0000_t13" style="position:absolute;margin-left:400.15pt;margin-top:23.15pt;width:16.5pt;height:16.5pt;z-index:251638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" adj="10800" fillcolor="#a5d5e2" strokecolor="#40a7c2">
            <v:fill color2="#e4f2f6" rotate="t" angle="180" colors="0 #9eeaff;22938f #bbefff;1 #e4f9ff" focus="100%" type="gradient"/>
            <v:shadow on="t" color="black" opacity="24903f" origin=",.5" offset="0,.55556mm"/>
            <v:path arrowok="t"/>
          </v:shape>
        </w:pict>
      </w:r>
      <w:r>
        <w:rPr>
          <w:noProof/>
        </w:rPr>
        <w:pict>
          <v:oval id="Oval 267" o:spid="_x0000_s1054" style="position:absolute;margin-left:336.35pt;margin-top:-.1pt;width:63.75pt;height:59.25pt;z-index:251648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" fillcolor="#dafda7" strokecolor="#98b954">
            <v:fill color2="#f5ffe6" rotate="t" angle="180" colors="0 #dafda7;22938f #e4fdc2;1 #f5ffe6" focus="100%" type="gradient"/>
            <v:shadow on="t" color="black" opacity="24903f" origin=",.5" offset="0,.55556mm"/>
            <v:path arrowok="t"/>
            <v:textbox>
              <w:txbxContent>
                <w:p w:rsidR="00946BAF" w:rsidRPr="00DB76BB" w:rsidRDefault="00946BAF" w:rsidP="0085269B">
                  <w:pPr>
                    <w:jc w:val="center"/>
                    <w:rPr>
                      <w:rFonts w:ascii="Hand writing Mutlu" w:hAnsi="Hand writing Mutlu"/>
                      <w:b/>
                      <w:sz w:val="36"/>
                    </w:rPr>
                  </w:pPr>
                  <w:r w:rsidRPr="00DB76BB">
                    <w:rPr>
                      <w:rFonts w:ascii="Hand writing Mutlu" w:hAnsi="Hand writing Mutlu"/>
                      <w:b/>
                      <w:sz w:val="36"/>
                    </w:rPr>
                    <w:t>lan</w:t>
                  </w:r>
                </w:p>
              </w:txbxContent>
            </v:textbox>
          </v:oval>
        </w:pict>
      </w:r>
      <w:r>
        <w:rPr>
          <w:noProof/>
        </w:rPr>
        <w:pict>
          <v:rect id="Dikdörtgen 162" o:spid="_x0000_s1055" style="position:absolute;margin-left:143.65pt;margin-top:17.15pt;width:63pt;height:30.75pt;z-index:251628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" fillcolor="#bfb1d0" strokecolor="#795d9b">
            <v:fill color2="#ece7f1" rotate="t" angle="180" colors="0 #c9b5e8;22938f #d9cbee;1 #f0eaf9" focus="100%" type="gradient"/>
            <v:shadow on="t" color="black" opacity="24903f" origin=",.5" offset="0,.55556mm"/>
            <v:path arrowok="t"/>
          </v:rect>
        </w:pict>
      </w:r>
      <w:r>
        <w:rPr>
          <w:noProof/>
        </w:rPr>
        <w:pict>
          <v:oval id="Oval 262" o:spid="_x0000_s1056" style="position:absolute;margin-left:65.6pt;margin-top:1.4pt;width:63.75pt;height:59.25pt;z-index:251643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" fillcolor="#cdddac" strokecolor="#94b64e">
            <v:fill color2="#f0f4e6" rotate="t" angle="180" colors="0 #dafda7;22938f #e4fdc2;1 #f5ffe6" focus="100%" type="gradient"/>
            <v:shadow on="t" color="black" opacity="24903f" origin=",.5" offset="0,.55556mm"/>
            <v:path arrowok="t"/>
            <v:textbox>
              <w:txbxContent>
                <w:p w:rsidR="00946BAF" w:rsidRPr="00DB76BB" w:rsidRDefault="00946BAF" w:rsidP="0085269B">
                  <w:pPr>
                    <w:jc w:val="center"/>
                    <w:rPr>
                      <w:rFonts w:ascii="Hand writing Mutlu" w:hAnsi="Hand writing Mutlu"/>
                      <w:sz w:val="40"/>
                    </w:rPr>
                  </w:pPr>
                  <w:r w:rsidRPr="00DB76BB">
                    <w:rPr>
                      <w:rFonts w:ascii="Hand writing Mutlu" w:hAnsi="Hand writing Mutlu"/>
                      <w:sz w:val="40"/>
                    </w:rPr>
                    <w:t>lat</w:t>
                  </w:r>
                </w:p>
              </w:txbxContent>
            </v:textbox>
          </v:oval>
        </w:pict>
      </w:r>
    </w:p>
    <w:p w:rsidR="00946BAF" w:rsidRDefault="00946BAF" w:rsidP="0085269B">
      <w:r>
        <w:rPr>
          <w:noProof/>
        </w:rPr>
        <w:pict>
          <v:shape id="Sağ Ok 166" o:spid="_x0000_s1057" type="#_x0000_t13" style="position:absolute;margin-left:319.9pt;margin-top:.7pt;width:16.5pt;height:16.5pt;z-index:251633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" adj="10800" fillcolor="#a5d5e2" strokecolor="#40a7c2">
            <v:fill color2="#e4f2f6" rotate="t" angle="180" colors="0 #9eeaff;22938f #bbefff;1 #e4f9ff" focus="100%" type="gradient"/>
            <v:shadow on="t" color="black" opacity="24903f" origin=",.5" offset="0,.55556mm"/>
            <v:path arrowok="t"/>
          </v:shape>
        </w:pict>
      </w:r>
      <w:r>
        <w:rPr>
          <w:noProof/>
        </w:rPr>
        <w:pict>
          <v:shape id="Sağ Ok 167" o:spid="_x0000_s1058" type="#_x0000_t13" style="position:absolute;margin-left:127.15pt;margin-top:1.45pt;width:16.5pt;height:16.5pt;z-index:251630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" adj="10800" fillcolor="#a5d5e2" strokecolor="#40a7c2">
            <v:fill color2="#e4f2f6" rotate="t" angle="180" colors="0 #9eeaff;22938f #bbefff;1 #e4f9ff" focus="100%" type="gradient"/>
            <v:shadow on="t" color="black" opacity="24903f" origin=",.5" offset="0,.55556mm"/>
            <v:path arrowok="t"/>
          </v:shape>
        </w:pict>
      </w:r>
      <w:r>
        <w:rPr>
          <w:noProof/>
        </w:rPr>
        <w:pict>
          <v:shape id="Sağ Ok 168" o:spid="_x0000_s1059" type="#_x0000_t13" style="position:absolute;margin-left:49.15pt;margin-top:1.45pt;width:16.5pt;height:16.5pt;z-index:251624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" adj="10800" fillcolor="#a5d5e2" strokecolor="#40a7c2">
            <v:fill color2="#e4f2f6" rotate="t" angle="180" colors="0 #9eeaff;22938f #bbefff;1 #e4f9ff" focus="100%" type="gradient"/>
            <v:shadow on="t" color="black" opacity="24903f" origin=",.5" offset="0,.55556mm"/>
            <v:path arrowok="t"/>
          </v:shape>
        </w:pict>
      </w:r>
    </w:p>
    <w:p w:rsidR="00946BAF" w:rsidRDefault="00946BAF" w:rsidP="0085269B"/>
    <w:p w:rsidR="00946BAF" w:rsidRPr="00F03F1D" w:rsidRDefault="00946BAF" w:rsidP="00AA4B63">
      <w:pPr>
        <w:ind w:left="-567" w:right="-853"/>
        <w:rPr>
          <w:rFonts w:ascii="Hand writing Mutlu" w:hAnsi="Hand writing Mutlu"/>
          <w:sz w:val="48"/>
        </w:rPr>
      </w:pPr>
      <w:r>
        <w:rPr>
          <w:noProof/>
        </w:rPr>
        <w:pict>
          <v:line id="Düz Bağlayıcı 400" o:spid="_x0000_s1060" style="position:absolute;left:0;text-align:left;z-index:251694080;visibility:visible" from="226.1pt,3.05pt" to="226.1pt,48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" strokecolor="#4579b8"/>
        </w:pict>
      </w:r>
      <w:r>
        <w:rPr>
          <w:noProof/>
        </w:rPr>
        <w:pict>
          <v:group id="Grup 185" o:spid="_x0000_s1061" style="position:absolute;left:0;text-align:left;margin-left:-32.55pt;margin-top:251.9pt;width:516.75pt;height:35pt;z-index:251688960"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">
            <v:shape id="Freeform 3" o:spid="_x0000_s1062"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L/MEA&#10;AADcAAAADwAAAGRycy9kb3ducmV2LnhtbERPTWuDQBC9B/Iflgn0lqxNQYLNKhII9FKotrlP3amK&#10;7qzd3Ub777uFQG7zeJ9zLBYziis531tW8LhLQBA3VvfcKvh4P28PIHxA1jhaJgW/5KHI16sjZtrO&#10;XNG1Dq2IIewzVNCFMGVS+qYjg35nJ+LIfVlnMEToWqkdzjHcjHKfJKk02HNs6HCiU0fNUP8YBa+n&#10;Un6+PVldpZfz0OzTyn27SqmHzVI+gwi0hLv45n7Rcf4hhf9n4gU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Zi/zBAAAA3AAAAA8AAAAAAAAAAAAAAAAAmAIAAGRycy9kb3du&#10;cmV2LnhtbFBLBQYAAAAABAAEAPUAAACGAwAAAAA=&#10;" path="m142,l,197e" filled="f" strokecolor="#969696" strokeweight="1pt">
              <v:stroke dashstyle="1 1"/>
              <v:path arrowok="t" o:connecttype="custom" o:connectlocs="142,0;0,197" o:connectangles="0,0"/>
            </v:shape>
            <v:group id="Group 4" o:spid="_x0000_s1063"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group id="Group 5" o:spid="_x0000_s106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rect id="Rectangle 6" o:spid="_x0000_s106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l6XcMA&#10;AADcAAAADwAAAGRycy9kb3ducmV2LnhtbERPTYvCMBC9L/gfwgje1tQKol2jiLigB4VV97C3oZlt&#10;q82kJNla/70RFrzN433OfNmZWrTkfGVZwWiYgCDOra64UHA+fb5PQfiArLG2TAru5GG56L3NMdP2&#10;xl/UHkMhYgj7DBWUITSZlD4vyaAf2oY4cr/WGQwRukJqh7cYbmqZJslEGqw4NpTY0Lqk/Hr8Mwq+&#10;Nz/t4ZJW6a7Nd+602Y/v14aVGvS71QeIQF14if/dWx3nT2fwfCZe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l6XcMAAADcAAAADwAAAAAAAAAAAAAAAACYAgAAZHJzL2Rv&#10;d25yZXYueG1sUEsFBgAAAAAEAAQA9QAAAIgDAAAAAA==&#10;" filled="f" strokecolor="#009dc7" strokeweight=".21847mm">
                  <v:path arrowok="t"/>
                </v:rect>
                <v:rect id="Rectangle 7" o:spid="_x0000_s106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pFHccA&#10;AADcAAAADwAAAGRycy9kb3ducmV2LnhtbESPT2vCQBDF74V+h2UKvdWNKZQaXUWKhXqoUP8cvA3Z&#10;MYlmZ8PuNsZv7xwKvc3w3rz3m9licK3qKcTGs4HxKANFXHrbcGVgv/t8eQcVE7LF1jMZuFGExfzx&#10;YYaF9Vf+oX6bKiUhHAs0UKfUFVrHsiaHceQ7YtFOPjhMsoZK24BXCXetzrPsTTtsWBpq7OijpvKy&#10;/XUGDqtjvznnTb7uy3XYrb5fb5eOjXl+GpZTUImG9G/+u/6ygj8RfHlGJt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aRR3HAAAA3AAAAA8AAAAAAAAAAAAAAAAAmAIAAGRy&#10;cy9kb3ducmV2LnhtbFBLBQYAAAAABAAEAPUAAACMAwAAAAA=&#10;" filled="f" strokecolor="#009dc7" strokeweight=".21847mm">
                  <v:path arrowok="t"/>
                </v:rect>
                <v:rect id="Rectangle 8" o:spid="_x0000_s106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ghsMA&#10;AADcAAAADwAAAGRycy9kb3ducmV2LnhtbERPTYvCMBC9L/gfwgje1tQKsnaNIqKgBxdW3cPehma2&#10;rTaTksRa//1GELzN433ObNGZWrTkfGVZwWiYgCDOra64UHA6bt4/QPiArLG2TAru5GEx773NMNP2&#10;xt/UHkIhYgj7DBWUITSZlD4vyaAf2oY4cn/WGQwRukJqh7cYbmqZJslEGqw4NpTY0Kqk/HK4GgU/&#10;69/265xW6a7Nd+643o/vl4aVGvS75SeIQF14iZ/urY7zpyN4PBMv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bghsMAAADcAAAADwAAAAAAAAAAAAAAAACYAgAAZHJzL2Rv&#10;d25yZXYueG1sUEsFBgAAAAAEAAQA9QAAAIgDAAAAAA==&#10;" filled="f" strokecolor="#009dc7" strokeweight=".21847mm">
                  <v:path arrowok="t"/>
                </v:rect>
              </v:group>
              <v:group id="Group 9" o:spid="_x0000_s106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Freeform 10" o:spid="_x0000_s106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wbicEA&#10;AADcAAAADwAAAGRycy9kb3ducmV2LnhtbERPS0sDMRC+C/0PYQre7GyrFN02LaXg4yBCq9DrsBk3&#10;i8lk2WQf/nsjCN7m43vOdj95pwbuYhNEw3JRgGKpgmmk1vDx/nhzDyomEkMuCGv45gj73exqS6UJ&#10;o5x4OKda5RCJJWmwKbUlYqwse4qL0LJk7jN0nlKGXY2mozGHe4erolijp0Zyg6WWj5arr3PvNTjn&#10;kC+Ht/X4ikPf3z37J4srra/n02EDKvGU/sV/7heT5z/cwu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MG4nBAAAA3AAAAA8AAAAAAAAAAAAAAAAAmAIAAGRycy9kb3du&#10;cmV2LnhtbFBLBQYAAAAABAAEAPUAAACGAwAAAAA=&#10;" path="m515,l,670e" filled="f" strokecolor="#969696" strokeweight="1pt">
                  <v:stroke dashstyle="1 1"/>
                  <v:path arrowok="t" o:connecttype="custom" o:connectlocs="515,0;0,670" o:connectangles="0,0"/>
                </v:shape>
                <v:shape id="Freeform 11" o:spid="_x0000_s107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WD/cEA&#10;AADcAAAADwAAAGRycy9kb3ducmV2LnhtbERPS0sDMRC+C/0PYQRvdtZSil2bllLwcRDBtuB12Ew3&#10;S5PJssk+/PdGELzNx/eczW7yTg3cxSaIhod5AYqlCqaRWsP59Hz/CComEkMuCGv45gi77exmQ6UJ&#10;o3zycEy1yiESS9JgU2pLxFhZ9hTnoWXJ3CV0nlKGXY2mozGHe4eLolihp0Zyg6WWD5ar67H3Gpxz&#10;yF/7j9X4jkPfL1/9i8WF1ne30/4JVOIp/Yv/3G8mz18v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lg/3BAAAA3AAAAA8AAAAAAAAAAAAAAAAAmAIAAGRycy9kb3du&#10;cmV2LnhtbFBLBQYAAAAABAAEAPUAAACGAwAAAAA=&#10;" path="m515,l,670e" filled="f" strokecolor="#969696" strokeweight="1pt">
                  <v:stroke dashstyle="1 1"/>
                  <v:path arrowok="t" o:connecttype="custom" o:connectlocs="515,0;0,670" o:connectangles="0,0"/>
                </v:shape>
                <v:shape id="Freeform 12" o:spid="_x0000_s107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kmZsEA&#10;AADcAAAADwAAAGRycy9kb3ducmV2LnhtbERPS0sDMRC+C/0PYQre7GyLFt02LaXg4yBCq9DrsBk3&#10;i8lk2WQf/nsjCN7m43vOdj95pwbuYhNEw3JRgGKpgmmk1vDx/nhzDyomEkMuCGv45gj73exqS6UJ&#10;o5x4OKda5RCJJWmwKbUlYqwse4qL0LJk7jN0nlKGXY2mozGHe4erolijp0Zyg6WWj5arr3PvNTjn&#10;kC+Ht/X4ikPf3z77J4srra/n02EDKvGU/sV/7heT5z/cwe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pJmbBAAAA3AAAAA8AAAAAAAAAAAAAAAAAmAIAAGRycy9kb3du&#10;cmV2LnhtbFBLBQYAAAAABAAEAPUAAACGAwAAAAA=&#10;" path="m515,l,670e" filled="f" strokecolor="#969696" strokeweight="1pt">
                  <v:stroke dashstyle="1 1"/>
                  <v:path arrowok="t" o:connecttype="custom" o:connectlocs="515,0;0,670" o:connectangles="0,0"/>
                </v:shape>
                <v:shape id="Freeform 13" o:spid="_x0000_s107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u4EcEA&#10;AADcAAAADwAAAGRycy9kb3ducmV2LnhtbERPS0sDMRC+C/0PYQre7KxFFt02LaVQ9SCCVfA6bKab&#10;xWSybLIP/70RBG/z8T1nu5+9UyP3sQ2i4XZVgGKpg2ml0fDxfrq5BxUTiSEXhDV8c4T9bnG1pcqE&#10;Sd54PKdG5RCJFWmwKXUVYqwte4qr0LFk7hJ6TynDvkHT05TDvcN1UZToqZXcYKnjo+X66zx4Dc45&#10;5M/Dazm94DgMd0/+0eJa6+vlfNiASjynf/Gf+9nk+Q8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7uBHBAAAA3AAAAA8AAAAAAAAAAAAAAAAAmAIAAGRycy9kb3du&#10;cmV2LnhtbFBLBQYAAAAABAAEAPUAAACGAwAAAAA=&#10;" path="m515,l,670e" filled="f" strokecolor="#969696" strokeweight="1pt">
                  <v:stroke dashstyle="1 1"/>
                  <v:path arrowok="t" o:connecttype="custom" o:connectlocs="515,0;0,670" o:connectangles="0,0"/>
                </v:shape>
                <v:shape id="Freeform 14" o:spid="_x0000_s107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cdisEA&#10;AADcAAAADwAAAGRycy9kb3ducmV2LnhtbERPS0sDMRC+C/0PYQre7GyLVN02LaXg4yBCq9DrsBk3&#10;i8lk2WQf/nsjCN7m43vOdj95pwbuYhNEw3JRgGKpgmmk1vDx/nhzDyomEkMuCGv45gj73exqS6UJ&#10;o5x4OKda5RCJJWmwKbUlYqwse4qL0LJk7jN0nlKGXY2mozGHe4erolijp0Zyg6WWj5arr3PvNTjn&#10;kC+Ht/X4ikPf3z77J4srra/n02EDKvGU/sV/7heT5z/cwe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3HYrBAAAA3AAAAA8AAAAAAAAAAAAAAAAAmAIAAGRycy9kb3du&#10;cmV2LnhtbFBLBQYAAAAABAAEAPUAAACGAwAAAAA=&#10;" path="m515,l,670e" filled="f" strokecolor="#969696" strokeweight="1pt">
                  <v:stroke dashstyle="1 1"/>
                  <v:path arrowok="t" o:connecttype="custom" o:connectlocs="515,0;0,670" o:connectangles="0,0"/>
                </v:shape>
                <v:shape id="Freeform 15" o:spid="_x0000_s107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J+MMA&#10;AADcAAAADwAAAGRycy9kb3ducmV2LnhtbESPS0sEQQyE74L/oYngzc24yKLj9i6L4OMggruC1zAd&#10;pwe708N0z8N/bw6Ct4SqVH3Z7pcYzMRD7pJYuF5VYFia5DppLXycHq9uweRC4igkYQs/nGG/Oz/b&#10;Uu3SLO88HUtrNERyTRZ8KX2NmBvPkfIq9SyqfaUhUtF1aNENNGt4DLiuqg1G6kQbPPX84Ln5Po7R&#10;QggB+fPwtplfcRrHm+f45HFt7eXFcrgHU3gp/+a/6xen+HdKq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iJ+MMAAADcAAAADwAAAAAAAAAAAAAAAACYAgAAZHJzL2Rv&#10;d25yZXYueG1sUEsFBgAAAAAEAAQA9QAAAIgDAAAAAA==&#10;" path="m515,l,670e" filled="f" strokecolor="#969696" strokeweight="1pt">
                  <v:stroke dashstyle="1 1"/>
                  <v:path arrowok="t" o:connecttype="custom" o:connectlocs="515,0;0,670" o:connectangles="0,0"/>
                </v:shape>
              </v:group>
              <v:group id="Group 16" o:spid="_x0000_s107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shape id="Freeform 17" o:spid="_x0000_s107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FxBcIA&#10;AADcAAAADwAAAGRycy9kb3ducmV2LnhtbESPS2vDMBCE74H+B7GF3uJ1QwnFjRJCoY9DKDQp9LpY&#10;W8tUWhlLfvTfR4VAjsPMfMNsdrN3auQ+tkE03BclKJY6mFYaDV+nl+UjqJhIDLkgrOGPI+y2N4sN&#10;VSZM8snjMTUqQyRWpMGm1FWIsbbsKRahY8neT+g9pSz7Bk1PU4Z7h6uyXKOnVvKCpY6fLde/x8Fr&#10;cM4hf+8/1tMBx2F4ePOvFlda393O+ydQied0DV/a70ZDJsL/mXwEcHs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MXEFwgAAANwAAAAPAAAAAAAAAAAAAAAAAJgCAABkcnMvZG93&#10;bnJldi54bWxQSwUGAAAAAAQABAD1AAAAhwMAAAAA&#10;" path="m515,l,670e" filled="f" strokecolor="#969696" strokeweight="1pt">
                  <v:stroke dashstyle="1 1"/>
                  <v:path arrowok="t" o:connecttype="custom" o:connectlocs="515,0;0,670" o:connectangles="0,0"/>
                </v:shape>
                <v:shape id="Freeform 18" o:spid="_x0000_s107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3UnsMA&#10;AADcAAAADwAAAGRycy9kb3ducmV2LnhtbESPX0sDMRDE34V+h7CCb3avRylyNi1FqPZBBKvg63LZ&#10;Xo4mm+OS++O3N4Lg4zAzv2G2+9k7NXIf2yAaVssCFEsdTCuNhs+P4/0DqJhIDLkgrOGbI+x3i5st&#10;VSZM8s7jOTUqQyRWpMGm1FWIsbbsKS5Dx5K9S+g9pSz7Bk1PU4Z7h2VRbNBTK3nBUsdPluvrefAa&#10;nHPIX4e3zfSK4zCsX/yzxVLru9v58Agq8Zz+w3/tk9FQFi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3Uns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7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K6cMA&#10;AADcAAAADwAAAGRycy9kb3ducmV2LnhtbESPX0sDMRDE34V+h7AF3+xeDylyNi2lUPVBBFvB1+Wy&#10;Xo4mm+OS++O3N4Lg4zAzv2G2+9k7NXIf2yAa1qsCFEsdTCuNho/L6e4BVEwkhlwQ1vDNEfa7xc2W&#10;KhMmeefxnBqVIRIr0mBT6irEWFv2FFehY8neV+g9pSz7Bk1PU4Z7h2VRbNBTK3nBUsdHy/X1PHgN&#10;zjnkz8PbZnrFcRjun/2TxVLr2+V8eASVeE7/4b/2i9FQFi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K6cMAAADcAAAADwAAAAAAAAAAAAAAAACYAgAAZHJzL2Rv&#10;d25yZXYueG1sUEsFBgAAAAAEAAQA9QAAAIgDAAAAAA==&#10;" path="m515,l,670e" filled="f" strokecolor="#969696" strokeweight="1pt">
                  <v:stroke dashstyle="1 1"/>
                  <v:path arrowok="t" o:connecttype="custom" o:connectlocs="515,0;0,670" o:connectangles="0,0"/>
                </v:shape>
                <v:shape id="Freeform 20" o:spid="_x0000_s107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PvcsMA&#10;AADcAAAADwAAAGRycy9kb3ducmV2LnhtbESPX0sDMRDE34V+h7AF3+yepxS5Ni2lUPVBBKvg63LZ&#10;Xg6TzXHJ/fHbG0HwcZiZ3zDb/eydGrmPbRANt6sCFEsdTCuNho/3080DqJhIDLkgrOGbI+x3i6st&#10;VSZM8sbjOTUqQyRWpMGm1FWIsbbsKa5Cx5K9S+g9pSz7Bk1PU4Z7h2VRrNFTK3nBUsdHy/XXefAa&#10;nHPIn4fX9fSC4zDcP/lHi6XW18v5sAGVeE7/4b/2s9FQFn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PvcsMAAADcAAAADwAAAAAAAAAAAAAAAACYAgAAZHJzL2Rv&#10;d25yZXYueG1sUEsFBgAAAAAEAAQA9QAAAIgDAAAAAA==&#10;" path="m515,l,670e" filled="f" strokecolor="#969696" strokeweight="1pt">
                  <v:stroke dashstyle="1 1"/>
                  <v:path arrowok="t" o:connecttype="custom" o:connectlocs="515,0;0,670" o:connectangles="0,0"/>
                </v:shape>
                <v:shape id="Freeform 21" o:spid="_x0000_s108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p3BsMA&#10;AADcAAAADwAAAGRycy9kb3ducmV2LnhtbESPX0sDMRDE34V+h7AF3+yeRylyNi1FaPVBBKvg63LZ&#10;Xo4mm+OS++O3N4Lg4zAzv2G2+9k7NXIf2yAa7lcFKJY6mFYaDZ8fx7sHUDGRGHJBWMM3R9jvFjdb&#10;qkyY5J3Hc2pUhkisSINNqasQY23ZU1yFjiV7l9B7Sln2DZqepgz3Dsui2KCnVvKCpY6fLNfX8+A1&#10;OOeQvw5vm+kVx2FYP/uTxVLr2+V8eASVeE7/4b/2i9FQFm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p3Bs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08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SncMA&#10;AADcAAAADwAAAGRycy9kb3ducmV2LnhtbESPX0sDMRDE34V+h7AF3+yehxa5Ni2lUPVBBKvg63LZ&#10;Xg6TzXHJ/fHbG0HwcZiZ3zDb/eydGrmPbRANt6sCFEsdTCuNho/3080DqJhIDLkgrOGbI+x3i6st&#10;VSZM8sbjOTUqQyRWpMGm1FWIsbbsKa5Cx5K9S+g9pSz7Bk1PU4Z7h2VRrNFTK3nBUsdHy/XXefAa&#10;nHPIn4fX9fSC4zDcPflHi6XW18v5sAGVeE7/4b/2s9FQF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bSncMAAADcAAAADwAAAAAAAAAAAAAAAACYAgAAZHJzL2Rv&#10;d25yZXYueG1sUEsFBgAAAAAEAAQA9QAAAIgDAAAAAA==&#10;" path="m515,l,670e" filled="f" strokecolor="#969696" strokeweight="1pt">
                  <v:stroke dashstyle="1 1"/>
                  <v:path arrowok="t" o:connecttype="custom" o:connectlocs="515,0;0,670" o:connectangles="0,0"/>
                </v:shape>
              </v:group>
              <v:shape id="Freeform 23" o:spid="_x0000_s108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M6sMA&#10;AADcAAAADwAAAGRycy9kb3ducmV2LnhtbESPX0sDMRDE3wW/Q9iCb3avRznkbFqKoPZBBFvB1+Wy&#10;Xg6TzXHJ/fHbG0HwcZiZ3zC7w+KdmniIXRANm3UBiqUJppNWw/vl8fYOVEwkhlwQ1vDNEQ7766sd&#10;1SbM8sbTObUqQyTWpMGm1NeIsbHsKa5Dz5K9zzB4SlkOLZqB5gz3DsuiqNBTJ3nBUs8Plpuv8+g1&#10;OOeQP46v1fyC0zhun/2TxVLrm9VyvAeVeEn/4b/2yWgoiwp+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RM6s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08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jpccMA&#10;AADcAAAADwAAAGRycy9kb3ducmV2LnhtbESPX0sDMRDE34V+h7AF3+yeh1S5Ni2lUPVBBKvg63LZ&#10;Xg6TzXHJ/fHbG0HwcZiZ3zDb/eydGrmPbRANt6sCFEsdTCuNho/3080DqJhIDLkgrOGbI+x3i6st&#10;VSZM8sbjOTUqQyRWpMGm1FWIsbbsKa5Cx5K9S+g9pSz7Bk1PU4Z7h2VRrNFTK3nBUsdHy/XXefAa&#10;nHPIn4fX9fSC4zDcPflHi6XW18v5sAGVeE7/4b/2s9FQF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jpccMAAADcAAAADwAAAAAAAAAAAAAAAACYAgAAZHJzL2Rv&#10;d25yZXYueG1sUEsFBgAAAAAEAAQA9QAAAIgDAAAAAA==&#10;" path="m515,l,670e" filled="f" strokecolor="#969696" strokeweight="1pt">
                <v:stroke dashstyle="1 1"/>
                <v:path arrowok="t" o:connecttype="custom" o:connectlocs="515,0;0,670" o:connectangles="0,0"/>
              </v:shape>
              <v:shape id="Freeform 25" o:spid="_x0000_s108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9A8AA&#10;AADcAAAADwAAAGRycy9kb3ducmV2LnhtbERPS0sDMRC+C/6HMII3d9ZFiqxNSxG0PYhgW/A6bMbN&#10;YjJZNtlH/31zEDx+fO/1dvFOTTzELoiGx6IExdIE00mr4Xx6e3gGFROJIReENVw4wnZze7Om2oRZ&#10;vng6plblEIk1abAp9TVibCx7ikXoWTL3EwZPKcOhRTPQnMO9w6osV+ipk9xgqedXy83vcfQanHPI&#10;37vP1fyB0zg+7f27xUrr+7tl9wIq8ZL+xX/ug9FQlXltPpOPAG6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d9A8AAAADcAAAADwAAAAAAAAAAAAAAAACYAgAAZHJzL2Rvd25y&#10;ZXYueG1sUEsFBgAAAAAEAAQA9QAAAIUDAAAAAA==&#10;" path="m515,l,670e" filled="f" strokecolor="#969696" strokeweight="1pt">
                <v:stroke dashstyle="1 1"/>
                <v:path arrowok="t" o:connecttype="custom" o:connectlocs="515,0;0,670" o:connectangles="0,0"/>
              </v:shape>
              <v:shape id="Freeform 26" o:spid="_x0000_s108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vYmMMA&#10;AADcAAAADwAAAGRycy9kb3ducmV2LnhtbESPX0sDMRDE34V+h7AF3+yehxS9Ni2lUPVBBKvg63LZ&#10;Xg6TzXHJ/fHbG0HwcZiZ3zDb/eydGrmPbRANt6sCFEsdTCuNho/30809qJhIDLkgrOGbI+x3i6st&#10;VSZM8sbjOTUqQyRWpMGm1FWIsbbsKa5Cx5K9S+g9pSz7Bk1PU4Z7h2VRrNFTK3nBUsdHy/XXefAa&#10;nHPIn4fX9fSC4zDcPflHi6XW18v5sAGVeE7/4b/2s9FQFg/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vYmM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08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iKAb8A&#10;AADcAAAADwAAAGRycy9kb3ducmV2LnhtbERPy4rCMBTdC/MP4Q6408QuBukYRYTB2TjgY1xfm2tb&#10;bG5KEmv792YhuDyc92LV20Z05EPtWMNsqkAQF87UXGo4HX8mcxAhIhtsHJOGgQKslh+jBebGPXhP&#10;3SGWIoVwyFFDFWObSxmKiiyGqWuJE3d13mJM0JfSeHykcNvITKkvabHm1FBhS5uKitvhbjVcsr/h&#10;ovz5fzv4zu4CnrelyrQef/brbxCR+vgWv9y/RkM2S/PTmXQE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IoBvwAAANwAAAAPAAAAAAAAAAAAAAAAAJgCAABkcnMvZG93bnJl&#10;di54bWxQSwUGAAAAAAQABAD1AAAAhAMAAAAA&#10;" path="m364,l,451e" filled="f" strokecolor="#969696" strokeweight="1pt">
                <v:stroke dashstyle="1 1"/>
                <v:path arrowok="t" o:connecttype="custom" o:connectlocs="364,0;0,451" o:connectangles="0,0"/>
              </v:shape>
              <v:group id="Group 28" o:spid="_x0000_s108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Freeform 29" o:spid="_x0000_s108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bcNMMA&#10;AADcAAAADwAAAGRycy9kb3ducmV2LnhtbESPX0sDMRDE34V+h7CCb3avRylyNi1FqPZBBKvg63LZ&#10;Xo4mm+OS++O3N4Lg4zAzv2G2+9k7NXIf2yAaVssCFEsdTCuNhs+P4/0DqJhIDLkgrOGbI+x3i5st&#10;VSZM8s7jOTUqQyRWpMGm1FWIsbbsKS5Dx5K9S+g9pSz7Bk1PU4Z7h2VRbNBTK3nBUsdPluvrefAa&#10;nHPIX4e3zfSK4zCsX/yzxVLru9v58Agq8Zz+w3/tk9FQr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bcNM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08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p5r8QA&#10;AADcAAAADwAAAGRycy9kb3ducmV2LnhtbESPS2vDMBCE74X8B7GB3pp13BKCGyWEQh+HUmgS6HWx&#10;tpaptDKW/Oi/rwqFHoeZ+YbZHWbv1Mh9bINoWK8KUCx1MK00Gi7nx5stqJhIDLkgrOGbIxz2i6sd&#10;VSZM8s7jKTUqQyRWpMGm1FWIsbbsKa5Cx5K9z9B7Sln2DZqepgz3Dsui2KCnVvKCpY4fLNdfp8Fr&#10;cM4hfxzfNtMrjsNw9+yfLJZaXy/n4z2oxHP6D/+1X4yGcn0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6ea/EAAAA3AAAAA8AAAAAAAAAAAAAAAAAmAIAAGRycy9k&#10;b3ducmV2LnhtbFBLBQYAAAAABAAEAPUAAACJAwAAAAA=&#10;" path="m515,l,670e" filled="f" strokecolor="#969696" strokeweight="1pt">
                  <v:stroke dashstyle="1 1"/>
                  <v:path arrowok="t" o:connecttype="custom" o:connectlocs="515,0;0,670" o:connectangles="0,0"/>
                </v:shape>
                <v:shape id="Freeform 31" o:spid="_x0000_s109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h28MA&#10;AADcAAAADwAAAGRycy9kb3ducmV2LnhtbESPX0sDMRDE34V+h7AF3+xej1LkbFqK0OqDCLaCr8tl&#10;vRwmm+OS++O3N4Lg4zAzv2F2h9k7NXIf2yAa1qsCFEsdTCuNhvfr6e4eVEwkhlwQ1vDNEQ77xc2O&#10;KhMmeePxkhqVIRIr0mBT6irEWFv2FFehY8neZ+g9pSz7Bk1PU4Z7h2VRbNFTK3nBUsePluuvy+A1&#10;OOeQP46v2+kFx2HYPPmzxVLr2+V8fACVeE7/4b/2s9FQr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Ph28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09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9EQMQA&#10;AADcAAAADwAAAGRycy9kb3ducmV2LnhtbESPS2vDMBCE74X8B7GB3pp1TBuCGyWEQh+HUmgS6HWx&#10;tpaptDKW/Oi/rwqFHoeZ+YbZHWbv1Mh9bINoWK8KUCx1MK00Gi7nx5stqJhIDLkgrOGbIxz2i6sd&#10;VSZM8s7jKTUqQyRWpMGm1FWIsbbsKa5Cx5K9z9B7Sln2DZqepgz3Dsui2KCnVvKCpY4fLNdfp8Fr&#10;cM4hfxzfNtMrjsNw++yfLJZaXy/n4z2oxHP6D/+1X4yGcn0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fREDEAAAA3AAAAA8AAAAAAAAAAAAAAAAAmAIAAGRycy9k&#10;b3ducmV2LnhtbFBLBQYAAAAABAAEAPUAAACJAwAAAAA=&#10;" path="m515,l,670e" filled="f" strokecolor="#969696" strokeweight="1pt">
                  <v:stroke dashstyle="1 1"/>
                  <v:path arrowok="t" o:connecttype="custom" o:connectlocs="515,0;0,670" o:connectangles="0,0"/>
                </v:shape>
                <v:shape id="Freeform 33" o:spid="_x0000_s109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3aN8MA&#10;AADcAAAADwAAAGRycy9kb3ducmV2LnhtbESPX0sDMRDE3wW/Q1jBN7vXoxxyNi1FUPtQBKvg63JZ&#10;L4fJ5rjk/vjtG0HwcZiZ3zDb/eKdmniIXRAN61UBiqUJppNWw8f70909qJhIDLkgrOGHI+x311db&#10;qk2Y5Y2nc2pVhkisSYNNqa8RY2PZU1yFniV7X2HwlLIcWjQDzRnuHZZFUaGnTvKCpZ4fLTff59Fr&#10;cM4hfx5eq/mE0zhuXvyzxVLr25vl8AAq8ZL+w3/to9FQriv4PZOPAO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3aN8MAAADcAAAADwAAAAAAAAAAAAAAAACYAgAAZHJzL2Rv&#10;d25yZXYueG1sUEsFBgAAAAAEAAQA9QAAAIgDAAAAAA==&#10;" path="m515,l,670e" filled="f" strokecolor="#969696" strokeweight="1pt">
                  <v:stroke dashstyle="1 1"/>
                  <v:path arrowok="t" o:connecttype="custom" o:connectlocs="515,0;0,670" o:connectangles="0,0"/>
                </v:shape>
                <v:shape id="Freeform 34" o:spid="_x0000_s109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F/rMQA&#10;AADcAAAADwAAAGRycy9kb3ducmV2LnhtbESPS2vDMBCE74X8B7GB3pp1TEmDGyWEQh+HUmgS6HWx&#10;tpaptDKW/Oi/rwqFHoeZ+YbZHWbv1Mh9bINoWK8KUCx1MK00Gi7nx5stqJhIDLkgrOGbIxz2i6sd&#10;VSZM8s7jKTUqQyRWpMGm1FWIsbbsKa5Cx5K9z9B7Sln2DZqepgz3Dsui2KCnVvKCpY4fLNdfp8Fr&#10;cM4hfxzfNtMrjsNw++yfLJZaXy/n4z2oxHP6D/+1X4yGcn0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Bf6zEAAAA3AAAAA8AAAAAAAAAAAAAAAAAmAIAAGRycy9k&#10;b3ducmV2LnhtbFBLBQYAAAAABAAEAPUAAACJAwAAAAA=&#10;" path="m515,l,670e" filled="f" strokecolor="#969696" strokeweight="1pt">
                  <v:stroke dashstyle="1 1"/>
                  <v:path arrowok="t" o:connecttype="custom" o:connectlocs="515,0;0,670" o:connectangles="0,0"/>
                </v:shape>
              </v:group>
              <v:group id="Group 35" o:spid="_x0000_s109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shape id="Freeform 36" o:spid="_x0000_s109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JORcQA&#10;AADcAAAADwAAAGRycy9kb3ducmV2LnhtbESPS2vDMBCE74X8B7GB3pp1TAmNGyWEQh+HUmgS6HWx&#10;tpaptDKW/Oi/rwqFHoeZ+YbZHWbv1Mh9bINoWK8KUCx1MK00Gi7nx5s7UDGRGHJBWMM3RzjsF1c7&#10;qkyY5J3HU2pUhkisSINNqasQY23ZU1yFjiV7n6H3lLLsGzQ9TRnuHZZFsUFPreQFSx0/WK6/ToPX&#10;4JxD/ji+baZXHIfh9tk/WSy1vl7Ox3tQief0H/5rvxgN5Xo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STkX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09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QtZcAA&#10;AADcAAAADwAAAGRycy9kb3ducmV2LnhtbERPS0sDMRC+C/6HMII3d9ZFiqxNSxG0PYhgW/A6bMbN&#10;YjJZNtlH/31zEDx+fO/1dvFOTTzELoiGx6IExdIE00mr4Xx6e3gGFROJIReENVw4wnZze7Om2oRZ&#10;vng6plblEIk1abAp9TVibCx7ikXoWTL3EwZPKcOhRTPQnMO9w6osV+ipk9xgqedXy83vcfQanHPI&#10;37vP1fyB0zg+7f27xUrr+7tl9wIq8ZL+xX/ug9FQVXl+PpOPAG6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QtZcAAAADcAAAADwAAAAAAAAAAAAAAAACYAgAAZHJzL2Rvd25y&#10;ZXYueG1sUEsFBgAAAAAEAAQA9QAAAIUDAAAAAA==&#10;" path="m515,l,670e" filled="f" strokecolor="#969696" strokeweight="1pt">
                  <v:stroke dashstyle="1 1"/>
                  <v:path arrowok="t" o:connecttype="custom" o:connectlocs="515,0;0,670" o:connectangles="0,0"/>
                </v:shape>
                <v:shape id="Freeform 38" o:spid="_x0000_s109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iI/sMA&#10;AADcAAAADwAAAGRycy9kb3ducmV2LnhtbESPX0sDMRDE34V+h7CCb3avRylyNi1FqPZBBKvg63LZ&#10;Xo4mm+OS++O3N4Lg4zAzv2G2+9k7NXIf2yAaVssCFEsdTCuNhs+P4/0DqJhIDLkgrOGbI+x3i5st&#10;VSZM8s7jOTUqQyRWpMGm1FWIsbbsKS5Dx5K9S+g9pSz7Bk1PU4Z7h2VRbNBTK3nBUsdPluvrefAa&#10;nHPIX4e3zfSK4zCsX/yzxVLru9v58Agq8Zz+w3/tk9FQli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iI/s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09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oWicIA&#10;AADcAAAADwAAAGRycy9kb3ducmV2LnhtbESPS0sEMRCE74L/IbTgze0xyCLjZpdlwcdBBHcFr82k&#10;nQybdIZJ5uG/N4Lgsaiqr6jNbgleTTykLoqB21UFiqWJtpPWwMfp8eYeVMoklnwUNvDNCXbby4sN&#10;1TbO8s7TMbeqQCTVZMDl3NeIqXEcKK1iz1K8rzgEykUOLdqB5gIPHnVVrTFQJ2XBUc8Hx835OAYD&#10;3nvkz/3ben7FaRzvnsOTQ23M9dWyfwCVecn/4b/2izWgtYbfM+UI4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haJwgAAANwAAAAPAAAAAAAAAAAAAAAAAJgCAABkcnMvZG93&#10;bnJldi54bWxQSwUGAAAAAAQABAD1AAAAhwMAAAAA&#10;" path="m515,l,670e" filled="f" strokecolor="#969696" strokeweight="1pt">
                  <v:stroke dashstyle="1 1"/>
                  <v:path arrowok="t" o:connecttype="custom" o:connectlocs="515,0;0,670" o:connectangles="0,0"/>
                </v:shape>
                <v:shape id="Freeform 40" o:spid="_x0000_s109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azEsMA&#10;AADcAAAADwAAAGRycy9kb3ducmV2LnhtbESPX0sDMRDE34V+h7AF3+yepxS5Ni2lUPVBBKvg63LZ&#10;Xg6TzXHJ/fHbG0HwcZiZ3zDb/eydGrmPbRANt6sCFEsdTCuNho/3080DqJhIDLkgrOGbI+x3i6st&#10;VSZM8sbjOTUqQyRWpMGm1FWIsbbsKa5Cx5K9S+g9pSz7Bk1PU4Z7h2VRrNFTK3nBUsdHy/XXefAa&#10;nHPIn4fX9fSC4zDcP/lHi6XW18v5sAGVeE7/4b/2s9FQln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azEsMAAADcAAAADwAAAAAAAAAAAAAAAACYAgAAZHJzL2Rv&#10;d25yZXYueG1sUEsFBgAAAAAEAAQA9QAAAIgDAAAAAA==&#10;" path="m515,l,670e" filled="f" strokecolor="#969696" strokeweight="1pt">
                  <v:stroke dashstyle="1 1"/>
                  <v:path arrowok="t" o:connecttype="custom" o:connectlocs="515,0;0,670" o:connectangles="0,0"/>
                </v:shape>
                <v:shape id="Freeform 41" o:spid="_x0000_s110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8rZsMA&#10;AADcAAAADwAAAGRycy9kb3ducmV2LnhtbESPX0sDMRDE34V+h7AF3+yeRylyNi1FaPVBBKvg63LZ&#10;Xo4mm+OS++O3N4Lg4zAzv2G2+9k7NXIf2yAa7lcFKJY6mFYaDZ8fx7sHUDGRGHJBWMM3R9jvFjdb&#10;qkyY5J3Hc2pUhkisSINNqasQY23ZU1yFjiV7l9B7Sln2DZqepgz3Dsui2KCnVvKCpY6fLNfX8+A1&#10;OOeQvw5vm+kVx2FYP/uTxVLr2+V8eASVeE7/4b/2i9FQlm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8rZsMAAADcAAAADwAAAAAAAAAAAAAAAACYAgAAZHJzL2Rv&#10;d25yZXYueG1sUEsFBgAAAAAEAAQA9QAAAIgDAAAAAA==&#10;" path="m515,l,670e" filled="f" strokecolor="#969696" strokeweight="1pt">
                  <v:stroke dashstyle="1 1"/>
                  <v:path arrowok="t" o:connecttype="custom" o:connectlocs="515,0;0,670" o:connectangles="0,0"/>
                </v:shape>
              </v:group>
            </v:group>
          </v:group>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101" type="#_x0000_t75" style="position:absolute;left:0;text-align:left;margin-left:49.1pt;margin-top:123.8pt;width:46.5pt;height:35.35pt;z-index:-251628544;visibility:visible">
            <v:imagedata r:id="rId6" o:title=""/>
          </v:shape>
        </w:pict>
      </w:r>
      <w:r w:rsidRPr="00F03F1D">
        <w:rPr>
          <w:rFonts w:ascii="Hand writing Mutlu" w:hAnsi="Hand writing Mutlu"/>
          <w:sz w:val="48"/>
        </w:rPr>
        <w:t>Ali ile anne el ele.</w:t>
      </w:r>
      <w:r>
        <w:rPr>
          <w:rFonts w:ascii="Hand writing Mutlu" w:hAnsi="Hand writing Mutlu"/>
          <w:sz w:val="48"/>
        </w:rPr>
        <w:t xml:space="preserve">    Nalan ata nal al.                       Atilla anneni anla.   Al Nalan nal al.                             Anla Atilla anla.    Nalan ete nane at.                                         Anne       anlat.     At Nalan nane at.                       Anlat anne anlat.    Nalan telli nal al. Anne ete nane at.     Nalan nane tat. </w:t>
      </w:r>
    </w:p>
    <w:p w:rsidR="00946BAF" w:rsidRDefault="00946BAF" w:rsidP="0085269B">
      <w:r>
        <w:rPr>
          <w:noProof/>
        </w:rPr>
        <w:pict>
          <v:group id="Grup 9" o:spid="_x0000_s1102" style="position:absolute;margin-left:-33.65pt;margin-top:23.3pt;width:516.75pt;height:35pt;z-index:251689984"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">
            <v:shape id="Freeform 3" o:spid="_x0000_s1103"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mE78MA&#10;AADbAAAADwAAAGRycy9kb3ducmV2LnhtbESPQWvCQBCF7wX/wzJCb3WjhVCiaxBB8FJobL2P2TEJ&#10;yc7G3a2m/75zKPQ2w3vz3jebcnKDulOInWcDy0UGirj2tuPGwNfn4eUNVEzIFgfPZOCHIpTb2dMG&#10;C+sfXNH9lBolIRwLNNCmNBZax7olh3HhR2LRrj44TLKGRtuADwl3g15lWa4ddiwNLY60b6nuT9/O&#10;wPt+py8fr95W+fnQ16u8CrdQGfM8n3ZrUImm9G/+uz5awRd6+UUG0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mE78MAAADbAAAADwAAAAAAAAAAAAAAAACYAgAAZHJzL2Rv&#10;d25yZXYueG1sUEsFBgAAAAAEAAQA9QAAAIgDAAAAAA==&#10;" path="m142,l,197e" filled="f" strokecolor="#969696" strokeweight="1pt">
              <v:stroke dashstyle="1 1"/>
              <v:path arrowok="t" o:connecttype="custom" o:connectlocs="142,0;0,197" o:connectangles="0,0"/>
            </v:shape>
            <v:group id="Group 4" o:spid="_x0000_s1104"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5" o:spid="_x0000_s1105"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Rectangle 6" o:spid="_x0000_s1106"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SRK8EA&#10;AADbAAAADwAAAGRycy9kb3ducmV2LnhtbERPS4vCMBC+C/sfwix403QriHSNsiwu6EHB12FvQzO2&#10;1WZSkljrvzeC4G0+vudM552pRUvOV5YVfA0TEMS51RUXCg77v8EEhA/IGmvLpOBOHuazj94UM21v&#10;vKV2FwoRQ9hnqKAMocmk9HlJBv3QNsSRO1lnMEToCqkd3mK4qWWaJGNpsOLYUGJDvyXll93VKDgu&#10;/tvNOa3SVZuv3H6xHt0vDSvV/+x+vkEE6sJb/HIvdZw/gucv8Q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UkSvBAAAA2wAAAA8AAAAAAAAAAAAAAAAAmAIAAGRycy9kb3du&#10;cmV2LnhtbFBLBQYAAAAABAAEAPUAAACGAwAAAAA=&#10;" filled="f" strokecolor="#009dc7" strokeweight=".21847mm">
                  <v:path arrowok="t"/>
                </v:rect>
                <v:rect id="Rectangle 7" o:spid="_x0000_s1107"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JX8IA&#10;AADbAAAADwAAAGRycy9kb3ducmV2LnhtbERPS4vCMBC+L/gfwgh7W1O7yyLVKCIKetiF9XHwNjRj&#10;W20mJYm1/vuNIHibj+85k1lnatGS85VlBcNBAoI4t7riQsF+t/oYgfABWWNtmRTcycNs2nubYKbt&#10;jf+o3YZCxBD2GSooQ2gyKX1ekkE/sA1x5E7WGQwRukJqh7cYbmqZJsm3NFhxbCixoUVJ+WV7NQoO&#10;y2P7e06rdNPmG7db/nzeLw0r9d7v5mMQgbrwEj/dax3nf8Hjl3iAn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QlfwgAAANsAAAAPAAAAAAAAAAAAAAAAAJgCAABkcnMvZG93&#10;bnJldi54bWxQSwUGAAAAAAQABAD1AAAAhwMAAAAA&#10;" filled="f" strokecolor="#009dc7" strokeweight=".21847mm">
                  <v:path arrowok="t"/>
                </v:rect>
                <v:rect id="Rectangle 8" o:spid="_x0000_s1108"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gesMA&#10;AADbAAAADwAAAGRycy9kb3ducmV2LnhtbESPT4vCMBTE74LfITzBm6ZWEOkaZVlcWA8u+O+wt0fz&#10;bKvNS0lird9+Iwgeh5n5DbNYdaYWLTlfWVYwGScgiHOrKy4UHA/fozkIH5A11pZJwYM8rJb93gIz&#10;be+8o3YfChEh7DNUUIbQZFL6vCSDfmwb4uidrTMYonSF1A7vEW5qmSbJTBqsOC6U2NBXSfl1fzMK&#10;Tuu/9veSVummzTfusN5OH9eGlRoOus8PEIG68A6/2j9aQTqB5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gesMAAADbAAAADwAAAAAAAAAAAAAAAACYAgAAZHJzL2Rv&#10;d25yZXYueG1sUEsFBgAAAAAEAAQA9QAAAIgDAAAAAA==&#10;" filled="f" strokecolor="#009dc7" strokeweight=".21847mm">
                  <v:path arrowok="t"/>
                </v:rect>
              </v:group>
              <v:group id="Group 9" o:spid="_x0000_s1109"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10" o:spid="_x0000_s111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UNcIA&#10;AADbAAAADwAAAGRycy9kb3ducmV2LnhtbESPX0sDMRDE34V+h7AF3+yepxS5Ni2lUPVBBKvg63LZ&#10;Xg6TzXHJ/fHbG0HwcZiZ3zDb/eydGrmPbRANt6sCFEsdTCuNho/3080DqJhIDLkgrOGbI+x3i6st&#10;VSZM8sbjOTUqQyRWpMGm1FWIsbbsKa5Cx5K9S+g9pSz7Bk1PU4Z7h2VRrNFTK3nBUsdHy/XXefAa&#10;nHPIn4fX9fSC4zDcP/lHi6XW18v5sAGVeE7/4b/2s9FQ3sH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5Q1wgAAANsAAAAPAAAAAAAAAAAAAAAAAJgCAABkcnMvZG93&#10;bnJldi54bWxQSwUGAAAAAAQABAD1AAAAhwMAAAAA&#10;" path="m515,l,670e" filled="f" strokecolor="#969696" strokeweight="1pt">
                  <v:stroke dashstyle="1 1"/>
                  <v:path arrowok="t" o:connecttype="custom" o:connectlocs="515,0;0,670" o:connectangles="0,0"/>
                </v:shape>
                <v:shape id="Freeform 11" o:spid="_x0000_s111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4MQcIA&#10;AADbAAAADwAAAGRycy9kb3ducmV2LnhtbESPX0sDMRDE34V+h7AF3+yeRylyNi1FaPVBBKvg63LZ&#10;Xo4mm+OS++O3N4Lg4zAzv2G2+9k7NXIf2yAa7lcFKJY6mFYaDZ8fx7sHUDGRGHJBWMM3R9jvFjdb&#10;qkyY5J3Hc2pUhkisSINNqasQY23ZU1yFjiV7l9B7Sln2DZqepgz3Dsui2KCnVvKCpY6fLNfX8+A1&#10;OOeQvw5vm+kVx2FYP/uTxVLr2+V8eASVeE7/4b/2i9FQru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PgxBwgAAANsAAAAPAAAAAAAAAAAAAAAAAJgCAABkcnMvZG93&#10;bnJldi54bWxQSwUGAAAAAAQABAD1AAAAhwMAAAAA&#10;" path="m515,l,670e" filled="f" strokecolor="#969696" strokeweight="1pt">
                  <v:stroke dashstyle="1 1"/>
                  <v:path arrowok="t" o:connecttype="custom" o:connectlocs="515,0;0,670" o:connectangles="0,0"/>
                </v:shape>
                <v:shape id="Freeform 12" o:spid="_x0000_s111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O/cMA&#10;AADcAAAADwAAAGRycy9kb3ducmV2LnhtbESPX0sDMRDE34V+h7AF3+yehxa5Ni2lUPVBBKvg63LZ&#10;Xg6TzXHJ/fHbG0HwcZiZ3zDb/eydGrmPbRANt6sCFEsdTCuNho/3080DqJhIDLkgrOGbI+x3i6st&#10;VSZM8sbjOTUqQyRWpMGm1FWIsbbsKa5Cx5K9S+g9pSz7Bk1PU4Z7h2VRrNFTK3nBUsdHy/XXefAa&#10;nHPIn4fX9fSC4zDcPflHi6XW18v5sAGVeE7/4b/2s9FQl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O/c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11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EQisMA&#10;AADcAAAADwAAAGRycy9kb3ducmV2LnhtbESPX0sDMRDE3wW/Q9iCb3avRznkbFqKoPZBBFvB1+Wy&#10;Xg6TzXHJ/fHbG0HwcZiZ3zC7w+KdmniIXRANm3UBiqUJppNWw/vl8fYOVEwkhlwQ1vDNEQ7766sd&#10;1SbM8sbTObUqQyTWpMGm1NeIsbHsKa5Dz5K9zzB4SlkOLZqB5gz3DsuiqNBTJ3nBUs8Plpuv8+g1&#10;OOeQP46v1fyC0zhun/2TxVLrm9VyvAeVeEn/4b/2yWgoywp+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EQis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11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21EcMA&#10;AADcAAAADwAAAGRycy9kb3ducmV2LnhtbESPX0sDMRDE34V+h7AF3+yeh1S5Ni2lUPVBBKvg63LZ&#10;Xg6TzXHJ/fHbG0HwcZiZ3zDb/eydGrmPbRANt6sCFEsdTCuNho/3080DqJhIDLkgrOGbI+x3i6st&#10;VSZM8sbjOTUqQyRWpMGm1FWIsbbsKa5Cx5K9S+g9pSz7Bk1PU4Z7h2VRrNFTK3nBUsdHy/XXefAa&#10;nHPIn4fX9fSC4zDcPflHi6XW18v5sAGVeE7/4b/2s9FQl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21Ec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11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IhY8AA&#10;AADcAAAADwAAAGRycy9kb3ducmV2LnhtbERPS0sDMRC+C/6HMII3d9ZFiqxNSxG0PYhgW/A6bMbN&#10;YjJZNtlH/31zEDx+fO/1dvFOTTzELoiGx6IExdIE00mr4Xx6e3gGFROJIReENVw4wnZze7Om2oRZ&#10;vng6plblEIk1abAp9TVibCx7ikXoWTL3EwZPKcOhRTPQnMO9w6osV+ipk9xgqedXy83vcfQanHPI&#10;37vP1fyB0zg+7f27xUrr+7tl9wIq8ZL+xX/ug9FQVXltPpOPAG6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fIhY8AAAADcAAAADwAAAAAAAAAAAAAAAACYAgAAZHJzL2Rvd25y&#10;ZXYueG1sUEsFBgAAAAAEAAQA9QAAAIUDAAAAAA==&#10;" path="m515,l,670e" filled="f" strokecolor="#969696" strokeweight="1pt">
                  <v:stroke dashstyle="1 1"/>
                  <v:path arrowok="t" o:connecttype="custom" o:connectlocs="515,0;0,670" o:connectangles="0,0"/>
                </v:shape>
              </v:group>
              <v:group id="Group 16" o:spid="_x0000_s1116"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shape id="Freeform 17" o:spid="_x0000_s111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27uMAA&#10;AADcAAAADwAAAGRycy9kb3ducmV2LnhtbERPS0sDMRC+C/0PYQRvdtZVSlmbllLwcRDBtuB12Ew3&#10;S5PJssk+/PfmIHj8+N6b3eydGrmPbRAND8sCFEsdTCuNhvPp5X4NKiYSQy4Ia/jhCLvt4mZDlQmT&#10;fPF4TI3KIRIr0mBT6irEWFv2FJehY8ncJfSeUoZ9g6anKYd7h2VRrNBTK7nBUscHy/X1OHgNzjnk&#10;7/3navrAcRie3vyrxVLru9t5/wwq8Zz+xX/ud6OhfM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27uMAAAADcAAAADwAAAAAAAAAAAAAAAACYAgAAZHJzL2Rvd25y&#10;ZXYueG1sUEsFBgAAAAAEAAQA9QAAAIUDAAAAAA==&#10;" path="m515,l,670e" filled="f" strokecolor="#969696" strokeweight="1pt">
                  <v:stroke dashstyle="1 1"/>
                  <v:path arrowok="t" o:connecttype="custom" o:connectlocs="515,0;0,670" o:connectangles="0,0"/>
                </v:shape>
                <v:shape id="Freeform 18" o:spid="_x0000_s111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EeI8QA&#10;AADcAAAADwAAAGRycy9kb3ducmV2LnhtbESPS2vDMBCE74X8B7GB3pp13BKCGyWEQh+HUmgS6HWx&#10;tpaptDKW/Oi/rwqFHoeZ+YbZHWbv1Mh9bINoWK8KUCx1MK00Gi7nx5stqJhIDLkgrOGbIxz2i6sd&#10;VSZM8s7jKTUqQyRWpMGm1FWIsbbsKa5Cx5K9z9B7Sln2DZqepgz3Dsui2KCnVvKCpY4fLNdfp8Fr&#10;cM4hfxzfNtMrjsNw9+yfLJZaXy/n4z2oxHP6D/+1X4yG8nY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RHiPEAAAA3AAAAA8AAAAAAAAAAAAAAAAAmAIAAGRycy9k&#10;b3ducmV2LnhtbFBLBQYAAAAABAAEAPUAAACJAwAAAAA=&#10;" path="m515,l,670e" filled="f" strokecolor="#969696" strokeweight="1pt">
                  <v:stroke dashstyle="1 1"/>
                  <v:path arrowok="t" o:connecttype="custom" o:connectlocs="515,0;0,670" o:connectangles="0,0"/>
                </v:shape>
                <v:shape id="Freeform 19" o:spid="_x0000_s111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OAVMMA&#10;AADcAAAADwAAAGRycy9kb3ducmV2LnhtbESPX0sDMRDE34V+h7AF3+yepxS5Ni2lUPVBBKvg63LZ&#10;Xg6TzXHJ/fHbG0HwcZiZ3zDb/eydGrmPbRANt6sCFEsdTCuNho/3080DqJhIDLkgrOGbI+x3i6st&#10;VSZM8sbjOTUqQyRWpMGm1FWIsbbsKa5Cx5K9S+g9pSz7Bk1PU4Z7h2VRrNFTK3nBUsdHy/XXefAa&#10;nHPIn4fX9fSC4zDcP/lHi6XW18v5sAGVeE7/4b/2s9FQ3pX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OAVMMAAADcAAAADwAAAAAAAAAAAAAAAACYAgAAZHJzL2Rv&#10;d25yZXYueG1sUEsFBgAAAAAEAAQA9QAAAIgDAAAAAA==&#10;" path="m515,l,670e" filled="f" strokecolor="#969696" strokeweight="1pt">
                  <v:stroke dashstyle="1 1"/>
                  <v:path arrowok="t" o:connecttype="custom" o:connectlocs="515,0;0,670" o:connectangles="0,0"/>
                </v:shape>
                <v:shape id="Freeform 20" o:spid="_x0000_s112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8lz8QA&#10;AADcAAAADwAAAGRycy9kb3ducmV2LnhtbESPS2vDMBCE74X8B7GB3pp1nBKKGyWEQB+HUmhS6HWx&#10;tpaptDKW/Oi/rwqFHoeZ+YbZHWbv1Mh9bINoWK8KUCx1MK00Gt4vDzd3oGIiMeSCsIZvjnDYL652&#10;VJkwyRuP59SoDJFYkQabUlchxtqyp7gKHUv2PkPvKWXZN2h6mjLcOyyLYoueWskLljo+Wa6/zoPX&#10;4JxD/ji+bqcXHIfh9sk/Wiy1vl7Ox3tQief0H/5rPxsN5W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PJc/EAAAA3AAAAA8AAAAAAAAAAAAAAAAAmAIAAGRycy9k&#10;b3ducmV2LnhtbFBLBQYAAAAABAAEAPUAAACJAwAAAAA=&#10;" path="m515,l,670e" filled="f" strokecolor="#969696" strokeweight="1pt">
                  <v:stroke dashstyle="1 1"/>
                  <v:path arrowok="t" o:connecttype="custom" o:connectlocs="515,0;0,670" o:connectangles="0,0"/>
                </v:shape>
                <v:shape id="Freeform 21" o:spid="_x0000_s112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a9u8QA&#10;AADcAAAADwAAAGRycy9kb3ducmV2LnhtbESPS2vDMBCE74X8B7GB3pp13BCKGyWEQB+HUmhS6HWx&#10;tpaptDKW/Oi/rwqFHoeZ+YbZHWbv1Mh9bINoWK8KUCx1MK00Gt4vDzd3oGIiMeSCsIZvjnDYL652&#10;VJkwyRuP59SoDJFYkQabUlchxtqyp7gKHUv2PkPvKWXZN2h6mjLcOyyLYoueWskLljo+Wa6/zoPX&#10;4JxD/ji+bqcXHIdh8+QfLZZaXy/n4z2oxHP6D/+1n42G8n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mvbv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2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oYIMMA&#10;AADcAAAADwAAAGRycy9kb3ducmV2LnhtbESPS0sEMRCE74L/IbTgze1x1EXGzS7LwqoHEfYBXptJ&#10;OxlMOsMk8/DfG0HwWFTVV9RqM3unRu5jG0TD7aIAxVIH00qj4Xza3zyCionEkAvCGr45wmZ9ebGi&#10;yoRJDjweU6MyRGJFGmxKXYUYa8ue4iJ0LNn7DL2nlGXfoOlpynDvsCyKJXpqJS9Y6nhnuf46Dl6D&#10;cw75Y/u+nN5wHIb7F/9ssdT6+mrePoFKPKf/8F/71Wgo7x7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oYIMMAAADcAAAADwAAAAAAAAAAAAAAAACYAgAAZHJzL2Rv&#10;d25yZXYueG1sUEsFBgAAAAAEAAQA9QAAAIgDAAAAAA==&#10;" path="m515,l,670e" filled="f" strokecolor="#969696" strokeweight="1pt">
                  <v:stroke dashstyle="1 1"/>
                  <v:path arrowok="t" o:connecttype="custom" o:connectlocs="515,0;0,670" o:connectangles="0,0"/>
                </v:shape>
              </v:group>
              <v:shape id="Freeform 23" o:spid="_x0000_s1123"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iGV8MA&#10;AADcAAAADwAAAGRycy9kb3ducmV2LnhtbESPX0vEMBDE3wW/Q1jBN29rlXLUyx3HwakPIngn+Lo0&#10;a1NMNqVJ//jtjSD4OMzMb5jNbvFOTTzELoiG21UBiqUJppNWw/v5eLMGFROJIReENXxzhN328mJD&#10;tQmzvPF0Sq3KEIk1abAp9TVibCx7iqvQs2TvMwyeUpZDi2agOcO9w7IoKvTUSV6w1PPBcvN1Gr0G&#10;5xzyx/61ml9wGsf7J/9osdT6+mrZP4BKvKT/8F/72Wgo7yr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iGV8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124"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QjzMQA&#10;AADcAAAADwAAAGRycy9kb3ducmV2LnhtbESPS0sDQRCE70L+w9CCN9PrKomsmYQQ8HEQIYngtdlp&#10;dxZnepad2Yf/3hEEj0VVfUVtdrN3auQ+tkE03CwLUCx1MK00Gt7Pj9f3oGIiMeSCsIZvjrDbLi42&#10;VJkwyZHHU2pUhkisSINNqasQY23ZU1yGjiV7n6H3lLLsGzQ9TRnuHZZFsUJPreQFSx0fLNdfp8Fr&#10;cM4hf+zfVtMrjsNw9+yfLJZaX13O+wdQief0H/5rvxgN5e0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0I8z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125"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u3vsAA&#10;AADcAAAADwAAAGRycy9kb3ducmV2LnhtbERPS0sDMRC+C/0PYQRvdtZVSlmbllLwcRDBtuB12Ew3&#10;S5PJssk+/PfmIHj8+N6b3eydGrmPbRAND8sCFEsdTCuNhvPp5X4NKiYSQy4Ia/jhCLvt4mZDlQmT&#10;fPF4TI3KIRIr0mBT6irEWFv2FJehY8ncJfSeUoZ9g6anKYd7h2VRrNBTK7nBUscHy/X1OHgNzjnk&#10;7/3navrAcRie3vyrxVLru9t5/wwq8Zz+xX/ud6OhfM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u3vsAAAADcAAAADwAAAAAAAAAAAAAAAACYAgAAZHJzL2Rvd25y&#10;ZXYueG1sUEsFBgAAAAAEAAQA9QAAAIUDAAAAAA==&#10;" path="m515,l,670e" filled="f" strokecolor="#969696" strokeweight="1pt">
                <v:stroke dashstyle="1 1"/>
                <v:path arrowok="t" o:connecttype="custom" o:connectlocs="515,0;0,670" o:connectangles="0,0"/>
              </v:shape>
              <v:shape id="Freeform 26" o:spid="_x0000_s1126"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cSJcQA&#10;AADcAAAADwAAAGRycy9kb3ducmV2LnhtbESPS0sDQRCE70L+w9CCN9PrKiGumYQQ8HEQIYngtdlp&#10;dxZnepad2Yf/3hEEj0VVfUVtdrN3auQ+tkE03CwLUCx1MK00Gt7Pj9drUDGRGHJBWMM3R9htFxcb&#10;qkyY5MjjKTUqQyRWpMGm1FWIsbbsKS5Dx5K9z9B7Sln2DZqepgz3DsuiWKGnVvKCpY4Pluuv0+A1&#10;OOeQP/Zvq+kVx2G4e/ZPFkutry7n/QOoxHP6D/+1X4yG8vY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nEiXEAAAA3AAAAA8AAAAAAAAAAAAAAAAAmAIAAGRycy9k&#10;b3ducmV2LnhtbFBLBQYAAAAABAAEAPUAAACJAwAAAAA=&#10;" path="m515,l,670e" filled="f" strokecolor="#969696" strokeweight="1pt">
                <v:stroke dashstyle="1 1"/>
                <v:path arrowok="t" o:connecttype="custom" o:connectlocs="515,0;0,670" o:connectangles="0,0"/>
              </v:shape>
              <v:shape id="Freeform 27" o:spid="_x0000_s1127"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ulHMAA&#10;AADcAAAADwAAAGRycy9kb3ducmV2LnhtbERPz2vCMBS+D/wfwhO8zcQiY3RNZQjiLhPm1POzeWvL&#10;mpeSxNr+9+Yw2PHj+11sRtuJgXxoHWtYLRUI4sqZlmsNp+/d8yuIEJENdo5Jw0QBNuXsqcDcuDt/&#10;0XCMtUghHHLU0MTY51KGqiGLYel64sT9OG8xJuhraTzeU7jtZKbUi7TYcmposKdtQ9Xv8WY1XLPD&#10;dFX+ct5PfrCfAS/7WmVaL+bj+xuISGP8F/+5P4yGbJ3mpzPpCMj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UulHMAAAADcAAAADwAAAAAAAAAAAAAAAACYAgAAZHJzL2Rvd25y&#10;ZXYueG1sUEsFBgAAAAAEAAQA9QAAAIUDAAAAAA==&#10;" path="m364,l,451e" filled="f" strokecolor="#969696" strokeweight="1pt">
                <v:stroke dashstyle="1 1"/>
                <v:path arrowok="t" o:connecttype="custom" o:connectlocs="364,0;0,451" o:connectangles="0,0"/>
              </v:shape>
              <v:group id="Group 28" o:spid="_x0000_s1128"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Freeform 29" o:spid="_x0000_s112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XzKcMA&#10;AADcAAAADwAAAGRycy9kb3ducmV2LnhtbESPX0sDMRDE34V+h7AF3+yeRylyNi1FaPVBBKvg63LZ&#10;Xo4mm+OS++O3N4Lg4zAzv2G2+9k7NXIf2yAa7lcFKJY6mFYaDZ8fx7sHUDGRGHJBWMM3R9jvFjdb&#10;qkyY5J3Hc2pUhkisSINNqasQY23ZU1yFjiV7l9B7Sln2DZqepgz3Dsui2KCnVvKCpY6fLNfX8+A1&#10;OOeQvw5vm+kVx2FYP/uTxVLr2+V8eASVeE7/4b/2i9FQr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XzKc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13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lWssQA&#10;AADcAAAADwAAAGRycy9kb3ducmV2LnhtbESPS2vDMBCE74X8B7GB3pp13BCK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JVrLEAAAA3AAAAA8AAAAAAAAAAAAAAAAAmAIAAGRycy9k&#10;b3ducmV2LnhtbFBLBQYAAAAABAAEAPUAAACJAwAAAAA=&#10;" path="m515,l,670e" filled="f" strokecolor="#969696" strokeweight="1pt">
                  <v:stroke dashstyle="1 1"/>
                  <v:path arrowok="t" o:connecttype="custom" o:connectlocs="515,0;0,670" o:connectangles="0,0"/>
                </v:shape>
                <v:shape id="Freeform 31" o:spid="_x0000_s113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DOxsMA&#10;AADcAAAADwAAAGRycy9kb3ducmV2LnhtbESPX0sDMRDE3wW/Q1ihb3bP4yhyNi1FaPVBBKvg63JZ&#10;L4fJ5rjk/vTbG0HwcZiZ3zDb/eKdmniIXRANd+sCFEsTTCetho/34+09qJhIDLkgrOHCEfa766st&#10;1SbM8sbTObUqQyTWpMGm1NeIsbHsKa5Dz5K9rzB4SlkOLZqB5gz3Dsui2KCnTvKCpZ4fLTff59Fr&#10;cM4hfx5eN/MLTuNYPfmTxVLr1c1yeACVeEn/4b/2s9FQVh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DOxs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3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xrXcQA&#10;AADcAAAADwAAAGRycy9kb3ducmV2LnhtbESPS2vDMBCE74X8B7GB3pp1TBqK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sa13EAAAA3AAAAA8AAAAAAAAAAAAAAAAAmAIAAGRycy9k&#10;b3ducmV2LnhtbFBLBQYAAAAABAAEAPUAAACJAwAAAAA=&#10;" path="m515,l,670e" filled="f" strokecolor="#969696" strokeweight="1pt">
                  <v:stroke dashstyle="1 1"/>
                  <v:path arrowok="t" o:connecttype="custom" o:connectlocs="515,0;0,670" o:connectangles="0,0"/>
                </v:shape>
                <v:shape id="Freeform 33" o:spid="_x0000_s113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71KsMA&#10;AADcAAAADwAAAGRycy9kb3ducmV2LnhtbESPX0sDMRDE3wW/Q1ihb3bPoxxyNi1FaPVBBKvg63JZ&#10;L4fJ5rjk/vTbG0HwcZiZ3zDb/eKdmniIXRANd+sCFEsTTCetho/34+09qJhIDLkgrOHCEfa766st&#10;1SbM8sbTObUqQyTWpMGm1NeIsbHsKa5Dz5K9rzB4SlkOLZqB5gz3DsuiqNBTJ3nBUs+Plpvv8+g1&#10;OOeQPw+v1fyC0zhunvzJYqn16mY5PIBKvKT/8F/72WgoNx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71KsMAAADcAAAADwAAAAAAAAAAAAAAAACYAgAAZHJzL2Rv&#10;d25yZXYueG1sUEsFBgAAAAAEAAQA9QAAAIgDAAAAAA==&#10;" path="m515,l,670e" filled="f" strokecolor="#969696" strokeweight="1pt">
                  <v:stroke dashstyle="1 1"/>
                  <v:path arrowok="t" o:connecttype="custom" o:connectlocs="515,0;0,670" o:connectangles="0,0"/>
                </v:shape>
                <v:shape id="Freeform 34" o:spid="_x0000_s113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QscQA&#10;AADcAAAADwAAAGRycy9kb3ducmV2LnhtbESPS2vDMBCE74X8B7GB3pp1TEiL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yULHEAAAA3AAAAA8AAAAAAAAAAAAAAAAAmAIAAGRycy9k&#10;b3ducmV2LnhtbFBLBQYAAAAABAAEAPUAAACJAwAAAAA=&#10;" path="m515,l,670e" filled="f" strokecolor="#969696" strokeweight="1pt">
                  <v:stroke dashstyle="1 1"/>
                  <v:path arrowok="t" o:connecttype="custom" o:connectlocs="515,0;0,670" o:connectangles="0,0"/>
                </v:shape>
              </v:group>
              <v:group id="Group 35" o:spid="_x0000_s1135"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shape id="Freeform 36" o:spid="_x0000_s113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FhWMQA&#10;AADcAAAADwAAAGRycy9kb3ducmV2LnhtbESPS2vDMBCE74X8B7GB3pp1TAitGyWEQB+HUmhS6HWx&#10;tpaptDKW/Oi/rwqFHoeZ+YbZHWbv1Mh9bINoWK8KUCx1MK00Gt4vDze3oGIiMeSCsIZvjnDYL652&#10;VJkwyRuP59SoDJFYkQabUlchxtqyp7gKHUv2PkPvKWXZN2h6mjLcOyyLYoueWskLljo+Wa6/zoPX&#10;4JxD/ji+bqcXHIdh8+QfLZZaXy/n4z2oxHP6D/+1n42GcnM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hYVj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13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JeGMAA&#10;AADcAAAADwAAAGRycy9kb3ducmV2LnhtbERPS0sDMRC+C/0PYQRvdtZFS1mbllLwcRDBtuB12Ew3&#10;S5PJssk+/PfmIHj8+N6b3eydGrmPbRAND8sCFEsdTCuNhvPp5X4NKiYSQy4Ia/jhCLvt4mZDlQmT&#10;fPF4TI3KIRIr0mBT6irEWFv2FJehY8ncJfSeUoZ9g6anKYd7h2VRrNBTK7nBUscHy/X1OHgNzjnk&#10;7/3navrAcRge3/yrxVLru9t5/wwq8Zz+xX/ud6OhfMr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JeGMAAAADcAAAADwAAAAAAAAAAAAAAAACYAgAAZHJzL2Rvd25y&#10;ZXYueG1sUEsFBgAAAAAEAAQA9QAAAIUDAAAAAA==&#10;" path="m515,l,670e" filled="f" strokecolor="#969696" strokeweight="1pt">
                  <v:stroke dashstyle="1 1"/>
                  <v:path arrowok="t" o:connecttype="custom" o:connectlocs="515,0;0,670" o:connectangles="0,0"/>
                </v:shape>
                <v:shape id="Freeform 38" o:spid="_x0000_s113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77g8QA&#10;AADcAAAADwAAAGRycy9kb3ducmV2LnhtbESPS2vDMBCE74X8B7GB3pp1TBuCGyWEQh+HUmgS6HWx&#10;tpaptDKW/Oi/rwqFHoeZ+YbZHWbv1Mh9bINoWK8KUCx1MK00Gi7nx5stqJhIDLkgrOGbIxz2i6sd&#10;VSZM8s7jKTUqQyRWpMGm1FWIsbbsKa5Cx5K9z9B7Sln2DZqepgz3Dsui2KCnVvKCpY4fLNdfp8Fr&#10;cM4hfxzfNtMrjsNw++yfLJZaXy/n4z2oxHP6D/+1X4yG8m4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O+4PEAAAA3AAAAA8AAAAAAAAAAAAAAAAAmAIAAGRycy9k&#10;b3ducmV2LnhtbFBLBQYAAAAABAAEAPUAAACJAwAAAAA=&#10;" path="m515,l,670e" filled="f" strokecolor="#969696" strokeweight="1pt">
                  <v:stroke dashstyle="1 1"/>
                  <v:path arrowok="t" o:connecttype="custom" o:connectlocs="515,0;0,670" o:connectangles="0,0"/>
                </v:shape>
                <v:shape id="Freeform 39" o:spid="_x0000_s113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xl9MMA&#10;AADcAAAADwAAAGRycy9kb3ducmV2LnhtbESPX0sDMRDE34V+h7AF3+yehxa5Ni2lUPVBBKvg63LZ&#10;Xg6TzXHJ/fHbG0HwcZiZ3zDb/eydGrmPbRANt6sCFEsdTCuNho/3080DqJhIDLkgrOGbI+x3i6st&#10;VSZM8sbjOTUqQyRWpMGm1FWIsbbsKa5Cx5K9S+g9pSz7Bk1PU4Z7h2VRrNFTK3nBUsdHy/XXefAa&#10;nHPIn4fX9fSC4zDcPflHi6XW18v5sAGVeE7/4b/2s9FQ3p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xl9MMAAADcAAAADwAAAAAAAAAAAAAAAACYAgAAZHJzL2Rv&#10;d25yZXYueG1sUEsFBgAAAAAEAAQA9QAAAIgDAAAAAA==&#10;" path="m515,l,670e" filled="f" strokecolor="#969696" strokeweight="1pt">
                  <v:stroke dashstyle="1 1"/>
                  <v:path arrowok="t" o:connecttype="custom" o:connectlocs="515,0;0,670" o:connectangles="0,0"/>
                </v:shape>
                <v:shape id="Freeform 40" o:spid="_x0000_s114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DAb8MA&#10;AADcAAAADwAAAGRycy9kb3ducmV2LnhtbESPS0sEMRCE74L/IbTgze1x1EXGzS7LwqoHEfYBXptJ&#10;OxlMOsMk8/DfG0HwWFTVV9RqM3unRu5jG0TD7aIAxVIH00qj4Xza3zyCionEkAvCGr45wmZ9ebGi&#10;yoRJDjweU6MyRGJFGmxKXYUYa8ue4iJ0LNn7DL2nlGXfoOlpynDvsCyKJXpqJS9Y6nhnuf46Dl6D&#10;cw75Y/u+nN5wHIb7F/9ssdT6+mrePoFKPKf/8F/71WgoH+7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DAb8MAAADcAAAADwAAAAAAAAAAAAAAAACYAgAAZHJzL2Rv&#10;d25yZXYueG1sUEsFBgAAAAAEAAQA9QAAAIgDAAAAAA==&#10;" path="m515,l,670e" filled="f" strokecolor="#969696" strokeweight="1pt">
                  <v:stroke dashstyle="1 1"/>
                  <v:path arrowok="t" o:connecttype="custom" o:connectlocs="515,0;0,670" o:connectangles="0,0"/>
                </v:shape>
                <v:shape id="Freeform 41" o:spid="_x0000_s114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lYG8QA&#10;AADcAAAADwAAAGRycy9kb3ducmV2LnhtbESPS2vDMBCE74X8B7GB3pp1TBqKGyWEQB+HUmhS6HWx&#10;tpaptDKW/Oi/rwqFHoeZ+YbZHWbv1Mh9bINoWK8KUCx1MK00Gt4vDzd3oGIiMeSCsIZvjnDYL652&#10;VJkwyRuP59SoDJFYkQabUlchxtqyp7gKHUv2PkPvKWXZN2h6mjLcOyyLYoueWskLljo+Wa6/zoPX&#10;4JxD/ji+bqcXHIdh8+QfLZZaXy/n4z2oxHP6D/+1n42G8n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5WBvEAAAA3AAAAA8AAAAAAAAAAAAAAAAAmAIAAGRycy9k&#10;b3ducmV2LnhtbFBLBQYAAAAABAAEAPUAAACJAwAAAAA=&#10;" path="m515,l,670e" filled="f" strokecolor="#969696" strokeweight="1pt">
                  <v:stroke dashstyle="1 1"/>
                  <v:path arrowok="t" o:connecttype="custom" o:connectlocs="515,0;0,670" o:connectangles="0,0"/>
                </v:shape>
              </v:group>
            </v:group>
          </v:group>
        </w:pict>
      </w:r>
    </w:p>
    <w:p w:rsidR="00946BAF" w:rsidRDefault="00946BAF" w:rsidP="0085269B"/>
    <w:p w:rsidR="00946BAF" w:rsidRDefault="00946BAF" w:rsidP="0085269B">
      <w:r>
        <w:rPr>
          <w:noProof/>
        </w:rPr>
        <w:pict>
          <v:group id="Grup 255" o:spid="_x0000_s1142" style="position:absolute;margin-left:-34.85pt;margin-top:11.9pt;width:516.75pt;height:35pt;z-index:251691008"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">
            <v:shape id="Freeform 3" o:spid="_x0000_s1143"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P8H8QA&#10;AADcAAAADwAAAGRycy9kb3ducmV2LnhtbESPwWrDMBBE74H+g9hCb4ncOJjiRgkhYMilUDvtfWtt&#10;bRNr5UqK7f59VCjkOMzMG2a7n00vRnK+s6zgeZWAIK6t7rhR8HEuli8gfEDW2FsmBb/kYb97WGwx&#10;13biksYqNCJC2OeooA1hyKX0dUsG/coOxNH7ts5giNI1UjucItz0cp0kmTTYcVxocaBjS/WluhoF&#10;b8eD/HpPrS6zz+JSr7PS/bhSqafH+fAKItAc7uH/9kkrSDcp/J2JR0D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3T/B/EAAAA3AAAAA8AAAAAAAAAAAAAAAAAmAIAAGRycy9k&#10;b3ducmV2LnhtbFBLBQYAAAAABAAEAPUAAACJAwAAAAA=&#10;" path="m142,l,197e" filled="f" strokecolor="#969696" strokeweight="1pt">
              <v:stroke dashstyle="1 1"/>
              <v:path arrowok="t" o:connecttype="custom" o:connectlocs="142,0;0,197" o:connectangles="0,0"/>
            </v:shape>
            <v:group id="Group 4" o:spid="_x0000_s1144"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1FLfsYAAADcAAAADwAAAGRycy9kb3ducmV2LnhtbESPQWvCQBSE7wX/w/IK&#10;3ppNNC2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UUt+xgAAANwA&#10;AAAPAAAAAAAAAAAAAAAAAKoCAABkcnMvZG93bnJldi54bWxQSwUGAAAAAAQABAD6AAAAnQMAAAAA&#10;">
              <v:group id="Group 5" o:spid="_x0000_s1145"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rect id="Rectangle 6" o:spid="_x0000_s1146"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s6VMYA&#10;AADcAAAADwAAAGRycy9kb3ducmV2LnhtbESPT2vCQBTE74V+h+UVeqsbo4ikriKioIcW6p9Db4/s&#10;a5Im+zbsrkn89m6h4HGYmd8wi9VgGtGR85VlBeNRAoI4t7riQsH5tHubg/ABWWNjmRTcyMNq+fy0&#10;wEzbnr+oO4ZCRAj7DBWUIbSZlD4vyaAf2ZY4ej/WGQxRukJqh32Em0amSTKTBiuOCyW2tCkpr49X&#10;o+Cy/e4+f9MqPXT5wZ22H5Nb3bJSry/D+h1EoCE8wv/tvVYwmc7g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ds6VMYAAADcAAAADwAAAAAAAAAAAAAAAACYAgAAZHJz&#10;L2Rvd25yZXYueG1sUEsFBgAAAAAEAAQA9QAAAIsDAAAAAA==&#10;" filled="f" strokecolor="#009dc7" strokeweight=".21847mm">
                  <v:path arrowok="t"/>
                </v:rect>
                <v:rect id="Rectangle 7" o:spid="_x0000_s1147"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efz8YA&#10;AADcAAAADwAAAGRycy9kb3ducmV2LnhtbESPQWvCQBSE70L/w/IKvdVNo2iJbkIpFuqhgloP3h7Z&#10;Z5KafRt2tzH+e7dQ8DjMzDfMshhMK3pyvrGs4GWcgCAurW64UvC9/3h+BeEDssbWMim4kocifxgt&#10;MdP2wlvqd6ESEcI+QwV1CF0mpS9rMujHtiOO3sk6gyFKV0nt8BLhppVpksykwYbjQo0dvddUnne/&#10;RsFhdew3P2mTrvty7farr8n13LFST4/D2wJEoCHcw//tT61gMp3D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pefz8YAAADcAAAADwAAAAAAAAAAAAAAAACYAgAAZHJz&#10;L2Rvd25yZXYueG1sUEsFBgAAAAAEAAQA9QAAAIsDAAAAAA==&#10;" filled="f" strokecolor="#009dc7" strokeweight=".21847mm">
                  <v:path arrowok="t"/>
                </v:rect>
                <v:rect id="Rectangle 8" o:spid="_x0000_s1148"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gLvcMA&#10;AADcAAAADwAAAGRycy9kb3ducmV2LnhtbERPz2vCMBS+C/sfwhvsZtPVIaM2yhgK62GCuh12ezTP&#10;trN5KUms7X9vDoMdP77fxWY0nRjI+dayguckBUFcWd1yreDrtJu/gvABWWNnmRRM5GGzfpgVmGt7&#10;4wMNx1CLGMI+RwVNCH0upa8aMugT2xNH7mydwRChq6V2eIvhppNZmi6lwZZjQ4M9vTdUXY5Xo+B7&#10;+zPsf7M2K4eqdKft52K69KzU0+P4tgIRaAz/4j/3h1aweIlr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gLvcMAAADcAAAADwAAAAAAAAAAAAAAAACYAgAAZHJzL2Rv&#10;d25yZXYueG1sUEsFBgAAAAAEAAQA9QAAAIgDAAAAAA==&#10;" filled="f" strokecolor="#009dc7" strokeweight=".21847mm">
                  <v:path arrowok="t"/>
                </v:rect>
              </v:group>
              <v:group id="Group 9" o:spid="_x0000_s1149"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shape id="Freeform 10" o:spid="_x0000_s115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HsQA&#10;AADcAAAADwAAAGRycy9kb3ducmV2LnhtbESPX0sDMRDE34V+h7AF3+xeq5ZyNi2lUPVBBGvB1+Wy&#10;Xg6TzXHJ/fHbG0HwcZiZ3zDb/eSdGriLTRANy0UBiqUKppFaw+X9dLMBFROJIReENXxzhP1udrWl&#10;0oRR3ng4p1pliMSSNNiU2hIxVpY9xUVoWbL3GTpPKcuuRtPRmOHe4aoo1uipkbxgqeWj5err3HsN&#10;zjnkj8PrenzBoe/vnvyjxZXW1/Pp8AAq8ZT+w3/tZ6Ph9n4J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v9B7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5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sIA&#10;AADbAAAADwAAAGRycy9kb3ducmV2LnhtbESPX0sDMRDE34V+h7AF3+yeRQ69Ni2lUPVBBKvg63LZ&#10;Xg6TzXHJ/fHbG0HwcZiZ3zDb/eydGrmPbRANt6sCFEsdTCuNho/30809qJhIDLkgrOGbI+x3i6st&#10;VSZM8sbjOTUqQyRWpMGm1FWIsbbsKa5Cx5K9S+g9pSz7Bk1PU4Z7h+uiKNFTK3nBUsdHy/XXefAa&#10;nHPIn4fXcnrBcRjunvyjxbXW18v5sAGVeE7/4b/2s9HwUM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H/5KwgAAANsAAAAPAAAAAAAAAAAAAAAAAJgCAABkcnMvZG93&#10;bnJldi54bWxQSwUGAAAAAAQABAD1AAAAhwMAAAAA&#10;" path="m515,l,670e" filled="f" strokecolor="#969696" strokeweight="1pt">
                  <v:stroke dashstyle="1 1"/>
                  <v:path arrowok="t" o:connecttype="custom" o:connectlocs="515,0;0,670" o:connectangles="0,0"/>
                </v:shape>
                <v:shape id="Freeform 12" o:spid="_x0000_s115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Nb0cMA&#10;AADbAAAADwAAAGRycy9kb3ducmV2LnhtbESPS0sDQRCE70L+w9ABb6Y3QaJuMgkh4OMgQqKQa7PT&#10;7izO9Cw7sw//vSMIHouq+ora7ifv1MBdbIJoWC4KUCxVMI3UGj7eH2/uQcVEYsgFYQ3fHGG/m11t&#10;qTRhlBMP51SrDJFYkgabUlsixsqyp7gILUv2PkPnKWXZ1Wg6GjPcO1wVxRo9NZIXLLV8tFx9nXuv&#10;wTmHfDm8rcdXHPr+9tk/WVxpfT2fDhtQiaf0H/5rvxgND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Nb0cMAAADbAAAADwAAAAAAAAAAAAAAAACYAgAAZHJzL2Rv&#10;d25yZXYueG1sUEsFBgAAAAAEAAQA9QAAAIgDAAAAAA==&#10;" path="m515,l,670e" filled="f" strokecolor="#969696" strokeweight="1pt">
                  <v:stroke dashstyle="1 1"/>
                  <v:path arrowok="t" o:connecttype="custom" o:connectlocs="515,0;0,670" o:connectangles="0,0"/>
                </v:shape>
                <v:shape id="Freeform 13" o:spid="_x0000_s115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Po78A&#10;AADbAAAADwAAAGRycy9kb3ducmV2LnhtbERPS2sCMRC+F/ofwhR6q7OVIu1qFCn0cRBBLXgdNuNm&#10;MZksm+yj/745CD1+fO/VZvJODdzFJoiG51kBiqUKppFaw8/p4+kVVEwkhlwQ1vDLETbr+7sVlSaM&#10;cuDhmGqVQySWpMGm1JaIsbLsKc5Cy5K5S+g8pQy7Gk1HYw73DudFsUBPjeQGSy2/W66ux95rcM4h&#10;n7f7xbjDoe9fvvynxbnWjw/Tdgkq8ZT+xTf3t9HwlsfmL/kH4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zM+jvwAAANsAAAAPAAAAAAAAAAAAAAAAAJgCAABkcnMvZG93bnJl&#10;di54bWxQSwUGAAAAAAQABAD1AAAAhAMAAAAA&#10;" path="m515,l,670e" filled="f" strokecolor="#969696" strokeweight="1pt">
                  <v:stroke dashstyle="1 1"/>
                  <v:path arrowok="t" o:connecttype="custom" o:connectlocs="515,0;0,670" o:connectangles="0,0"/>
                </v:shape>
                <v:shape id="Freeform 14" o:spid="_x0000_s115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BqOMMA&#10;AADbAAAADwAAAGRycy9kb3ducmV2LnhtbESPS2vDMBCE74X8B7GB3pp1QgmNEyWEQh+HUmhS6HWx&#10;NpaJtDKW/Oi/rwqFHoeZ+YbZHSbv1MBdbIJoWC4KUCxVMI3UGj7PT3cPoGIiMeSCsIZvjnDYz252&#10;VJowygcPp1SrDJFYkgabUlsixsqyp7gILUv2LqHzlLLsajQdjRnuHa6KYo2eGskLllp+tFxdT73X&#10;4JxD/jq+r8c3HPr+/sU/W1xpfTufjltQiaf0H/5rvxoNmw3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BqOMMAAADbAAAADwAAAAAAAAAAAAAAAACYAgAAZHJzL2Rv&#10;d25yZXYueG1sUEsFBgAAAAAEAAQA9QAAAIgDAAAAAA==&#10;" path="m515,l,670e" filled="f" strokecolor="#969696" strokeweight="1pt">
                  <v:stroke dashstyle="1 1"/>
                  <v:path arrowok="t" o:connecttype="custom" o:connectlocs="515,0;0,670" o:connectangles="0,0"/>
                </v:shape>
                <v:shape id="Freeform 15" o:spid="_x0000_s115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QQecMA&#10;AADcAAAADwAAAGRycy9kb3ducmV2LnhtbESPzUsDQQzF74L/wxDBm81apMjaaSmCHwcRrILXsJPu&#10;LJ3JLDuzH/735iB4S3gv7/2y3S8xmImH3CWxcLuqwLA0yXXSWvj6fLq5B5MLiaOQhC38cIb97vJi&#10;S7VLs3zwdCyt0RDJNVnwpfQ1Ym48R8qr1LOodkpDpKLr0KIbaNbwGHBdVRuM1Ik2eOr50XNzPo7R&#10;QggB+fvwvpnfcBrHu5f47HFt7fXVcngAU3gp/+a/61en+JXi6zM6Ae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QQecMAAADcAAAADwAAAAAAAAAAAAAAAACYAgAAZHJzL2Rv&#10;d25yZXYueG1sUEsFBgAAAAAEAAQA9QAAAIgDAAAAAA==&#10;" path="m515,l,670e" filled="f" strokecolor="#969696" strokeweight="1pt">
                  <v:stroke dashstyle="1 1"/>
                  <v:path arrowok="t" o:connecttype="custom" o:connectlocs="515,0;0,670" o:connectangles="0,0"/>
                </v:shape>
              </v:group>
              <v:group id="Group 16" o:spid="_x0000_s1156"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Freeform 17" o:spid="_x0000_s115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orlcAA&#10;AADcAAAADwAAAGRycy9kb3ducmV2LnhtbERPS0sDMRC+C/0PYQre7GwXKbI2LaVQ9SCCreB12Iyb&#10;pclk2WQf/nsjCN7m43vOdj97p0buYxtEw3pVgGKpg2ml0fBxOd09gIqJxJALwhq+OcJ+t7jZUmXC&#10;JO88nlOjcojEijTYlLoKMdaWPcVV6Fgy9xV6TynDvkHT05TDvcOyKDboqZXcYKnjo+X6eh68Bucc&#10;8ufhbTO94jgM98/+yWKp9e1yPjyCSjynf/Gf+8Xk+U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orlcAAAADcAAAADwAAAAAAAAAAAAAAAACYAgAAZHJzL2Rvd25y&#10;ZXYueG1sUEsFBgAAAAAEAAQA9QAAAIUDAAAAAA==&#10;" path="m515,l,670e" filled="f" strokecolor="#969696" strokeweight="1pt">
                  <v:stroke dashstyle="1 1"/>
                  <v:path arrowok="t" o:connecttype="custom" o:connectlocs="515,0;0,670" o:connectangles="0,0"/>
                </v:shape>
                <v:shape id="Freeform 18" o:spid="_x0000_s115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8WesEA&#10;AADcAAAADwAAAGRycy9kb3ducmV2LnhtbERPS0sDMRC+C/6HMII3O9tSSlmbllLQ9iBCq+B12Ew3&#10;S5PJssk+/PdGELzNx/eczW7yTg3cxSaIhvmsAMVSBdNIreHz4+VpDSomEkMuCGv45gi77f3dhkoT&#10;RjnzcEm1yiESS9JgU2pLxFhZ9hRnoWXJ3DV0nlKGXY2mozGHe4eLolihp0Zyg6WWD5ar26X3Gpxz&#10;yF/799X4hkPfL4/+1eJC68eHaf8MKvGU/sV/7pPJ84sl/D6TL8D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vFnrBAAAA3AAAAA8AAAAAAAAAAAAAAAAAmAIAAGRycy9kb3du&#10;cmV2LnhtbFBLBQYAAAAABAAEAPUAAACGAwAAAAA=&#10;" path="m515,l,670e" filled="f" strokecolor="#969696" strokeweight="1pt">
                  <v:stroke dashstyle="1 1"/>
                  <v:path arrowok="t" o:connecttype="custom" o:connectlocs="515,0;0,670" o:connectangles="0,0"/>
                </v:shape>
                <v:shape id="Freeform 19" o:spid="_x0000_s115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Oz4cEA&#10;AADcAAAADwAAAGRycy9kb3ducmV2LnhtbERPS0sDMRC+C/6HMII3O9tiS9k2LUXwcRDBVvA6bKab&#10;pclk2WQf/ntTELzNx/ec7X7yTg3cxSaIhvmsAMVSBdNIreHr9PywBhUTiSEXhDX8cIT97vZmS6UJ&#10;o3zycEy1yiESS9JgU2pLxFhZ9hRnoWXJ3Dl0nlKGXY2mozGHe4eLolihp0Zyg6WWnyxXl2PvNTjn&#10;kL8PH6vxHYe+f3z1LxYXWt/fTYcNqMRT+hf/ud9Mnl8s4fpMvg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js+HBAAAA3AAAAA8AAAAAAAAAAAAAAAAAmAIAAGRycy9kb3du&#10;cmV2LnhtbFBLBQYAAAAABAAEAPUAAACGAwAAAAA=&#10;" path="m515,l,670e" filled="f" strokecolor="#969696" strokeweight="1pt">
                  <v:stroke dashstyle="1 1"/>
                  <v:path arrowok="t" o:connecttype="custom" o:connectlocs="515,0;0,670" o:connectangles="0,0"/>
                </v:shape>
                <v:shape id="Freeform 20" o:spid="_x0000_s116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EtlsAA&#10;AADcAAAADwAAAGRycy9kb3ducmV2LnhtbERPS0sDMRC+C/0PYQre7GyLLLI2LaVQ9SCCreB12Iyb&#10;pclk2WQf/nsjCN7m43vOdj97p0buYxtEw3pVgGKpg2ml0fBxOd09gIqJxJALwhq+OcJ+t7jZUmXC&#10;JO88nlOjcojEijTYlLoKMdaWPcVV6Fgy9xV6TynDvkHT05TDvcNNUZToqZXcYKnjo+X6eh68Bucc&#10;8ufhrZxecRyG+2f/ZHGj9e1yPjyCSjynf/Gf+8Xk+U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7Etls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16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cf8MA&#10;AADcAAAADwAAAGRycy9kb3ducmV2LnhtbESPzUsDQQzF74L/wxDBm81apMjaaSmCHwcRrILXsJPu&#10;LJ3JLDuzH/735iB4S3gv7/2y3S8xmImH3CWxcLuqwLA0yXXSWvj6fLq5B5MLiaOQhC38cIb97vJi&#10;S7VLs3zwdCyt0RDJNVnwpfQ1Ym48R8qr1LOodkpDpKLr0KIbaNbwGHBdVRuM1Ik2eOr50XNzPo7R&#10;QggB+fvwvpnfcBrHu5f47HFt7fXVcngAU3gp/+a/61en+JXS6jM6Ae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Icf8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16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55MEA&#10;AADcAAAADwAAAGRycy9kb3ducmV2LnhtbERPS0sDMRC+C/6HMII3O9sixW6bliL4OIhgK3gdNtPN&#10;0mSybLIP/70pFLzNx/eczW7yTg3cxSaIhvmsAMVSBdNIreH7+PLwBComEkMuCGv45Qi77e3NhkoT&#10;Rvni4ZBqlUMklqTBptSWiLGy7CnOQsuSuVPoPKUMuxpNR2MO9w4XRbFET43kBkstP1uuzofea3DO&#10;If/sP5fjBw59//jmXy0utL6/m/ZrUImn9C++ut9Nnl+s4PJMvg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uueTBAAAA3AAAAA8AAAAAAAAAAAAAAAAAmAIAAGRycy9kb3du&#10;cmV2LnhtbFBLBQYAAAAABAAEAPUAAACGAwAAAAA=&#10;" path="m515,l,670e" filled="f" strokecolor="#969696" strokeweight="1pt">
                  <v:stroke dashstyle="1 1"/>
                  <v:path arrowok="t" o:connecttype="custom" o:connectlocs="515,0;0,670" o:connectangles="0,0"/>
                </v:shape>
              </v:group>
              <v:shape id="Freeform 23" o:spid="_x0000_s1163"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2GpMMA&#10;AADcAAAADwAAAGRycy9kb3ducmV2LnhtbESPzUsDQQzF74L/wxDBm822SJG101IEPw4i2Apew07c&#10;WZzJLDuzH/735iB4S3gv7/2yOywxmImH3CWxsF5VYFia5DppLXycH2/uwORC4igkYQs/nOGwv7zY&#10;Ue3SLO88nUprNERyTRZ8KX2NmBvPkfIq9SyqfaUhUtF1aNENNGt4DLipqi1G6kQbPPX84Ln5Po3R&#10;QggB+fP4tp1fcRrH2+f45HFj7fXVcrwHU3gp/+a/6xen+GvF12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2GpM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164"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jP8AA&#10;AADcAAAADwAAAGRycy9kb3ducmV2LnhtbERPS0sDMRC+C/0PYQRvdnZLKbI2LUWo9iCCVfA6bKab&#10;pclk2WQf/nsjCN7m43vOdj97p0buYxtEQ7ksQLHUwbTSaPj8ON4/gIqJxJALwhq+OcJ+t7jZUmXC&#10;JO88nlOjcojEijTYlLoKMdaWPcVl6Fgydwm9p5Rh36Dpacrh3uGqKDboqZXcYKnjJ8v19Tx4Dc45&#10;5K/D22Z6xXEY1i/+2eJK67vb+fAIKvGc/sV/7pPJ88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EjP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165"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O9SMAA&#10;AADcAAAADwAAAGRycy9kb3ducmV2LnhtbERPS0sDMRC+C/0PYQRvdrZLKbI2LUWo9iCCVfA6bKab&#10;pclk2WQf/nsjCN7m43vOdj97p0buYxtEw2pZgGKpg2ml0fD5cbx/ABUTiSEXhDV8c4T9bnGzpcqE&#10;Sd55PKdG5RCJFWmwKXUVYqwte4rL0LFk7hJ6TynDvkHT05TDvcOyKDboqZXcYKnjJ8v19Tx4Dc45&#10;5K/D22Z6xXEY1i/+2WKp9d3tfHgElXhO/+I/98nk+a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VO9SMAAAADcAAAADwAAAAAAAAAAAAAAAACYAgAAZHJzL2Rvd25y&#10;ZXYueG1sUEsFBgAAAAAEAAQA9QAAAIUDAAAAAA==&#10;" path="m515,l,670e" filled="f" strokecolor="#969696" strokeweight="1pt">
                <v:stroke dashstyle="1 1"/>
                <v:path arrowok="t" o:connecttype="custom" o:connectlocs="515,0;0,670" o:connectangles="0,0"/>
              </v:shape>
              <v:shape id="Freeform 26" o:spid="_x0000_s1166"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Y08EA&#10;AADcAAAADwAAAGRycy9kb3ducmV2LnhtbERPS0sDMRC+C/6HMII3O9sqpaxNSylUPYhgW/A6bKab&#10;pclk2WQf/nsjCN7m43vOejt5pwbuYhNEw3xWgGKpgmmk1nA+HR5WoGIiMeSCsIZvjrDd3N6sqTRh&#10;lE8ejqlWOURiSRpsSm2JGCvLnuIstCyZu4TOU8qwq9F0NOZw73BRFEv01EhusNTy3nJ1PfZeg3MO&#10;+Wv3sRzfcej7p1f/YnGh9f3dtHsGlXhK/+I/95vJ8+eP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fGNPBAAAA3AAAAA8AAAAAAAAAAAAAAAAAmAIAAGRycy9kb3du&#10;cmV2LnhtbFBLBQYAAAAABAAEAPUAAACGAwAAAAA=&#10;" path="m515,l,670e" filled="f" strokecolor="#969696" strokeweight="1pt">
                <v:stroke dashstyle="1 1"/>
                <v:path arrowok="t" o:connecttype="custom" o:connectlocs="515,0;0,670" o:connectangles="0,0"/>
              </v:shape>
              <v:shape id="Freeform 27" o:spid="_x0000_s1167"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btfsEA&#10;AADcAAAADwAAAGRycy9kb3ducmV2LnhtbERP32vCMBB+F/wfwg32polFRDqjyED0xcF08/lsbm2x&#10;uZQk1va/X4TB3u7j+3mrTW8b0ZEPtWMNs6kCQVw4U3Op4eu8myxBhIhssHFMGgYKsFmPRyvMjXvw&#10;J3WnWIoUwiFHDVWMbS5lKCqyGKauJU7cj/MWY4K+lMbjI4XbRmZKLaTFmlNDhS29V1TcTner4Zp9&#10;DFflL9/7wXf2GPCyL1Wm9etLv30DEamP/+I/98Gk+bM5PJ9JF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m7X7BAAAA3AAAAA8AAAAAAAAAAAAAAAAAmAIAAGRycy9kb3du&#10;cmV2LnhtbFBLBQYAAAAABAAEAPUAAACGAwAAAAA=&#10;" path="m364,l,451e" filled="f" strokecolor="#969696" strokeweight="1pt">
                <v:stroke dashstyle="1 1"/>
                <v:path arrowok="t" o:connecttype="custom" o:connectlocs="364,0;0,451" o:connectangles="0,0"/>
              </v:shape>
              <v:group id="Group 28" o:spid="_x0000_s1168"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29" o:spid="_x0000_s116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7S8AA&#10;AADcAAAADwAAAGRycy9kb3ducmV2LnhtbERPS0sDMRC+C/0PYQRvdralLLI2LUWo9iCCVfA6bKab&#10;pclk2WQf/nsjCN7m43vOdj97p0buYxtEw2pZgGKpg2ml0fD5cbx/ABUTiSEXhDV8c4T9bnGzpcqE&#10;Sd55PKdG5RCJFWmwKXUVYqwte4rL0LFk7hJ6TynDvkHT05TDvcN1UZToqZXcYKnjJ8v19Tx4Dc45&#10;5K/DWzm94jgMmxf/bHGt9d3tfHgElXhO/+I/98nk+a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mi7S8AAAADcAAAADwAAAAAAAAAAAAAAAACYAgAAZHJzL2Rvd25y&#10;ZXYueG1sUEsFBgAAAAAEAAQA9QAAAIUDAAAAAA==&#10;" path="m515,l,670e" filled="f" strokecolor="#969696" strokeweight="1pt">
                  <v:stroke dashstyle="1 1"/>
                  <v:path arrowok="t" o:connecttype="custom" o:connectlocs="515,0;0,670" o:connectangles="0,0"/>
                </v:shape>
                <v:shape id="Freeform 30" o:spid="_x0000_s117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Qe0MEA&#10;AADcAAAADwAAAGRycy9kb3ducmV2LnhtbERPS0sDMRC+C/6HMII3O9sitaxNSylUPYhgW/A6bKab&#10;pclk2WQf/nsjCN7m43vOejt5pwbuYhNEw3xWgGKpgmmk1nA+HR5WoGIiMeSCsIZvjrDd3N6sqTRh&#10;lE8ejqlWOURiSRpsSm2JGCvLnuIstCyZu4TOU8qwq9F0NOZw73BRFEv01EhusNTy3nJ1PfZeg3MO&#10;+Wv3sRzfcej7x1f/YnGh9f3dtHsGlXhK/+I/95vJ8+dP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kHtDBAAAA3AAAAA8AAAAAAAAAAAAAAAAAmAIAAGRycy9kb3du&#10;cmV2LnhtbFBLBQYAAAAABAAEAPUAAACGAwAAAAA=&#10;" path="m515,l,670e" filled="f" strokecolor="#969696" strokeweight="1pt">
                  <v:stroke dashstyle="1 1"/>
                  <v:path arrowok="t" o:connecttype="custom" o:connectlocs="515,0;0,670" o:connectangles="0,0"/>
                </v:shape>
                <v:shape id="Freeform 31" o:spid="_x0000_s117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uKosMA&#10;AADcAAAADwAAAGRycy9kb3ducmV2LnhtbESPzUsDQQzF74L/wxDBm822SJG101IEPw4i2Apew07c&#10;WZzJLDuzH/735iB4S3gv7/2yOywxmImH3CWxsF5VYFia5DppLXycH2/uwORC4igkYQs/nOGwv7zY&#10;Ue3SLO88nUprNERyTRZ8KX2NmBvPkfIq9SyqfaUhUtF1aNENNGt4DLipqi1G6kQbPPX84Ln5Po3R&#10;QggB+fP4tp1fcRrH2+f45HFj7fXVcrwHU3gp/+a/6xen+Gul1W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uKos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7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vOcEA&#10;AADcAAAADwAAAGRycy9kb3ducmV2LnhtbERPS0sDMRC+C/6HMII3O9sixa5NSylUPYhgW/A6bKab&#10;pclk2WQf/nsjCN7m43vOejt5pwbuYhNEw3xWgGKpgmmk1nA+HR6eQMVEYsgFYQ3fHGG7ub1ZU2nC&#10;KJ88HFOtcojEkjTYlNoSMVaWPcVZaFkydwmdp5RhV6PpaMzh3uGiKJboqZHcYKnlveXqeuy9Bucc&#10;8tfuYzm+49D3j6/+xeJC6/u7afcMKvGU/sV/7jeT589X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3LznBAAAA3AAAAA8AAAAAAAAAAAAAAAAAmAIAAGRycy9kb3du&#10;cmV2LnhtbFBLBQYAAAAABAAEAPUAAACGAwAAAAA=&#10;" path="m515,l,670e" filled="f" strokecolor="#969696" strokeweight="1pt">
                  <v:stroke dashstyle="1 1"/>
                  <v:path arrowok="t" o:connecttype="custom" o:connectlocs="515,0;0,670" o:connectangles="0,0"/>
                </v:shape>
                <v:shape id="Freeform 33" o:spid="_x0000_s117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FMGcMA&#10;AADcAAAADwAAAGRycy9kb3ducmV2LnhtbESPS0sEQQyE74L/oYngzc04yCLj9i6L4OMggqvgNUzH&#10;6cHu9DDd8/Dfm4PgLaEqVV92hzUGM/OY+yQWrjcVGJY2uV46Cx/vD1e3YHIhcRSSsIUfznDYn5/t&#10;qHFpkTeeT6UzGiK5IQu+lKFBzK3nSHmTBhbVvtIYqeg6duhGWjQ8BqyraouRetEGTwPfe26/T1O0&#10;EEJA/jy+bpcXnKfp5ik+eqytvbxYj3dgCq/l3/x3/ewUv1Z8fUYnw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FMGcMAAADcAAAADwAAAAAAAAAAAAAAAACYAgAAZHJzL2Rv&#10;d25yZXYueG1sUEsFBgAAAAAEAAQA9QAAAIgDAAAAAA==&#10;" path="m515,l,670e" filled="f" strokecolor="#969696" strokeweight="1pt">
                  <v:stroke dashstyle="1 1"/>
                  <v:path arrowok="t" o:connecttype="custom" o:connectlocs="515,0;0,670" o:connectangles="0,0"/>
                </v:shape>
                <v:shape id="Freeform 34" o:spid="_x0000_s117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pgsAA&#10;AADcAAAADwAAAGRycy9kb3ducmV2LnhtbERPS0sDMRC+C/0PYQRvdrZLKbI2LUWo9iCCVfA6bKab&#10;pclk2WQf/nsjCN7m43vOdj97p0buYxtEw2pZgGKpg2ml0fD5cbx/ABUTiSEXhDV8c4T9bnGzpcqE&#10;Sd55PKdG5RCJFWmwKXUVYqwte4rL0LFk7hJ6TynDvkHT05TDvcOyKDboqZXcYKnjJ8v19Tx4Dc45&#10;5K/D22Z6xXEY1i/+2WKp9d3tfHgElXhO/+I/98nk+eUK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3pgsAAAADcAAAADwAAAAAAAAAAAAAAAACYAgAAZHJzL2Rvd25y&#10;ZXYueG1sUEsFBgAAAAAEAAQA9QAAAIUDAAAAAA==&#10;" path="m515,l,670e" filled="f" strokecolor="#969696" strokeweight="1pt">
                  <v:stroke dashstyle="1 1"/>
                  <v:path arrowok="t" o:connecttype="custom" o:connectlocs="515,0;0,670" o:connectangles="0,0"/>
                </v:shape>
              </v:group>
              <v:group id="Group 35" o:spid="_x0000_s1175"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36" o:spid="_x0000_s117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PSbsEA&#10;AADcAAAADwAAAGRycy9kb3ducmV2LnhtbERPS0sDMRC+C/0PYQre7KyrFNk2LaVQ9SCCVfA6bKab&#10;xWSybLIP/70RBG/z8T1nu5+9UyP3sQ2i4XZVgGKpg2ml0fDxfrp5ABUTiSEXhDV8c4T9bnG1pcqE&#10;Sd54PKdG5RCJFWmwKXUVYqwte4qr0LFk7hJ6TynDvkHT05TDvcOyKNboqZXcYKnjo+X66zx4Dc45&#10;5M/D63p6wXEY7p/8o8VS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z0m7BAAAA3AAAAA8AAAAAAAAAAAAAAAAAmAIAAGRycy9kb3du&#10;cmV2LnhtbFBLBQYAAAAABAAEAPUAAACGAwAAAAA=&#10;" path="m515,l,670e" filled="f" strokecolor="#969696" strokeweight="1pt">
                  <v:stroke dashstyle="1 1"/>
                  <v:path arrowok="t" o:connecttype="custom" o:connectlocs="515,0;0,670" o:connectangles="0,0"/>
                </v:shape>
                <v:shape id="Freeform 37" o:spid="_x0000_s117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pKGsAA&#10;AADcAAAADwAAAGRycy9kb3ducmV2LnhtbERPS0sDMRC+C/0PYQre7KxLKbI2LUVo9SCCVfA6bKab&#10;pclk2WQf/nsjCN7m43vOdj97p0buYxtEw/2qAMVSB9NKo+Hz43j3AComEkMuCGv45gj73eJmS5UJ&#10;k7zzeE6NyiESK9JgU+oqxFhb9hRXoWPJ3CX0nlKGfYOmpymHe4dlUWzQUyu5wVLHT5br63nwGpxz&#10;yF+Ht830iuMwrJ/9yWKp9e1yPjyCSjynf/Gf+8Xk+eUa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pKGsAAAADcAAAADwAAAAAAAAAAAAAAAACYAgAAZHJzL2Rvd25y&#10;ZXYueG1sUEsFBgAAAAAEAAQA9QAAAIUDAAAAAA==&#10;" path="m515,l,670e" filled="f" strokecolor="#969696" strokeweight="1pt">
                  <v:stroke dashstyle="1 1"/>
                  <v:path arrowok="t" o:connecttype="custom" o:connectlocs="515,0;0,670" o:connectangles="0,0"/>
                </v:shape>
                <v:shape id="Freeform 38" o:spid="_x0000_s117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bvgcEA&#10;AADcAAAADwAAAGRycy9kb3ducmV2LnhtbERPS0sDMRC+C/0PYQre7KyLFtk2LaVQ9SCCVfA6bKab&#10;xWSybLIP/70RBG/z8T1nu5+9UyP3sQ2i4XZVgGKpg2ml0fDxfrp5ABUTiSEXhDV8c4T9bnG1pcqE&#10;Sd54PKdG5RCJFWmwKXUVYqwte4qr0LFk7hJ6TynDvkHT05TDvcOyKNboqZXcYKnjo+X66zx4Dc45&#10;5M/D63p6wXEY7p78o8VS6+vlfNiASjynf/Gf+9nk+eU9/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W74HBAAAA3AAAAA8AAAAAAAAAAAAAAAAAmAIAAGRycy9kb3du&#10;cmV2LnhtbFBLBQYAAAAABAAEAPUAAACGAwAAAAA=&#10;" path="m515,l,670e" filled="f" strokecolor="#969696" strokeweight="1pt">
                  <v:stroke dashstyle="1 1"/>
                  <v:path arrowok="t" o:connecttype="custom" o:connectlocs="515,0;0,670" o:connectangles="0,0"/>
                </v:shape>
                <v:shape id="Freeform 39" o:spid="_x0000_s117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x9sAA&#10;AADcAAAADwAAAGRycy9kb3ducmV2LnhtbERPS0sDMRC+C/6HMAVvdrZLWWRtWoqg9iCCreB12Iyb&#10;xWSybLIP/70RBG/z8T1nd1i8UxMPsQuiYbMuQLE0wXTSani/PN7egYqJxJALwhq+OcJhf321o9qE&#10;Wd54OqdW5RCJNWmwKfU1Ymwse4rr0LNk7jMMnlKGQ4tmoDmHe4dlUVToqZPcYKnnB8vN13n0Gpxz&#10;yB/H12p+wWkct8/+yWKp9c1qOd6DSrykf/Gf+2Ty/LKC32fyBb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Rx9sAAAADcAAAADwAAAAAAAAAAAAAAAACYAgAAZHJzL2Rvd25y&#10;ZXYueG1sUEsFBgAAAAAEAAQA9QAAAIUDAAAAAA==&#10;" path="m515,l,670e" filled="f" strokecolor="#969696" strokeweight="1pt">
                  <v:stroke dashstyle="1 1"/>
                  <v:path arrowok="t" o:connecttype="custom" o:connectlocs="515,0;0,670" o:connectangles="0,0"/>
                </v:shape>
                <v:shape id="Freeform 40" o:spid="_x0000_s118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jUbcEA&#10;AADcAAAADwAAAGRycy9kb3ducmV2LnhtbERPS0sDMRC+C/0PYQre7KyLVNk2LaVQ9SCCVfA6bKab&#10;xWSybLIP/70RBG/z8T1nu5+9UyP3sQ2i4XZVgGKpg2ml0fDxfrp5ABUTiSEXhDV8c4T9bnG1pcqE&#10;Sd54PKdG5RCJFWmwKXUVYqwte4qr0LFk7hJ6TynDvkHT05TDvcOyKNboqZXcYKnjo+X66zx4Dc45&#10;5M/D63p6wXEY7p78o8VS6+vlfNiASjynf/Gf+9nk+eU9/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I1G3BAAAA3AAAAA8AAAAAAAAAAAAAAAAAmAIAAGRycy9kb3du&#10;cmV2LnhtbFBLBQYAAAAABAAEAPUAAACGAwAAAAA=&#10;" path="m515,l,670e" filled="f" strokecolor="#969696" strokeweight="1pt">
                  <v:stroke dashstyle="1 1"/>
                  <v:path arrowok="t" o:connecttype="custom" o:connectlocs="515,0;0,670" o:connectangles="0,0"/>
                </v:shape>
                <v:shape id="Freeform 41" o:spid="_x0000_s118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dAH8MA&#10;AADcAAAADwAAAGRycy9kb3ducmV2LnhtbESPS0sEQQyE74L/oYngzc04yCLj9i6L4OMggqvgNUzH&#10;6cHu9DDd8/Dfm4PgLaEqVV92hzUGM/OY+yQWrjcVGJY2uV46Cx/vD1e3YHIhcRSSsIUfznDYn5/t&#10;qHFpkTeeT6UzGiK5IQu+lKFBzK3nSHmTBhbVvtIYqeg6duhGWjQ8BqyraouRetEGTwPfe26/T1O0&#10;EEJA/jy+bpcXnKfp5ik+eqytvbxYj3dgCq/l3/x3/ewUv1ZafUYnw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dAH8MAAADcAAAADwAAAAAAAAAAAAAAAACYAgAAZHJzL2Rv&#10;d25yZXYueG1sUEsFBgAAAAAEAAQA9QAAAIgDAAAAAA==&#10;" path="m515,l,670e" filled="f" strokecolor="#969696" strokeweight="1pt">
                  <v:stroke dashstyle="1 1"/>
                  <v:path arrowok="t" o:connecttype="custom" o:connectlocs="515,0;0,670" o:connectangles="0,0"/>
                </v:shape>
              </v:group>
            </v:group>
          </v:group>
        </w:pict>
      </w:r>
    </w:p>
    <w:p w:rsidR="00946BAF" w:rsidRDefault="00946BAF" w:rsidP="0085269B"/>
    <w:p w:rsidR="00946BAF" w:rsidRDefault="00946BAF" w:rsidP="0085269B">
      <w:r>
        <w:rPr>
          <w:noProof/>
        </w:rPr>
        <w:pict>
          <v:group id="Grup 129" o:spid="_x0000_s1182" style="position:absolute;margin-left:-35.25pt;margin-top:4.4pt;width:516.75pt;height:35pt;z-index:251692032"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">
            <v:shape id="Freeform 3" o:spid="_x0000_s1183"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9MQA&#10;AADcAAAADwAAAGRycy9kb3ducmV2LnhtbESPQWvDMAyF74P9B6PBbouzFsLI6oZSKPRSaLr1rsZa&#10;EhLLme222b+fDoPdJN7Te59W1exGdaMQe88GXrMcFHHjbc+tgc+P3csbqJiQLY6eycAPRajWjw8r&#10;LK2/c023U2qVhHAs0UCX0lRqHZuOHMbMT8SiffngMMkaWm0D3iXcjXqR54V22LM0dDjRtqNmOF2d&#10;gcN2oy/Hpbd1cd4NzaKow3eojXl+mjfvoBLN6d/8d723gr8UfHlGJt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Df/TEAAAA3AAAAA8AAAAAAAAAAAAAAAAAmAIAAGRycy9k&#10;b3ducmV2LnhtbFBLBQYAAAAABAAEAPUAAACJAwAAAAA=&#10;" path="m142,l,197e" filled="f" strokecolor="#969696" strokeweight="1pt">
              <v:stroke dashstyle="1 1"/>
              <v:path arrowok="t" o:connecttype="custom" o:connectlocs="142,0;0,197" o:connectangles="0,0"/>
            </v:shape>
            <v:group id="Group 4" o:spid="_x0000_s1184"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group id="Group 5" o:spid="_x0000_s1185"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rect id="Rectangle 6" o:spid="_x0000_s1186"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6EUMMA&#10;AADcAAAADwAAAGRycy9kb3ducmV2LnhtbERPTWvCQBC9F/wPywje6sYEikRXEVGoBws17cHbkB2T&#10;aHY27G5j/PfdQsHbPN7nLNeDaUVPzjeWFcymCQji0uqGKwVfxf51DsIHZI2tZVLwIA/r1ehlibm2&#10;d/6k/hQqEUPY56igDqHLpfRlTQb91HbEkbtYZzBE6CqpHd5juGllmiRv0mDDsaHGjrY1lbfTj1Hw&#10;vTv3H9e0SQ99eXDF7pg9bh0rNRkPmwWIQEN4iv/d7zrOzzL4eyZe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6EUMMAAADcAAAADwAAAAAAAAAAAAAAAACYAgAAZHJzL2Rv&#10;d25yZXYueG1sUEsFBgAAAAAEAAQA9QAAAIgDAAAAAA==&#10;" filled="f" strokecolor="#009dc7" strokeweight=".21847mm">
                  <v:path arrowok="t"/>
                </v:rect>
                <v:rect id="Rectangle 7" o:spid="_x0000_s1187"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ccJMMA&#10;AADcAAAADwAAAGRycy9kb3ducmV2LnhtbERPTYvCMBC9L/gfwgh7W1OrLEs1iojCenBhdT14G5qx&#10;rTaTksRa//1GELzN433OdN6ZWrTkfGVZwXCQgCDOra64UPC3X398gfABWWNtmRTcycN81nubYqbt&#10;jX+p3YVCxBD2GSooQ2gyKX1ekkE/sA1x5E7WGQwRukJqh7cYbmqZJsmnNFhxbCixoWVJ+WV3NQoO&#10;q2P7c06rdNPmG7dfbUf3S8NKvfe7xQREoC68xE/3t47zR2N4PBMv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4ccJMMAAADcAAAADwAAAAAAAAAAAAAAAACYAgAAZHJzL2Rv&#10;d25yZXYueG1sUEsFBgAAAAAEAAQA9QAAAIgDAAAAAA==&#10;" filled="f" strokecolor="#009dc7" strokeweight=".21847mm">
                  <v:path arrowok="t"/>
                </v:rect>
                <v:rect id="Rectangle 8" o:spid="_x0000_s1188"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u5v8MA&#10;AADcAAAADwAAAGRycy9kb3ducmV2LnhtbERPTYvCMBC9L/gfwgh7W1MrLks1iojCenBhdT14G5qx&#10;rTaTksRa//1GELzN433OdN6ZWrTkfGVZwXCQgCDOra64UPC3X398gfABWWNtmRTcycN81nubYqbt&#10;jX+p3YVCxBD2GSooQ2gyKX1ekkE/sA1x5E7WGQwRukJqh7cYbmqZJsmnNFhxbCixoWVJ+WV3NQoO&#10;q2P7c06rdNPmG7dfbUf3S8NKvfe7xQREoC68xE/3t47zR2N4PBMv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u5v8MAAADcAAAADwAAAAAAAAAAAAAAAACYAgAAZHJzL2Rv&#10;d25yZXYueG1sUEsFBgAAAAAEAAQA9QAAAIgDAAAAAA==&#10;" filled="f" strokecolor="#009dc7" strokeweight=".21847mm">
                  <v:path arrowok="t"/>
                </v:rect>
              </v:group>
              <v:group id="Group 9" o:spid="_x0000_s1189"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Freeform 10" o:spid="_x0000_s119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CsMEA&#10;AADcAAAADwAAAGRycy9kb3ducmV2LnhtbERPS0sDMRC+C/0PYQre7GyrVNk2LaXg4yBCq9DrsBk3&#10;i8lk2WQf/nsjCN7m43vOdj95pwbuYhNEw3JRgGKpgmmk1vDx/njzAComEkMuCGv45gj73exqS6UJ&#10;o5x4OKda5RCJJWmwKbUlYqwse4qL0LJk7jN0nlKGXY2mozGHe4erolijp0Zyg6WWj5arr3PvNTjn&#10;kC+Ht/X4ikPf3z37J4srra/n02EDKvGU/sV/7heT59/ew+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QrDBAAAA3AAAAA8AAAAAAAAAAAAAAAAAmAIAAGRycy9kb3du&#10;cmV2LnhtbFBLBQYAAAAABAAEAPUAAACGAwAAAAA=&#10;" path="m515,l,670e" filled="f" strokecolor="#969696" strokeweight="1pt">
                  <v:stroke dashstyle="1 1"/>
                  <v:path arrowok="t" o:connecttype="custom" o:connectlocs="515,0;0,670" o:connectangles="0,0"/>
                </v:shape>
                <v:shape id="Freeform 11" o:spid="_x0000_s119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7WwsMA&#10;AADcAAAADwAAAGRycy9kb3ducmV2LnhtbESPS0sEQQyE74L/oYngzc24yiLj9i6L4OMggruC1zAd&#10;pwe708N0z8N/bw6Ct4SqVH3Z7pcYzMRD7pJYuF5VYFia5DppLXycHq/uwORC4igkYQs/nGG/Oz/b&#10;Uu3SLO88HUtrNERyTRZ8KX2NmBvPkfIq9SyqfaUhUtF1aNENNGt4DLiuqg1G6kQbPPX84Ln5Po7R&#10;QggB+fPwtplfcRrH2+f45HFt7eXFcrgHU3gp/+a/6xen+DdKq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7Wws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19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IMIsEA&#10;AADcAAAADwAAAGRycy9kb3ducmV2LnhtbERPS0sDMRC+C/6HMII3O9tSiqxNSym0ehDBttDrsBk3&#10;S5PJssk+/PdGELzNx/ec9XbyTg3cxSaIhvmsAMVSBdNIreFyPjw9g4qJxJALwhq+OcJ2c3+3ptKE&#10;UT55OKVa5RCJJWmwKbUlYqwse4qz0LJk7it0nlKGXY2mozGHe4eLolihp0Zyg6WW95ar26n3Gpxz&#10;yNfdx2p8x6Hvl6/+aHGh9ePDtHsBlXhK/+I/95vJ85dz+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yDCLBAAAA3AAAAA8AAAAAAAAAAAAAAAAAmAIAAGRycy9kb3du&#10;cmV2LnhtbFBLBQYAAAAABAAEAPUAAACGAwAAAAA=&#10;" path="m515,l,670e" filled="f" strokecolor="#969696" strokeweight="1pt">
                  <v:stroke dashstyle="1 1"/>
                  <v:path arrowok="t" o:connecttype="custom" o:connectlocs="515,0;0,670" o:connectangles="0,0"/>
                </v:shape>
                <v:shape id="Freeform 13" o:spid="_x0000_s119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c/ZMMA&#10;AADcAAAADwAAAGRycy9kb3ducmV2LnhtbESPS0sEQQyE74L/oYngzc246CLj9i6L4OMggruC1zAd&#10;pwe708N0z8N/bw6Ct4SqVH3Z7pcYzMRD7pJYuF5VYFia5DppLXycHq/uwORC4igkYQs/nGG/Oz/b&#10;Uu3SLO88HUtrNERyTRZ8KX2NmBvPkfIq9SyqfaUhUtF1aNENNGt4DLiuqg1G6kQbPPX84Ln5Po7R&#10;QggB+fPwtplfcRrHm+f45HFt7eXFcrgHU3gp/+a/6xen+L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c/ZM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19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8EA&#10;AADcAAAADwAAAGRycy9kb3ducmV2LnhtbERPS0sDMRC+C/6HMII3O9uipaxNSylUPYhgW/A6bKab&#10;pclk2WQf/nsjCN7m43vOejt5pwbuYhNEw3xWgGKpgmmk1nA+HR5WoGIiMeSCsIZvjrDd3N6sqTRh&#10;lE8ejqlWOURiSRpsSm2JGCvLnuIstCyZu4TOU8qwq9F0NOZw73BRFEv01EhusNTy3nJ1PfZeg3MO&#10;+Wv3sRzfcej7x1f/YnGh9f3dtHsGlXhK/+I/95vJ85/m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rmv/BAAAA3AAAAA8AAAAAAAAAAAAAAAAAmAIAAGRycy9kb3du&#10;cmV2LnhtbFBLBQYAAAAABAAEAPUAAACGAwAAAAA=&#10;" path="m515,l,670e" filled="f" strokecolor="#969696" strokeweight="1pt">
                  <v:stroke dashstyle="1 1"/>
                  <v:path arrowok="t" o:connecttype="custom" o:connectlocs="515,0;0,670" o:connectangles="0,0"/>
                </v:shape>
                <v:shape id="Freeform 15" o:spid="_x0000_s119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hE8EA&#10;AADcAAAADwAAAGRycy9kb3ducmV2LnhtbERPS0sDMRC+C/0PYQre7KxVi2ybllKoehChVfA6bKab&#10;xWSybLIP/70RBG/z8T1ns5u8UwN3sQmi4XZRgGKpgmmk1vDxfrx5BBUTiSEXhDV8c4Tddna1odKE&#10;UU48nFOtcojEkjTYlNoSMVaWPcVFaFkydwmdp5RhV6PpaMzh3uGyKFboqZHcYKnlg+Xq69x7Dc45&#10;5M/922p8xaHv75/9k8Wl1tfzab8GlXhK/+I/94vJ8x/u4P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1oRPBAAAA3AAAAA8AAAAAAAAAAAAAAAAAmAIAAGRycy9kb3du&#10;cmV2LnhtbFBLBQYAAAAABAAEAPUAAACGAwAAAAA=&#10;" path="m515,l,670e" filled="f" strokecolor="#969696" strokeweight="1pt">
                  <v:stroke dashstyle="1 1"/>
                  <v:path arrowok="t" o:connecttype="custom" o:connectlocs="515,0;0,670" o:connectangles="0,0"/>
                </v:shape>
              </v:group>
              <v:group id="Group 16" o:spid="_x0000_s1196"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shape id="Freeform 17" o:spid="_x0000_s119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lrrsEA&#10;AADcAAAADwAAAGRycy9kb3ducmV2LnhtbERPS0sDMRC+C/0PYQre7KxVFtk2LaVQ9SCCVfA6bKab&#10;xWSybLIP/70RBG/z8T1nu5+9UyP3sQ2i4XZVgGKpg2ml0fDxfrp5ABUTiSEXhDV8c4T9bnG1pcqE&#10;Sd54PKdG5RCJFWmwKXUVYqwte4qr0LFk7hJ6TynDvkHT05TDvcN1UZToqZXcYKnjo+X66zx4Dc45&#10;5M/Dazm94DgM90/+0eJa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Za67BAAAA3AAAAA8AAAAAAAAAAAAAAAAAmAIAAGRycy9kb3du&#10;cmV2LnhtbFBLBQYAAAAABAAEAPUAAACGAwAAAAA=&#10;" path="m515,l,670e" filled="f" strokecolor="#969696" strokeweight="1pt">
                  <v:stroke dashstyle="1 1"/>
                  <v:path arrowok="t" o:connecttype="custom" o:connectlocs="515,0;0,670" o:connectangles="0,0"/>
                </v:shape>
                <v:shape id="Freeform 18" o:spid="_x0000_s119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cRMEA&#10;AADcAAAADwAAAGRycy9kb3ducmV2LnhtbERPS0sDMRC+C/0PYQre7KxFFt02LaVQ9SCCVfA6bKab&#10;xWSybLIP/70RBG/z8T1nu5+9UyP3sQ2i4XZVgGKpg2ml0fDxfrq5BxUTiSEXhDV8c4T9bnG1pcqE&#10;Sd54PKdG5RCJFWmwKXUVYqwte4qr0LFk7hJ6TynDvkHT05TDvcN1UZToqZXcYKnjo+X66zx4Dc45&#10;5M/Dazm94DgMd0/+0eJa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xXETBAAAA3AAAAA8AAAAAAAAAAAAAAAAAmAIAAGRycy9kb3du&#10;cmV2LnhtbFBLBQYAAAAABAAEAPUAAACGAwAAAAA=&#10;" path="m515,l,670e" filled="f" strokecolor="#969696" strokeweight="1pt">
                  <v:stroke dashstyle="1 1"/>
                  <v:path arrowok="t" o:connecttype="custom" o:connectlocs="515,0;0,670" o:connectangles="0,0"/>
                </v:shape>
                <v:shape id="Freeform 19" o:spid="_x0000_s119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JjBMMA&#10;AADcAAAADwAAAGRycy9kb3ducmV2LnhtbESPS0sEQQyE74L/oYngzc24yCrj9i6L4OMggruC1zAd&#10;pwe708N0z8N/bw6Ct4SqVH3Z7pcYzMRD7pJYuF5VYFia5DppLXycHq/uwORC4igkYQs/nGG/Oz/b&#10;Uu3SLO88HUtrNERyTRZ8KX2NmBvPkfIq9SyqfaUhUtF1aNENNGt4DLiuqg1G6kQbPPX84Ln5Po7R&#10;QggB+fPwtplfcRrHm+f45HFt7eXFcrgHU3gp/+a/6xen+L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JjBMMAAADcAAAADwAAAAAAAAAAAAAAAACYAgAAZHJzL2Rv&#10;d25yZXYueG1sUEsFBgAAAAAEAAQA9QAAAIgDAAAAAA==&#10;" path="m515,l,670e" filled="f" strokecolor="#969696" strokeweight="1pt">
                  <v:stroke dashstyle="1 1"/>
                  <v:path arrowok="t" o:connecttype="custom" o:connectlocs="515,0;0,670" o:connectangles="0,0"/>
                </v:shape>
                <v:shape id="Freeform 20" o:spid="_x0000_s120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7Gn8EA&#10;AADcAAAADwAAAGRycy9kb3ducmV2LnhtbERPS0sDMRC+C/6HMII3O9sitaxNSylUPYhgW/A6bKab&#10;pclk2WQf/nsjCN7m43vOejt5pwbuYhNEw3xWgGKpgmmk1nA+HR5WoGIiMeSCsIZvjrDd3N6sqTRh&#10;lE8ejqlWOURiSRpsSm2JGCvLnuIstCyZu4TOU8qwq9F0NOZw73BRFEv01EhusNTy3nJ1PfZeg3MO&#10;+Wv3sRzfcej7x1f/YnGh9f3dtHsGlXhK/+I/95vJ85/m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exp/BAAAA3AAAAA8AAAAAAAAAAAAAAAAAmAIAAGRycy9kb3du&#10;cmV2LnhtbFBLBQYAAAAABAAEAPUAAACGAwAAAAA=&#10;" path="m515,l,670e" filled="f" strokecolor="#969696" strokeweight="1pt">
                  <v:stroke dashstyle="1 1"/>
                  <v:path arrowok="t" o:connecttype="custom" o:connectlocs="515,0;0,670" o:connectangles="0,0"/>
                </v:shape>
                <v:shape id="Freeform 21" o:spid="_x0000_s120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xY6MEA&#10;AADcAAAADwAAAGRycy9kb3ducmV2LnhtbERPS0sDMRC+C/0PYQre7KyLVNk2LaVQ9SCCVfA6bKab&#10;xWSybLIP/70RBG/z8T1nu5+9UyP3sQ2i4XZVgGKpg2ml0fDxfrp5ABUTiSEXhDV8c4T9bnG1pcqE&#10;Sd54PKdG5RCJFWmwKXUVYqwte4qr0LFk7hJ6TynDvkHT05TDvcOyKNboqZXcYKnjo+X66zx4Dc45&#10;5M/D63p6wXEY7p78o8VS6+vlfNiASjynf/Gf+9nk+f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MWOjBAAAA3AAAAA8AAAAAAAAAAAAAAAAAmAIAAGRycy9kb3du&#10;cmV2LnhtbFBLBQYAAAAABAAEAPUAAACGAwAAAAA=&#10;" path="m515,l,670e" filled="f" strokecolor="#969696" strokeweight="1pt">
                  <v:stroke dashstyle="1 1"/>
                  <v:path arrowok="t" o:connecttype="custom" o:connectlocs="515,0;0,670" o:connectangles="0,0"/>
                </v:shape>
                <v:shape id="Freeform 22" o:spid="_x0000_s120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D9c8EA&#10;AADcAAAADwAAAGRycy9kb3ducmV2LnhtbERPS0sDMRC+C/0PYQre7GyrVNk2LaXg4yBCq9DrsBk3&#10;i8lk2WQf/nsjCN7m43vOdj95pwbuYhNEw3JRgGKpgmmk1vDx/njzAComEkMuCGv45gj73exqS6UJ&#10;o5x4OKda5RCJJWmwKbUlYqwse4qL0LJk7jN0nlKGXY2mozGHe4erolijp0Zyg6WWj5arr3PvNTjn&#10;kC+Ht/X4ikPf3z37J4srra/n02EDKvGU/sV/7heT59/fwu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XPBAAAA3AAAAA8AAAAAAAAAAAAAAAAAmAIAAGRycy9kb3du&#10;cmV2LnhtbFBLBQYAAAAABAAEAPUAAACGAwAAAAA=&#10;" path="m515,l,670e" filled="f" strokecolor="#969696" strokeweight="1pt">
                  <v:stroke dashstyle="1 1"/>
                  <v:path arrowok="t" o:connecttype="custom" o:connectlocs="515,0;0,670" o:connectangles="0,0"/>
                </v:shape>
              </v:group>
              <v:shape id="Freeform 23" o:spid="_x0000_s1203"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llB8EA&#10;AADcAAAADwAAAGRycy9kb3ducmV2LnhtbERPS0sDMRC+C/0PYQRvdtZSalmbllLwcRDBtuB12Ew3&#10;S5PJssk+/PdGELzNx/eczW7yTg3cxSaIhod5AYqlCqaRWsP59Hy/BhUTiSEXhDV8c4TddnazodKE&#10;UT55OKZa5RCJJWmwKbUlYqwse4rz0LJk7hI6TynDrkbT0ZjDvcNFUazQUyO5wVLLB8vV9dh7Dc45&#10;5K/9x2p8x6Hvl6/+xeJC67vbaf8EKvGU/sV/7jeT5z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pZQfBAAAA3AAAAA8AAAAAAAAAAAAAAAAAmAIAAGRycy9kb3du&#10;cmV2LnhtbFBLBQYAAAAABAAEAPUAAACGAwAAAAA=&#10;" path="m515,l,670e" filled="f" strokecolor="#969696" strokeweight="1pt">
                <v:stroke dashstyle="1 1"/>
                <v:path arrowok="t" o:connecttype="custom" o:connectlocs="515,0;0,670" o:connectangles="0,0"/>
              </v:shape>
              <v:shape id="Freeform 24" o:spid="_x0000_s1204"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XAnMEA&#10;AADcAAAADwAAAGRycy9kb3ducmV2LnhtbERPS0sDMRC+C/0PYQre7GyLVtk2LaXg4yBCq9DrsBk3&#10;i8lk2WQf/nsjCN7m43vOdj95pwbuYhNEw3JRgGKpgmmk1vDx/njzAComEkMuCGv45gj73exqS6UJ&#10;o5x4OKda5RCJJWmwKbUlYqwse4qL0LJk7jN0nlKGXY2mozGHe4erolijp0Zyg6WWj5arr3PvNTjn&#10;kC+Ht/X4ikPf3z77J4srra/n02EDKvGU/sV/7heT59/fwe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lwJzBAAAA3AAAAA8AAAAAAAAAAAAAAAAAmAIAAGRycy9kb3du&#10;cmV2LnhtbFBLBQYAAAAABAAEAPUAAACGAwAAAAA=&#10;" path="m515,l,670e" filled="f" strokecolor="#969696" strokeweight="1pt">
                <v:stroke dashstyle="1 1"/>
                <v:path arrowok="t" o:connecttype="custom" o:connectlocs="515,0;0,670" o:connectangles="0,0"/>
              </v:shape>
              <v:shape id="Freeform 25" o:spid="_x0000_s1205"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de68EA&#10;AADcAAAADwAAAGRycy9kb3ducmV2LnhtbERPS0sDMRC+C/0PYQre7KxFVtk2LaVQ9SCCVfA6bKab&#10;xWSybLIP/70RBG/z8T1nu5+9UyP3sQ2i4XZVgGKpg2ml0fDxfrp5ABUTiSEXhDV8c4T9bnG1pcqE&#10;Sd54PKdG5RCJFWmwKXUVYqwte4qr0LFk7hJ6TynDvkHT05TDvcN1UZToqZXcYKnjo+X66zx4Dc45&#10;5M/Dazm94DgMd0/+0eJa6+vlfNiASjynf/Gf+9nk+f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3XuvBAAAA3AAAAA8AAAAAAAAAAAAAAAAAmAIAAGRycy9kb3du&#10;cmV2LnhtbFBLBQYAAAAABAAEAPUAAACGAwAAAAA=&#10;" path="m515,l,670e" filled="f" strokecolor="#969696" strokeweight="1pt">
                <v:stroke dashstyle="1 1"/>
                <v:path arrowok="t" o:connecttype="custom" o:connectlocs="515,0;0,670" o:connectangles="0,0"/>
              </v:shape>
              <v:shape id="Freeform 26" o:spid="_x0000_s1206"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v7cMEA&#10;AADcAAAADwAAAGRycy9kb3ducmV2LnhtbERPS0sDMRC+C/0PYQRvdtYibVmbllLwcRDBtuB12Ew3&#10;S5PJssk+/PdGELzNx/eczW7yTg3cxSaIhod5AYqlCqaRWsP59Hy/BhUTiSEXhDV8c4TddnazodKE&#10;UT55OKZa5RCJJWmwKbUlYqwse4rz0LJk7hI6TynDrkbT0ZjDvcNFUSzRUyO5wVLLB8vV9dh7Dc45&#10;5K/9x3J8x6HvH1/9i8WF1ne30/4JVOIp/Yv/3G8mz1+t4P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7+3DBAAAA3AAAAA8AAAAAAAAAAAAAAAAAmAIAAGRycy9kb3du&#10;cmV2LnhtbFBLBQYAAAAABAAEAPUAAACGAwAAAAA=&#10;" path="m515,l,670e" filled="f" strokecolor="#969696" strokeweight="1pt">
                <v:stroke dashstyle="1 1"/>
                <v:path arrowok="t" o:connecttype="custom" o:connectlocs="515,0;0,670" o:connectangles="0,0"/>
              </v:shape>
              <v:shape id="Freeform 27" o:spid="_x0000_s1207"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C28QA&#10;AADcAAAADwAAAGRycy9kb3ducmV2LnhtbESPQU/DMAyF70j7D5EncWPJegBUlk1o0jQuIDG2nb3G&#10;tBWNUyVZ1/57fEDiZus9v/d5tRl9pwaKqQ1sYbkwoIir4FquLRy/dg/PoFJGdtgFJgsTJdisZ3cr&#10;LF248ScNh1wrCeFUooUm577UOlUNeUyL0BOL9h2ixyxrrLWLeJNw3+nCmEftsWVpaLCnbUPVz+Hq&#10;LVyKj+li4vm0n+Lg3xOe97UprL2fj68voDKN+d/8d/3mBP9JaOUZmU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0AtvEAAAA3AAAAA8AAAAAAAAAAAAAAAAAmAIAAGRycy9k&#10;b3ducmV2LnhtbFBLBQYAAAAABAAEAPUAAACJAwAAAAA=&#10;" path="m364,l,451e" filled="f" strokecolor="#969696" strokeweight="1pt">
                <v:stroke dashstyle="1 1"/>
                <v:path arrowok="t" o:connecttype="custom" o:connectlocs="364,0;0,451" o:connectangles="0,0"/>
              </v:shape>
              <v:group id="Group 28" o:spid="_x0000_s1208"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Freeform 29" o:spid="_x0000_s120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cTI8MA&#10;AADcAAAADwAAAGRycy9kb3ducmV2LnhtbESPzUsDQQzF74L/wxDBm81apJS101IEPw4i2Apew07c&#10;WZzJLDuzH/735iB4S3gv7/2yOywxmImH3CWxcLuqwLA0yXXSWvg4P95sweRC4igkYQs/nOGwv7zY&#10;Ue3SLO88nUprNERyTRZ8KX2NmBvPkfIq9SyqfaUhUtF1aNENNGt4DLiuqg1G6kQbPPX84Ln5Po3R&#10;QggB+fP4tplfcRrHu+f45HFt7fXVcrwHU3gp/+a/6xen+FvF12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cTI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21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u2uMEA&#10;AADcAAAADwAAAGRycy9kb3ducmV2LnhtbERPS0sDMRC+C/6HMII3O9sipaxNSym0ehDBttDrsBk3&#10;S5PJssk+/PdGELzNx/ec9XbyTg3cxSaIhvmsAMVSBdNIreFyPjytQMVEYsgFYQ3fHGG7ub9bU2nC&#10;KJ88nFKtcojEkjTYlNoSMVaWPcVZaFky9xU6TynDrkbT0ZjDvcNFUSzRUyO5wVLLe8vV7dR7Dc45&#10;5OvuYzm+49D3z6/+aHGh9ePDtHsBlXhK/+I/95vJ81dz+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2LtrjBAAAA3AAAAA8AAAAAAAAAAAAAAAAAmAIAAGRycy9kb3du&#10;cmV2LnhtbFBLBQYAAAAABAAEAPUAAACGAwAAAAA=&#10;" path="m515,l,670e" filled="f" strokecolor="#969696" strokeweight="1pt">
                  <v:stroke dashstyle="1 1"/>
                  <v:path arrowok="t" o:connecttype="custom" o:connectlocs="515,0;0,670" o:connectangles="0,0"/>
                </v:shape>
                <v:shape id="Freeform 31" o:spid="_x0000_s121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koz8AA&#10;AADcAAAADwAAAGRycy9kb3ducmV2LnhtbERPS0sDMRC+C/0PYQre7KyLlLI2LUVo9SCCVfA6bKab&#10;pclk2WQf/nsjCN7m43vOdj97p0buYxtEw/2qAMVSB9NKo+Hz43i3ARUTiSEXhDV8c4T9bnGzpcqE&#10;Sd55PKdG5RCJFWmwKXUVYqwte4qr0LFk7hJ6TynDvkHT05TDvcOyKNboqZXcYKnjJ8v19Tx4Dc45&#10;5K/D23p6xXEYHp79yWKp9e1yPjyCSjynf/Gf+8Xk+Z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koz8AAAADcAAAADwAAAAAAAAAAAAAAAACYAgAAZHJzL2Rvd25y&#10;ZXYueG1sUEsFBgAAAAAEAAQA9QAAAIUDAAAAAA==&#10;" path="m515,l,670e" filled="f" strokecolor="#969696" strokeweight="1pt">
                  <v:stroke dashstyle="1 1"/>
                  <v:path arrowok="t" o:connecttype="custom" o:connectlocs="515,0;0,670" o:connectangles="0,0"/>
                </v:shape>
                <v:shape id="Freeform 32" o:spid="_x0000_s121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WNVMEA&#10;AADcAAAADwAAAGRycy9kb3ducmV2LnhtbERPS0sDMRC+C/0PYQre7GyrlLJtWorg4yCCreB12Ew3&#10;S5PJssk+/PdGELzNx/ec3WHyTg3cxSaIhuWiAMVSBdNIreHz/HS3ARUTiSEXhDV8c4TDfnazo9KE&#10;UT54OKVa5RCJJWmwKbUlYqwse4qL0LJk7hI6TynDrkbT0ZjDvcNVUazRUyO5wVLLj5ar66n3Gpxz&#10;yF/H9/X4hkPfP7z4Z4srrW/n03ELKvGU/sV/7leT52/u4feZfAH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VjVTBAAAA3AAAAA8AAAAAAAAAAAAAAAAAmAIAAGRycy9kb3du&#10;cmV2LnhtbFBLBQYAAAAABAAEAPUAAACGAwAAAAA=&#10;" path="m515,l,670e" filled="f" strokecolor="#969696" strokeweight="1pt">
                  <v:stroke dashstyle="1 1"/>
                  <v:path arrowok="t" o:connecttype="custom" o:connectlocs="515,0;0,670" o:connectangles="0,0"/>
                </v:shape>
                <v:shape id="Freeform 33" o:spid="_x0000_s121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wVIMEA&#10;AADcAAAADwAAAGRycy9kb3ducmV2LnhtbERPS0sDMRC+C/0PYQre7GxLKWVtWkqh6kEEW8HrsBk3&#10;S5PJssk+/PdGELzNx/ec3WHyTg3cxSaIhuWiAMVSBdNIreHjen7YgoqJxJALwhq+OcJhP7vbUWnC&#10;KO88XFKtcojEkjTYlNoSMVaWPcVFaFky9xU6TynDrkbT0ZjDvcNVUWzQUyO5wVLLJ8vV7dJ7Dc45&#10;5M/j22Z8xaHv18/+yeJK6/v5dHwElXhK/+I/94vJ87dr+H0mX4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8FSDBAAAA3AAAAA8AAAAAAAAAAAAAAAAAmAIAAGRycy9kb3du&#10;cmV2LnhtbFBLBQYAAAAABAAEAPUAAACGAwAAAAA=&#10;" path="m515,l,670e" filled="f" strokecolor="#969696" strokeweight="1pt">
                  <v:stroke dashstyle="1 1"/>
                  <v:path arrowok="t" o:connecttype="custom" o:connectlocs="515,0;0,670" o:connectangles="0,0"/>
                </v:shape>
                <v:shape id="Freeform 34" o:spid="_x0000_s121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1qacMA&#10;AADcAAAADwAAAGRycy9kb3ducmV2LnhtbESPS0sEMRCE74L/IbTgze1x1EXGzS7LwqoHEfYBXptJ&#10;OxlMOsMk8/DfG0HwWFTVV9RqM3unRu5jG0TD7aIAxVIH00qj4Xza3zyCionEkAvCGr45wmZ9ebGi&#10;yoRJDjweU6MyRGJFGmxKXYUYa8ue4iJ0LNn7DL2nlGXfoOlpynDvsCyKJXpqJS9Y6nhnuf46Dl6D&#10;cw75Y/u+nN5wHIb7F/9ssdT6+mrePoFKPKf/8F/71Wi4eyjh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1qac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215"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FF18UAAADcAAAADwAAAGRycy9kb3ducmV2LnhtbESPT4vCMBTE74LfITzB&#10;m6bdokjXKCK7sgcR/AOyt0fzbIvNS2mybf32G0HwOMzMb5jlujeVaKlxpWUF8TQCQZxZXXKu4HL+&#10;nixAOI+ssbJMCh7kYL0aDpaYatvxkdqTz0WAsEtRQeF9nUrpsoIMuqmtiYN3s41BH2STS91gF+Cm&#10;kh9RNJcGSw4LBda0LSi7n/6Mgl2H3SaJv9r9/bZ9/J5nh+s+JqXGo37zCcJT79/hV/tHK0hm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VhRdfFAAAA3AAA&#10;AA8AAAAAAAAAAAAAAAAAqgIAAGRycy9kb3ducmV2LnhtbFBLBQYAAAAABAAEAPoAAACcAwAAAAA=&#10;">
                <v:shape id="Freeform 36" o:spid="_x0000_s121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hXhsQA&#10;AADcAAAADwAAAGRycy9kb3ducmV2LnhtbESPS0sDQRCE70L+w9ABb6Y3MYawZhJCwMdBBGPAa7PT&#10;7izO9Cw7sw//vSMIHouq+oraHSbv1MBdbIJoWC4KUCxVMI3UGi7vDzdbUDGRGHJBWMM3RzjsZ1c7&#10;Kk0Y5Y2Hc6pVhkgsSYNNqS0RY2XZU1yEliV7n6HzlLLsajQdjRnuHa6KYoOeGskLllo+Wa6+zr3X&#10;4JxD/ji+bsYXHPp+/eQfLa60vp5Px3tQiaf0H/5rPxsNt3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YV4b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21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TyHcQA&#10;AADcAAAADwAAAGRycy9kb3ducmV2LnhtbESPS0sDQRCE70L+w9ABb6Y30YSwZhJCwMdBBGPAa7PT&#10;7izO9Cw7sw//vSMIHouq+oraHSbv1MBdbIJoWC4KUCxVMI3UGi7vDzdbUDGRGHJBWMM3RzjsZ1c7&#10;Kk0Y5Y2Hc6pVhkgsSYNNqS0RY2XZU1yEliV7n6HzlLLsajQdjRnuHa6KYoOeGskLllo+Wa6+zr3X&#10;4JxD/ji+bsYXHPr+7sk/WlxpfT2fjvegEk/pP/zXfjYabt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U8h3EAAAA3AAAAA8AAAAAAAAAAAAAAAAAmAIAAGRycy9k&#10;b3ducmV2LnhtbFBLBQYAAAAABAAEAPUAAACJAwAAAAA=&#10;" path="m515,l,670e" filled="f" strokecolor="#969696" strokeweight="1pt">
                  <v:stroke dashstyle="1 1"/>
                  <v:path arrowok="t" o:connecttype="custom" o:connectlocs="515,0;0,670" o:connectangles="0,0"/>
                </v:shape>
                <v:shape id="Freeform 38" o:spid="_x0000_s121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ZsasMA&#10;AADcAAAADwAAAGRycy9kb3ducmV2LnhtbESPS0sEMRCE74L/IbTgze1x1UHGzS7LwqoHEfYBXptJ&#10;OxlMOsMk8/DfG0HwWFTVV9RqM3unRu5jG0TD7aIAxVIH00qj4Xza3zyCionEkAvCGr45wmZ9ebGi&#10;yoRJDjweU6MyRGJFGmxKXYUYa8ue4iJ0LNn7DL2nlGXfoOlpynDvcFkUJXpqJS9Y6nhnuf46Dl6D&#10;cw75Y/teTm84DsP9i3+2uNT6+mrePoFKPKf/8F/71Wi4eyjh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Zsas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21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rJ8cQA&#10;AADcAAAADwAAAGRycy9kb3ducmV2LnhtbESPS0sDQRCE74L/YeiAN9ObqFHWTEIQfBxEMAZybXY6&#10;O0tmepad2Yf/3hEEj0VVfUWtt5N3auAuNkE0LOYFKJYqmEZqDYev5+sHUDGRGHJBWMM3R9huLi/W&#10;VJowyicP+1SrDJFYkgabUlsixsqypzgPLUv2TqHzlLLsajQdjRnuHS6LYoWeGskLllp+slyd973X&#10;4JxDPu4+VuM7Dn1/++pfLC61vppNu0dQiaf0H/5rvxkNN3f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KyfH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22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dg8AA&#10;AADcAAAADwAAAGRycy9kb3ducmV2LnhtbERPS0sDMRC+C/6HMII3O2utpWybliL4OIjQB/Q6bMbN&#10;YjJZNtmH/94cCh4/vvdmN3mnBu5iE0TD46wAxVIF00it4Xx6fViBionEkAvCGn45wm57e7Oh0oRR&#10;DjwcU61yiMSSNNiU2hIxVpY9xVloWTL3HTpPKcOuRtPRmMO9w3lRLNFTI7nBUssvlqufY+81OOeQ&#10;L/uv5fiJQ98v3v2bxbnW93fTfg0q8ZT+xVf3h9Hw9JzX5jP5COD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dg8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22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n4GMQA&#10;AADcAAAADwAAAGRycy9kb3ducmV2LnhtbESPS0sDQRCE74L/YeiAN9ObqEHXTEIQfBxEMAZybXY6&#10;O0tmepad2Yf/3hEEj0VVfUWtt5N3auAuNkE0LOYFKJYqmEZqDYev5+t7UDGRGHJBWMM3R9huLi/W&#10;VJowyicP+1SrDJFYkgabUlsixsqypzgPLUv2TqHzlLLsajQdjRnuHS6LYoWeGskLllp+slyd973X&#10;4JxDPu4+VuM7Dn1/++pfLC61vppNu0dQiaf0H/5rvxkNN3cP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Z+BjEAAAA3AAAAA8AAAAAAAAAAAAAAAAAmAIAAGRycy9k&#10;b3ducmV2LnhtbFBLBQYAAAAABAAEAPUAAACJAwAAAAA=&#10;" path="m515,l,670e" filled="f" strokecolor="#969696" strokeweight="1pt">
                  <v:stroke dashstyle="1 1"/>
                  <v:path arrowok="t" o:connecttype="custom" o:connectlocs="515,0;0,670" o:connectangles="0,0"/>
                </v:shape>
              </v:group>
            </v:group>
          </v:group>
        </w:pict>
      </w:r>
    </w:p>
    <w:p w:rsidR="00946BAF" w:rsidRDefault="00946BAF" w:rsidP="0085269B">
      <w:r>
        <w:rPr>
          <w:noProof/>
        </w:rPr>
        <w:pict>
          <v:group id="Grup 360" o:spid="_x0000_s1222" style="position:absolute;margin-left:-34.65pt;margin-top:18.65pt;width:516.75pt;height:35pt;z-index:251693056"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">
            <v:shape id="Freeform 3" o:spid="_x0000_s1223"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ibk8MA&#10;AADcAAAADwAAAGRycy9kb3ducmV2LnhtbESPT4vCMBTE74LfITxhb5qqUKRrKiIIexG2/rk/m7dt&#10;afPSTaJ2v/1GEDwOM/MbZr0ZTCfu5HxjWcF8loAgLq1uuFJwPu2nKxA+IGvsLJOCP/KwycejNWba&#10;Prig+zFUIkLYZ6igDqHPpPRlTQb9zPbE0fuxzmCI0lVSO3xEuOnkIklSabDhuFBjT7uayvZ4MwoO&#10;u628fi+tLtLLvi0XaeF+XaHUx2TYfoIINIR3+NX+0gqW6RyeZ+IR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ibk8MAAADcAAAADwAAAAAAAAAAAAAAAACYAgAAZHJzL2Rv&#10;d25yZXYueG1sUEsFBgAAAAAEAAQA9QAAAIgDAAAAAA==&#10;" path="m142,l,197e" filled="f" strokecolor="#969696" strokeweight="1pt">
              <v:stroke dashstyle="1 1"/>
              <v:path arrowok="t" o:connecttype="custom" o:connectlocs="142,0;0,197" o:connectangles="0,0"/>
            </v:shape>
            <v:group id="Group 4" o:spid="_x0000_s1224"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Eq8cQAAADcAAAADwAAAGRycy9kb3ducmV2LnhtbESPQYvCMBSE78L+h/AW&#10;9qZpFUW6RhFZFw8iWIVlb4/m2Rabl9LEtv57Iwgeh5n5hlmselOJlhpXWlYQjyIQxJnVJecKzqft&#10;cA7CeWSNlWVScCcHq+XHYIGJth0fqU19LgKEXYIKCu/rREqXFWTQjWxNHLyLbQz6IJtc6ga7ADeV&#10;HEfRTBosOSwUWNOmoOya3oyC3w679ST+affXy+b+f5oe/vYxKfX12a+/QXjq/Tv8au+0gsls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EEq8cQAAADcAAAA&#10;DwAAAAAAAAAAAAAAAACqAgAAZHJzL2Rvd25yZXYueG1sUEsFBgAAAAAEAAQA+gAAAJsDAAAAAA==&#10;">
              <v:group id="Group 5" o:spid="_x0000_s1225"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2PasQAAADcAAAADwAAAGRycy9kb3ducmV2LnhtbESPQYvCMBSE7wv+h/AE&#10;b2tay4pUo4ioeJCFVUG8PZpnW2xeShPb+u/NwsIeh5n5hlmselOJlhpXWlYQjyMQxJnVJecKLufd&#10;5wyE88gaK8uk4EUOVsvBxwJTbTv+ofbkcxEg7FJUUHhfp1K6rCCDbmxr4uDdbWPQB9nkUjfYBbip&#10;5CSKptJgyWGhwJo2BWWP09Mo2HfYrZN42x4f983rdv76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w2PasQAAADcAAAA&#10;DwAAAAAAAAAAAAAAAACqAgAAZHJzL2Rvd25yZXYueG1sUEsFBgAAAAAEAAQA+gAAAJsDAAAAAA==&#10;">
                <v:rect id="Rectangle 6" o:spid="_x0000_s1226"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Bd2MYA&#10;AADcAAAADwAAAGRycy9kb3ducmV2LnhtbESPT2vCQBTE74V+h+UVeqsbo4ikriKioIcW6p9Db4/s&#10;a5Im+zbsrkn89m6h4HGYmd8wi9VgGtGR85VlBeNRAoI4t7riQsH5tHubg/ABWWNjmRTcyMNq+fy0&#10;wEzbnr+oO4ZCRAj7DBWUIbSZlD4vyaAf2ZY4ej/WGQxRukJqh32Em0amSTKTBiuOCyW2tCkpr49X&#10;o+Cy/e4+f9MqPXT5wZ22H5Nb3bJSry/D+h1EoCE8wv/tvVYwmU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fBd2MYAAADcAAAADwAAAAAAAAAAAAAAAACYAgAAZHJz&#10;L2Rvd25yZXYueG1sUEsFBgAAAAAEAAQA9QAAAIsDAAAAAA==&#10;" filled="f" strokecolor="#009dc7" strokeweight=".21847mm">
                  <v:path arrowok="t"/>
                </v:rect>
                <v:rect id="Rectangle 7" o:spid="_x0000_s1227"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z4Q8YA&#10;AADcAAAADwAAAGRycy9kb3ducmV2LnhtbESPT2vCQBTE74V+h+UVeqsbI4qkriKioIcW6p9Db4/s&#10;a5Im+zbsrkn89m6h4HGYmd8wi9VgGtGR85VlBeNRAoI4t7riQsH5tHubg/ABWWNjmRTcyMNq+fy0&#10;wEzbnr+oO4ZCRAj7DBWUIbSZlD4vyaAf2ZY4ej/WGQxRukJqh32Em0amSTKTBiuOCyW2tCkpr49X&#10;o+Cy/e4+f9MqPXT5wZ22H5Nb3bJSry/D+h1EoCE8wv/tvVYwmU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z4Q8YAAADcAAAADwAAAAAAAAAAAAAAAACYAgAAZHJz&#10;L2Rvd25yZXYueG1sUEsFBgAAAAAEAAQA9QAAAIsDAAAAAA==&#10;" filled="f" strokecolor="#009dc7" strokeweight=".21847mm">
                  <v:path arrowok="t"/>
                </v:rect>
                <v:rect id="Rectangle 8" o:spid="_x0000_s1228"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5mNMUA&#10;AADcAAAADwAAAGRycy9kb3ducmV2LnhtbESPT4vCMBTE7wt+h/AEb2tqhbJUo4i4sB52wX8Hb4/m&#10;2Vabl5LEWr/9ZkHY4zAzv2Hmy940oiPna8sKJuMEBHFhdc2lguPh8/0DhA/IGhvLpOBJHpaLwdsc&#10;c20fvKNuH0oRIexzVFCF0OZS+qIig35sW+LoXawzGKJ0pdQOHxFuGpkmSSYN1hwXKmxpXVFx29+N&#10;gtPm3P1c0zrddsXWHTbf0+etZaVGw341AxGoD//hV/tLK5hmGfyd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mY0xQAAANwAAAAPAAAAAAAAAAAAAAAAAJgCAABkcnMv&#10;ZG93bnJldi54bWxQSwUGAAAAAAQABAD1AAAAigMAAAAA&#10;" filled="f" strokecolor="#009dc7" strokeweight=".21847mm">
                  <v:path arrowok="t"/>
                </v:rect>
              </v:group>
              <v:group id="Group 9" o:spid="_x0000_s1229"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JacUAAADcAAAADwAAAGRycy9kb3ducmV2LnhtbESPQYvCMBSE78L+h/CE&#10;vWnaFXWpRhFxlz2IoC6It0fzbIvNS2liW/+9EQSPw8x8w8yXnSlFQ7UrLCuIhxEI4tTqgjMF/8ef&#10;wTcI55E1lpZJwZ0cLBcfvTkm2ra8p+bgMxEg7BJUkHtfJVK6NCeDbmgr4uBdbG3QB1lnUtfYBrgp&#10;5VcUTaTBgsNCjhWtc0qvh5tR8NtiuxrFm2Z7vazv5+N4d9rGpNRnv1vNQHjq/Dv8av9pBaPJ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Q2iWnFAAAA3AAA&#10;AA8AAAAAAAAAAAAAAAAAqgIAAGRycy9kb3ducmV2LnhtbFBLBQYAAAAABAAEAPoAAACcAwAAAAA=&#10;">
                <v:shape id="Freeform 10" o:spid="_x0000_s123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mXPsAA&#10;AADcAAAADwAAAGRycy9kb3ducmV2LnhtbERPS0sDMRC+C/0PYQRvdtYqS1mbllLwcRDBtuB12Ew3&#10;S5PJssk+/PfmIHj8+N6b3eydGrmPbRAND8sCFEsdTCuNhvPp5X4NKiYSQy4Ia/jhCLvt4mZDlQmT&#10;fPF4TI3KIRIr0mBT6irEWFv2FJehY8ncJfSeUoZ9g6anKYd7h6uiKNFTK7nBUscHy/X1OHgNzjnk&#10;7/1nOX3gOAxPb/7V4krru9t5/wwq8Zz+xX/ud6Phs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XmXPs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23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ypcQA&#10;AADcAAAADwAAAGRycy9kb3ducmV2LnhtbESPS0sDQRCE70L+w9CCN9NrlCWumYQQ8HEQIYngtdlp&#10;dxZnepad2Yf/3hEEj0VVfUVtdrN3auQ+tkE03CwLUCx1MK00Gt7Pj9drUDGRGHJBWMM3R9htFxcb&#10;qkyY5MjjKTUqQyRWpMGm1FWIsbbsKS5Dx5K9z9B7Sln2DZqepgz3DldFUaKnVvKCpY4Pluuv0+A1&#10;OOeQP/Zv5fSK4zDcPfsniyutry7n/QOoxHP6D/+1X4yG2/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1MqX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23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YN5cEA&#10;AADcAAAADwAAAGRycy9kb3ducmV2LnhtbERPS0sDMRC+C/6HMII3O2srraxNSxGsHkqhVfA6bMbN&#10;YjJZNtmH/94cCj1+fO/1dvJODdzFJoiGx1kBiqUKppFaw9fn28MzqJhIDLkgrOGPI2w3tzdrKk0Y&#10;5cTDOdUqh0gsSYNNqS0RY2XZU5yFliVzP6HzlDLsajQdjTncO5wXxRI9NZIbLLX8arn6Pfdeg3MO&#10;+Xt3XI4HHPr+6d3vLc61vr+bdi+gEk/pKr64P4yGxSrPz2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WDeXBAAAA3AAAAA8AAAAAAAAAAAAAAAAAmAIAAGRycy9kb3du&#10;cmV2LnhtbFBLBQYAAAAABAAEAPUAAACGAwAAAAA=&#10;" path="m515,l,670e" filled="f" strokecolor="#969696" strokeweight="1pt">
                  <v:stroke dashstyle="1 1"/>
                  <v:path arrowok="t" o:connecttype="custom" o:connectlocs="515,0;0,670" o:connectangles="0,0"/>
                </v:shape>
                <v:shape id="Freeform 13" o:spid="_x0000_s123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qofsQA&#10;AADcAAAADwAAAGRycy9kb3ducmV2LnhtbESPS0sDQRCE74L/YWghN9ObRJKwZhKC4OMgQqKQa7PT&#10;7izO9Cw7sw//vSMIHouq+oraHSbv1MBdbIJoWMwLUCxVMI3UGj7eH2+3oGIiMeSCsIZvjnDYX1/t&#10;qDRhlBMP51SrDJFYkgabUlsixsqypzgPLUv2PkPnKWXZ1Wg6GjPcO1wWxRo9NZIXLLX8YLn6Ovde&#10;g3MO+XJ8W4+vOPT93bN/srjUenYzHe9BJZ7Sf/iv/WI0rDY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aqH7EAAAA3AAAAA8AAAAAAAAAAAAAAAAAmAIAAGRycy9k&#10;b3ducmV2LnhtbFBLBQYAAAAABAAEAPUAAACJAwAAAAA=&#10;" path="m515,l,670e" filled="f" strokecolor="#969696" strokeweight="1pt">
                  <v:stroke dashstyle="1 1"/>
                  <v:path arrowok="t" o:connecttype="custom" o:connectlocs="515,0;0,670" o:connectangles="0,0"/>
                </v:shape>
                <v:shape id="Freeform 14" o:spid="_x0000_s123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g2CcQA&#10;AADcAAAADwAAAGRycy9kb3ducmV2LnhtbESPS0sDQRCE70L+w9CCN9PrKomsmYQQ8HEQIYngtdlp&#10;dxZnepad2Yf/3hEEj0VVfUVtdrN3auQ+tkE03CwLUCx1MK00Gt7Pj9f3oGIiMeSCsIZvjrDbLi42&#10;VJkwyZHHU2pUhkisSINNqasQY23ZU1yGjiV7n6H3lLLsGzQ9TRnuHZZFsUJPreQFSx0fLNdfp8Fr&#10;cM4hf+zfVtMrjsNw9+yfLJZaX13O+wdQief0H/5rvxgNt+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INgnEAAAA3AAAAA8AAAAAAAAAAAAAAAAAmAIAAGRycy9k&#10;b3ducmV2LnhtbFBLBQYAAAAABAAEAPUAAACJAwAAAAA=&#10;" path="m515,l,670e" filled="f" strokecolor="#969696" strokeweight="1pt">
                  <v:stroke dashstyle="1 1"/>
                  <v:path arrowok="t" o:connecttype="custom" o:connectlocs="515,0;0,670" o:connectangles="0,0"/>
                </v:shape>
                <v:shape id="Freeform 15" o:spid="_x0000_s123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STksQA&#10;AADcAAAADwAAAGRycy9kb3ducmV2LnhtbESPX0sDMRDE3wW/Q1jBN7tnK205m5ZSqPogQqvQ1+Wy&#10;Xg6TzXHJ/fHbG0HwcZiZ3zCb3eSdGriLTRAN97MCFEsVTCO1ho/3490aVEwkhlwQ1vDNEXbb66sN&#10;lSaMcuLhnGqVIRJL0mBTakvEWFn2FGehZcneZ+g8pSy7Gk1HY4Z7h/OiWKKnRvKCpZYPlquvc+81&#10;OOeQL/u35fiKQ98/PPsni3Otb2+m/SOoxFP6D/+1X4yGxW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Ek5L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236"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2Bw8UAAADcAAAADwAAAGRycy9kb3ducmV2LnhtbESPQWvCQBSE7wX/w/IE&#10;b7qJWi3RVURUPEihWii9PbLPJJh9G7JrEv+9WxB6HGbmG2a57kwpGqpdYVlBPIpAEKdWF5wp+L7s&#10;hx8gnEfWWFomBQ9ysF713paYaNvyFzVnn4kAYZeggtz7KpHSpTkZdCNbEQfvamuDPsg6k7rGNsBN&#10;KcdRNJMGCw4LOVa0zSm9ne9GwaHFdjOJd83pdt0+fi/vnz+nmJQa9LvNAoSnzv+HX+2jVjCZT+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E9gcPFAAAA3AAA&#10;AA8AAAAAAAAAAAAAAAAAqgIAAGRycy9kb3ducmV2LnhtbFBLBQYAAAAABAAEAPoAAACcAwAAAAA=&#10;">
                <v:shape id="Freeform 17" o:spid="_x0000_s123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ufcQA&#10;AADcAAAADwAAAGRycy9kb3ducmV2LnhtbESPS0sDQRCE74L/YeiAN9ObqFHWTEIQfBxEMAZybXY6&#10;O0tmepad2Yf/3hEEj0VVfUWtt5N3auAuNkE0LOYFKJYqmEZqDYev5+sHUDGRGHJBWMM3R9huLi/W&#10;VJowyicP+1SrDJFYkgabUlsixsqypzgPLUv2TqHzlLLsajQdjRnuHS6LYoWeGskLllp+slyd973X&#10;4JxDPu4+VuM7Dn1/++pfLC61vppNu0dQiaf0H/5rvxkNN/d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hrn3EAAAA3AAAAA8AAAAAAAAAAAAAAAAAmAIAAGRycy9k&#10;b3ducmV2LnhtbFBLBQYAAAAABAAEAPUAAACJAwAAAAA=&#10;" path="m515,l,670e" filled="f" strokecolor="#969696" strokeweight="1pt">
                  <v:stroke dashstyle="1 1"/>
                  <v:path arrowok="t" o:connecttype="custom" o:connectlocs="515,0;0,670" o:connectangles="0,0"/>
                </v:shape>
                <v:shape id="Freeform 18" o:spid="_x0000_s123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wCsQA&#10;AADcAAAADwAAAGRycy9kb3ducmV2LnhtbESPS0sDQRCE70L+w9CCN9NrlI2smYQQ8HEQIYngtdlp&#10;dxZnepad2Yf/3hEEj0VVfUVtdrN3auQ+tkE03CwLUCx1MK00Gt7Pj9f3oGIiMeSCsIZvjrDbLi42&#10;VJkwyZHHU2pUhkisSINNqasQY23ZU1yGjiV7n6H3lLLsGzQ9TRnuHa6KokRPreQFSx0fLNdfp8Fr&#10;cM4hf+zfyukVx2G4e/ZPFldaX13O+wdQief0H/5rvxgNt+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zMArEAAAA3AAAAA8AAAAAAAAAAAAAAAAAmAIAAGRycy9k&#10;b3ducmV2LnhtbFBLBQYAAAAABAAEAPUAAACJAwAAAAA=&#10;" path="m515,l,670e" filled="f" strokecolor="#969696" strokeweight="1pt">
                  <v:stroke dashstyle="1 1"/>
                  <v:path arrowok="t" o:connecttype="custom" o:connectlocs="515,0;0,670" o:connectangles="0,0"/>
                </v:shape>
                <v:shape id="Freeform 19" o:spid="_x0000_s123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VkcQA&#10;AADcAAAADwAAAGRycy9kb3ducmV2LnhtbESPS0sDQRCE70L+w9ABb6Y3UZKwZhJCwMdBBGPAa7PT&#10;7izO9Cw7sw//vSMIHouq+oraHSbv1MBdbIJoWC4KUCxVMI3UGi7vDzdbUDGRGHJBWMM3RzjsZ1c7&#10;Kk0Y5Y2Hc6pVhkgsSYNNqS0RY2XZU1yEliV7n6HzlLLsajQdjRnuHa6KYo2eGskLllo+Wa6+zr3X&#10;4JxD/ji+rscXHPr+7sk/WlxpfT2fjvegEk/pP/zXfjYabj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ZH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24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B48EA&#10;AADcAAAADwAAAGRycy9kb3ducmV2LnhtbERPS0sDMRC+C/6HMII3O2srraxNSxGsHkqhVfA6bMbN&#10;YjJZNtmH/94cCj1+fO/1dvJODdzFJoiGx1kBiqUKppFaw9fn28MzqJhIDLkgrOGPI2w3tzdrKk0Y&#10;5cTDOdUqh0gsSYNNqS0RY2XZU5yFliVzP6HzlDLsajQdjTncO5wXxRI9NZIbLLX8arn6Pfdeg3MO&#10;+Xt3XI4HHPr+6d3vLc61vr+bdi+gEk/pKr64P4yGxSqvzW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gAePBAAAA3AAAAA8AAAAAAAAAAAAAAAAAmAIAAGRycy9kb3du&#10;cmV2LnhtbFBLBQYAAAAABAAEAPUAAACGAwAAAAA=&#10;" path="m515,l,670e" filled="f" strokecolor="#969696" strokeweight="1pt">
                  <v:stroke dashstyle="1 1"/>
                  <v:path arrowok="t" o:connecttype="custom" o:connectlocs="515,0;0,670" o:connectangles="0,0"/>
                </v:shape>
                <v:shape id="Freeform 21" o:spid="_x0000_s124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keMQA&#10;AADcAAAADwAAAGRycy9kb3ducmV2LnhtbESPX0sDMRDE3wW/Q1jBN7vXKtWeTUspVH0QwSr0dbms&#10;l6PJ5rjk/vjtjSD4OMzMb5j1dvJODdzFJoiG+awAxVIF00it4fPjcPMAKiYSQy4Ia/jmCNvN5cWa&#10;ShNGeefhmGqVIRJL0mBTakvEWFn2FGehZcneV+g8pSy7Gk1HY4Z7h4uiWKKnRvKCpZb3lqvzsfca&#10;nHPIp93bcnzFoe/vnv2TxYXW11fT7hFU4in9h//aL0bD7f0K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spHj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24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N9wsAA&#10;AADcAAAADwAAAGRycy9kb3ducmV2LnhtbERPS0sDMRC+F/wPYQRv7ay1lLI2XRbBx6EIVsHrsBk3&#10;i8lk2WQf/ntzEDx+fO9jtXinJh5iF0TD7aYAxdIE00mr4eP9cX0AFROJIReENfxwhOp0tTpSacIs&#10;bzxdUqtyiMSSNNiU+hIxNpY9xU3oWTL3FQZPKcOhRTPQnMO9w21R7NFTJ7nBUs8Plpvvy+g1OOeQ&#10;P+vX/XzGaRx3z/7J4lbrm+ulvgeVeEn/4j/3i9Fwd8jz85l8BPD0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N9wsAAAADcAAAADwAAAAAAAAAAAAAAAACYAgAAZHJzL2Rvd25y&#10;ZXYueG1sUEsFBgAAAAAEAAQA9QAAAIUDAAAAAA==&#10;" path="m515,l,670e" filled="f" strokecolor="#969696" strokeweight="1pt">
                  <v:stroke dashstyle="1 1"/>
                  <v:path arrowok="t" o:connecttype="custom" o:connectlocs="515,0;0,670" o:connectangles="0,0"/>
                </v:shape>
              </v:group>
              <v:shape id="Freeform 23" o:spid="_x0000_s1243"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YWcMA&#10;AADcAAAADwAAAGRycy9kb3ducmV2LnhtbESPX0sDMRDE3wW/Q1ihb3avrZRyNi2lUPVBBKvg63LZ&#10;Xo4mm+OS++O3N4Lg4zAzv2G2+8k7NXAXmyAaFvMCFEsVTCO1hs+P0/0GVEwkhlwQ1vDNEfa725st&#10;lSaM8s7DOdUqQySWpMGm1JaIsbLsKc5Dy5K9S+g8pSy7Gk1HY4Z7h8uiWKOnRvKCpZaPlqvrufca&#10;nHPIX4e39fiKQ98/PPsni0utZ3fT4RFU4in9h//aL0bDarOA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YWc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244"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1GLsMA&#10;AADcAAAADwAAAGRycy9kb3ducmV2LnhtbESPX0sDMRDE34V+h7AF3+yep5RyNi2lUPVBBFvB1+Wy&#10;Xg6TzXHJ/fHbG0HwcZiZ3zDb/eydGrmPbRANt6sCFEsdTCuNhvfL6WYDKiYSQy4Ia/jmCPvd4mpL&#10;lQmTvPF4To3KEIkVabApdRVirC17iqvQsWTvM/SeUpZ9g6anKcO9w7Io1uiplbxgqeOj5frrPHgN&#10;zjnkj8PrenrBcRjun/yjxVLr6+V8eACVeE7/4b/2s9Fwtyn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1GLsMAAADcAAAADwAAAAAAAAAAAAAAAACYAgAAZHJzL2Rv&#10;d25yZXYueG1sUEsFBgAAAAAEAAQA9QAAAIgDAAAAAA==&#10;" path="m515,l,670e" filled="f" strokecolor="#969696" strokeweight="1pt">
                <v:stroke dashstyle="1 1"/>
                <v:path arrowok="t" o:connecttype="custom" o:connectlocs="515,0;0,670" o:connectangles="0,0"/>
              </v:shape>
              <v:shape id="Freeform 25" o:spid="_x0000_s1245"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HjtcMA&#10;AADcAAAADwAAAGRycy9kb3ducmV2LnhtbESPX0sDMRDE34V+h7BC3+yerZRyNi2loPVBBKvg63LZ&#10;Xo4mm+OS++O3N4Lg4zAzv2G2+8k7NXAXmyAa7hcFKJYqmEZqDZ8fT3cbUDGRGHJBWMM3R9jvZjdb&#10;Kk0Y5Z2Hc6pVhkgsSYNNqS0RY2XZU1yEliV7l9B5Sll2NZqOxgz3DpdFsUZPjeQFSy0fLVfXc+81&#10;OOeQvw5v6/EVh75/OPlni0ut57fT4RFU4in9h//aL0bDarOC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Hjtc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246"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h7wcMA&#10;AADcAAAADwAAAGRycy9kb3ducmV2LnhtbESPX0sDMRDE34V+h7CCb3bPtpRyNi2loPVBBKvg63LZ&#10;Xo4mm+OS++O3N4Lg4zAzv2G2+8k7NXAXmyAaHuYFKJYqmEZqDZ8fT/cbUDGRGHJBWMM3R9jvZjdb&#10;Kk0Y5Z2Hc6pVhkgsSYNNqS0RY2XZU5yHliV7l9B5Sll2NZqOxgz3DhdFsUZPjeQFSy0fLVfXc+81&#10;OOeQvw5v6/EVh75fnfyzxYXWd7fT4RFU4in9h//aL0bDcrOC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h7wc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247"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Szg8QA&#10;AADcAAAADwAAAGRycy9kb3ducmV2LnhtbESPzWrDMBCE74W+g9hAbo0UlwbjRgmlUNJLAs3feWNt&#10;bVNrZSTVsd8+KhRyHGbmG2a5HmwrevKhcaxhPlMgiEtnGq40HA8fTzmIEJENto5Jw0gB1qvHhyUW&#10;xl35i/p9rESCcChQQx1jV0gZyposhpnriJP37bzFmKSvpPF4TXDbykyphbTYcFqosaP3msqf/a/V&#10;cMl240X582kz+t5uA543lcq0nk6Gt1cQkYZ4D/+3P42G5/wF/s6k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ks4PEAAAA3AAAAA8AAAAAAAAAAAAAAAAAmAIAAGRycy9k&#10;b3ducmV2LnhtbFBLBQYAAAAABAAEAPUAAACJAwAAAAA=&#10;" path="m364,l,451e" filled="f" strokecolor="#969696" strokeweight="1pt">
                <v:stroke dashstyle="1 1"/>
                <v:path arrowok="t" o:connecttype="custom" o:connectlocs="364,0;0,451" o:connectangles="0,0"/>
              </v:shape>
              <v:group id="Group 28" o:spid="_x0000_s1248"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3bKCMQAAADcAAAADwAAAGRycy9kb3ducmV2LnhtbESPQYvCMBSE74L/ITxh&#10;b5p2RZFqFJHdZQ8iWAXx9miebbF5KU22rf9+Iwgeh5n5hlltelOJlhpXWlYQTyIQxJnVJecKzqfv&#10;8QKE88gaK8uk4EEONuvhYIWJth0fqU19LgKEXYIKCu/rREqXFWTQTWxNHLybbQz6IJtc6ga7ADeV&#10;/IyiuTRYclgosKZdQdk9/TMKfjrsttP4q93fb7vH9TQ7XPYxKfUx6rdLEJ56/w6/2r9awXQxh+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3bKCMQAAADcAAAA&#10;DwAAAAAAAAAAAAAAAACqAgAAZHJzL2Rvd25yZXYueG1sUEsFBgAAAAAEAAQA+gAAAJsDAAAAAA==&#10;">
                <v:shape id="Freeform 29" o:spid="_x0000_s124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rltsQA&#10;AADcAAAADwAAAGRycy9kb3ducmV2LnhtbESPS0sDQRCE74L/YWghN9NrIknYZBKC4OMgQqKQa7PT&#10;7izO9Cw7sw//vSMIHouq+oraHSbv1MBdbIJouJsXoFiqYBqpNXy8P95uQMVEYsgFYQ3fHOGwv77a&#10;UWnCKCcezqlWGSKxJA02pbZEjJVlT3EeWpbsfYbOU8qyq9F0NGa4d7goihV6aiQvWGr5wXL1de69&#10;Bucc8uX4thpfcej7+2f/ZHGh9exmOm5BJZ7Sf/iv/WI0LD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5bb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25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xxMAA&#10;AADcAAAADwAAAGRycy9kb3ducmV2LnhtbERPS0sDMRC+F/wPYQRv7ay1lLI2XRbBx6EIVsHrsBk3&#10;i8lk2WQf/ntzEDx+fO9jtXinJh5iF0TD7aYAxdIE00mr4eP9cX0AFROJIReENfxwhOp0tTpSacIs&#10;bzxdUqtyiMSSNNiU+hIxNpY9xU3oWTL3FQZPKcOhRTPQnMO9w21R7NFTJ7nBUs8Plpvvy+g1OOeQ&#10;P+vX/XzGaRx3z/7J4lbrm+ulvgeVeEn/4j/3i9Fwd8hr85l8BPD0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VxxM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25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nUX8QA&#10;AADcAAAADwAAAGRycy9kb3ducmV2LnhtbESPS0sDQRCE70L+w9ABb6Y3UUKyZhJCwMdBBGPAa7PT&#10;7izO9Cw7sw//vSMIHouq+oraHSbv1MBdbIJoWC4KUCxVMI3UGi7vDzcbUDGRGHJBWMM3RzjsZ1c7&#10;Kk0Y5Y2Hc6pVhkgsSYNNqS0RY2XZU1yEliV7n6HzlLLsajQdjRnuHa6KYo2eGskLllo+Wa6+zr3X&#10;4JxD/ji+rscXHPr+7sk/WlxpfT2fjvegEk/pP/zXfjYabjd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51F/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25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rH8EA&#10;AADcAAAADwAAAGRycy9kb3ducmV2LnhtbERPS0sDMRC+C/6HMII3O2srpa5NSxGsHkqhVfA6bMbN&#10;YjJZNtmH/94cCj1+fO/1dvJODdzFJoiGx1kBiqUKppFaw9fn28MKVEwkhlwQ1vDHEbab25s1lSaM&#10;cuLhnGqVQySWpMGm1JaIsbLsKc5Cy5K5n9B5Shl2NZqOxhzuHc6LYomeGskNllp+tVz9nnuvwTmH&#10;/L07LscDDn3/9O73Fuda399NuxdQiad0FV/cH0bD4jnPz2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a6x/BAAAA3AAAAA8AAAAAAAAAAAAAAAAAmAIAAGRycy9kb3du&#10;cmV2LnhtbFBLBQYAAAAABAAEAPUAAACGAwAAAAA=&#10;" path="m515,l,670e" filled="f" strokecolor="#969696" strokeweight="1pt">
                  <v:stroke dashstyle="1 1"/>
                  <v:path arrowok="t" o:connecttype="custom" o:connectlocs="515,0;0,670" o:connectangles="0,0"/>
                </v:shape>
                <v:shape id="Freeform 33" o:spid="_x0000_s125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ZOhMQA&#10;AADcAAAADwAAAGRycy9kb3ducmV2LnhtbESPS0sDQRCE74L/YWghN9ObREKyZhKC4OMgQqKQa7PT&#10;7izO9Cw7sw//vSMIHouq+oraHSbv1MBdbIJoWMwLUCxVMI3UGj7eH283oGIiMeSCsIZvjnDYX1/t&#10;qDRhlBMP51SrDJFYkgabUlsixsqypzgPLUv2PkPnKWXZ1Wg6GjPcO1wWxRo9NZIXLLX8YLn6Ovde&#10;g3MO+XJ8W4+vOPT93bN/srjUenYzHe9BJZ7Sf/iv/WI0rLY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WToT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25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group>
              <v:group id="Group 35" o:spid="_x0000_s1255"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TcUAAADcAAAADwAAAGRycy9kb3ducmV2LnhtbESPT2vCQBTE7wW/w/KE&#10;3uomhhaNriKipQcR/APi7ZF9JsHs25Bdk/jtuwWhx2FmfsPMl72pREuNKy0riEcRCOLM6pJzBefT&#10;9mMCwnlkjZVlUvAkB8vF4G2OqbYdH6g9+lwECLsUFRTe16mULivIoBvZmjh4N9sY9EE2udQNdgFu&#10;KjmOoi9psOSwUGBN64Ky+/FhFHx32K2SeNPu7rf183r63F92MSn1PuxXMxCeev8ffrV/tIJkm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7Y/03FAAAA3AAA&#10;AA8AAAAAAAAAAAAAAAAAqgIAAGRycy9kb3ducmV2LnhtbFBLBQYAAAAABAAEAPoAAACcAwAAAAA=&#10;">
                <v:shape id="Freeform 36" o:spid="_x0000_s125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25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38" o:spid="_x0000_s125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39" o:spid="_x0000_s125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26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nGcEA&#10;AADcAAAADwAAAGRycy9kb3ducmV2LnhtbERPS0sDMRC+C/6HMII3O2srpa5NSxGsHkqhVfA6bMbN&#10;YjJZNtmH/94cCj1+fO/1dvJODdzFJoiGx1kBiqUKppFaw9fn28MKVEwkhlwQ1vDHEbab25s1lSaM&#10;cuLhnGqVQySWpMGm1JaIsbLsKc5Cy5K5n9B5Shl2NZqOxhzuHc6LYomeGskNllp+tVz9nnuvwTmH&#10;/L07LscDDn3/9O73Fuda399NuxdQiad0FV/cH0bD4jmvzW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s5xnBAAAA3AAAAA8AAAAAAAAAAAAAAAAAmAIAAGRycy9kb3du&#10;cmV2LnhtbFBLBQYAAAAABAAEAPUAAACGAwAAAAA=&#10;" path="m515,l,670e" filled="f" strokecolor="#969696" strokeweight="1pt">
                  <v:stroke dashstyle="1 1"/>
                  <v:path arrowok="t" o:connecttype="custom" o:connectlocs="515,0;0,670" o:connectangles="0,0"/>
                </v:shape>
                <v:shape id="Freeform 41" o:spid="_x0000_s126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group>
            </v:group>
          </v:group>
        </w:pict>
      </w:r>
    </w:p>
    <w:p w:rsidR="00946BAF" w:rsidRDefault="00946BAF" w:rsidP="0085269B"/>
    <w:p w:rsidR="00946BAF" w:rsidRDefault="00946BAF" w:rsidP="0085269B">
      <w:r>
        <w:rPr>
          <w:noProof/>
        </w:rPr>
        <w:pict>
          <v:group id="Grup 402" o:spid="_x0000_s1262" style="position:absolute;margin-left:-34.8pt;margin-top:7.2pt;width:516.75pt;height:35pt;z-index:251695104"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">
            <v:shape id="Freeform 3" o:spid="_x0000_s1263"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OIusQA&#10;AADcAAAADwAAAGRycy9kb3ducmV2LnhtbESPQWvCQBSE70L/w/KE3nSjkVBSVxFB6KVgUr2/Zl+T&#10;YPZturtN4r93C4Ueh5n5htnuJ9OJgZxvLStYLRMQxJXVLdcKLh+nxQsIH5A1dpZJwZ087HdPsy3m&#10;2o5c0FCGWkQI+xwVNCH0uZS+asigX9qeOHpf1hkMUbpaaodjhJtOrpMkkwZbjgsN9nRsqLqVP0bB&#10;+/EgP8+p1UV2Pd2qdVa4b1co9TyfDq8gAk3hP/zXftMKNkkKv2fiEZC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TiLrEAAAA3AAAAA8AAAAAAAAAAAAAAAAAmAIAAGRycy9k&#10;b3ducmV2LnhtbFBLBQYAAAAABAAEAPUAAACJAwAAAAA=&#10;" path="m142,l,197e" filled="f" strokecolor="#969696" strokeweight="1pt">
              <v:stroke dashstyle="1 1"/>
              <v:path arrowok="t" o:connecttype="custom" o:connectlocs="142,0;0,197" o:connectangles="0,0"/>
            </v:shape>
            <v:group id="Group 4" o:spid="_x0000_s1264"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mRP9vFAAAA3AAA&#10;AA8AAAAAAAAAAAAAAAAAqgIAAGRycy9kb3ducmV2LnhtbFBLBQYAAAAABAAEAPoAAACcAwAAAAA=&#10;">
              <v:group id="Group 5" o:spid="_x0000_s1265"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2aQMYAAADcAAAADwAAAGRycy9kb3ducmV2LnhtbESPT2vCQBTE74V+h+UV&#10;ejObtFokZhWRtvQQBLUg3h7ZZxLMvg3Zbf58e7dQ6HGYmd8w2WY0jeipc7VlBUkUgyAurK65VPB9&#10;+pgtQTiPrLGxTAomcrBZPz5kmGo78IH6oy9FgLBLUUHlfZtK6YqKDLrItsTBu9rOoA+yK6XucAhw&#10;08iXOH6TBmsOCxW2tKuouB1/jILPAYfta/Le57frbrqcFvtznpBSz0/jdgXC0+j/w3/tL61gH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23ZpAxgAAANwA&#10;AAAPAAAAAAAAAAAAAAAAAKoCAABkcnMvZG93bnJldi54bWxQSwUGAAAAAAQABAD6AAAAnQMAAAAA&#10;">
                <v:rect id="Rectangle 6" o:spid="_x0000_s1266"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O8cUA&#10;AADcAAAADwAAAGRycy9kb3ducmV2LnhtbESPT4vCMBTE74LfITxhb5raXUSqUURcWA+74L+Dt0fz&#10;bKvNS0mytX77zYLgcZiZ3zDzZWdq0ZLzlWUF41ECgji3uuJCwfHwOZyC8AFZY22ZFDzIw3LR780x&#10;0/bOO2r3oRARwj5DBWUITSalz0sy6Ee2IY7exTqDIUpXSO3wHuGmlmmSTKTBiuNCiQ2tS8pv+1+j&#10;4LQ5tz/XtEq3bb51h833++PWsFJvg241AxGoC6/ws/2lFXwkE/g/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07xxQAAANwAAAAPAAAAAAAAAAAAAAAAAJgCAABkcnMv&#10;ZG93bnJldi54bWxQSwUGAAAAAAQABAD1AAAAigMAAAAA&#10;" filled="f" strokecolor="#009dc7" strokeweight=".21847mm">
                  <v:path arrowok="t"/>
                </v:rect>
                <v:rect id="Rectangle 7" o:spid="_x0000_s1267"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frasUA&#10;AADcAAAADwAAAGRycy9kb3ducmV2LnhtbESPQWvCQBSE74X+h+UVvOmmsViJrlJEQQ8Kaj14e2Rf&#10;k9Ts27C7xvjvu4LQ4zAz3zDTeWdq0ZLzlWUF74MEBHFudcWFgu/jqj8G4QOyxtoyKbiTh/ns9WWK&#10;mbY33lN7CIWIEPYZKihDaDIpfV6SQT+wDXH0fqwzGKJ0hdQObxFuapkmyUgarDgulNjQoqT8crga&#10;Baflud39plW6afONOy63w/ulYaV6b93XBESgLvyHn+21VvCRfMLjTDwC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tqxQAAANwAAAAPAAAAAAAAAAAAAAAAAJgCAABkcnMv&#10;ZG93bnJldi54bWxQSwUGAAAAAAQABAD1AAAAigMAAAAA&#10;" filled="f" strokecolor="#009dc7" strokeweight=".21847mm">
                  <v:path arrowok="t"/>
                </v:rect>
                <v:rect id="Rectangle 8" o:spid="_x0000_s1268"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h/GMMA&#10;AADcAAAADwAAAGRycy9kb3ducmV2LnhtbERPz2vCMBS+D/Y/hDfwtqarMqRrlDEc6MHB2u2w26N5&#10;ttXmpSSx1v9+OQgeP77fxXoyvRjJ+c6ygpckBUFcW91xo+Cn+nxegvABWWNvmRRcycN69fhQYK7t&#10;hb9pLEMjYgj7HBW0IQy5lL5uyaBP7EAcuYN1BkOErpHa4SWGm15mafoqDXYcG1oc6KOl+lSejYLf&#10;zd/4dcy6bDfWO1dt9vPraWClZk/T+xuIQFO4i2/urVawSOPaeCYe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ch/GMMAAADcAAAADwAAAAAAAAAAAAAAAACYAgAAZHJzL2Rv&#10;d25yZXYueG1sUEsFBgAAAAAEAAQA9QAAAIgDAAAAAA==&#10;" filled="f" strokecolor="#009dc7" strokeweight=".21847mm">
                  <v:path arrowok="t"/>
                </v:rect>
              </v:group>
              <v:group id="Group 9" o:spid="_x0000_s1269"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10" o:spid="_x0000_s127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MlIMAA&#10;AADcAAAADwAAAGRycy9kb3ducmV2LnhtbERPS2sCMRC+F/ofwgi91VlFRLZGEaGPQxG0hV6HzbhZ&#10;TCbLJvvov28OBY8f33u7n7xTA3exCaJhMS9AsVTBNFJr+P56fd6AionEkAvCGn45wn73+LCl0oRR&#10;zjxcUq1yiMSSNNiU2hIxVpY9xXloWTJ3DZ2nlGFXo+lozOHe4bIo1uipkdxgqeWj5ep26b0G5xzy&#10;z+G0Hj9x6PvVu3+zuNT6aTYdXkAlntJd/O/+MBpWizw/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6MlIM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27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27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27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27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27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group>
              <v:group id="Group 16" o:spid="_x0000_s1276"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aS6sYAAADcAAAADwAAAGRycy9kb3ducmV2LnhtbESPT2vCQBTE7wW/w/KE&#10;3uomtpWSuoqIlh5CwUQovT2yzySYfRuya/58+26h4HGYmd8w6+1oGtFT52rLCuJFBIK4sLrmUsE5&#10;Pz69gXAeWWNjmRRM5GC7mT2sMdF24BP1mS9FgLBLUEHlfZtI6YqKDLqFbYmDd7GdQR9kV0rd4RDg&#10;ppHLKFpJgzWHhQpb2ldUXLObUfAx4LB7jg99er3sp5/89es7jUmpx/m4ewfhafT38H/7Uyt4iVf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1pLqxgAAANwA&#10;AAAPAAAAAAAAAAAAAAAAAKoCAABkcnMvZG93bnJldi54bWxQSwUGAAAAAAQABAD6AAAAnQMAAAAA&#10;">
                <v:shape id="Freeform 17" o:spid="_x0000_s127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q9VMMA&#10;AADcAAAADwAAAGRycy9kb3ducmV2LnhtbESPX0sDMRDE34V+h7BC3+xeS6l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q9V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27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27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20" o:spid="_x0000_s128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28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28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group>
              <v:shape id="Freeform 23" o:spid="_x0000_s1283"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84"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TpnsMA&#10;AADcAAAADwAAAGRycy9kb3ducmV2LnhtbESPX0sDMRDE3wW/Q1ihb3bP4yhyNi1FaPVBBKvg63JZ&#10;L4fJ5rjk/vTbG0HwcZiZ3zDb/eKdmniIXRANd+sCFEsTTCetho/34+09qJhIDLkgrOHCEfa766st&#10;1SbM8sbTObUqQyTWpMGm1NeIsbHsKa5Dz5K9rzB4SlkOLZqB5gz3Dsui2KCnTvKCpZ4fLTff59Fr&#10;cM4hfx5eN/MLTuNYPfmTxVLr1c1yeACVeEn/4b/2s9FQlR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TpnsMAAADcAAAADwAAAAAAAAAAAAAAAACYAgAAZHJzL2Rv&#10;d25yZXYueG1sUEsFBgAAAAAEAAQA9QAAAIgDAAAAAA==&#10;" path="m515,l,670e" filled="f" strokecolor="#969696" strokeweight="1pt">
                <v:stroke dashstyle="1 1"/>
                <v:path arrowok="t" o:connecttype="custom" o:connectlocs="515,0;0,670" o:connectangles="0,0"/>
              </v:shape>
              <v:shape id="Freeform 25" o:spid="_x0000_s1285"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hMBcQA&#10;AADcAAAADwAAAGRycy9kb3ducmV2LnhtbESPS2vDMBCE74X8B7GB3pp1TBq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4TAXEAAAA3AAAAA8AAAAAAAAAAAAAAAAAmAIAAGRycy9k&#10;b3ducmV2LnhtbFBLBQYAAAAABAAEAPUAAACJAwAAAAA=&#10;" path="m515,l,670e" filled="f" strokecolor="#969696" strokeweight="1pt">
                <v:stroke dashstyle="1 1"/>
                <v:path arrowok="t" o:connecttype="custom" o:connectlocs="515,0;0,670" o:connectangles="0,0"/>
              </v:shape>
              <v:shape id="Freeform 26" o:spid="_x0000_s1286"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rScsMA&#10;AADcAAAADwAAAGRycy9kb3ducmV2LnhtbESPX0sDMRDE3wW/Q1ihb3bPoxxyNi1FaPVBBKvg63JZ&#10;L4fJ5rjk/vTbG0HwcZiZ3zDb/eKdmniIXRANd+sCFEsTTCetho/34+09qJhIDLkgrOHCEfa766st&#10;1SbM8sbTObUqQyTWpMGm1NeIsbHsKa5Dz5K9rzB4SlkOLZqB5gz3DsuiqNBTJ3nBUs+Plpvv8+g1&#10;OOeQPw+v1fyC0zhunvzJYqn16mY5PIBKvKT/8F/72WjYlB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rScs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287"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YaMMMA&#10;AADcAAAADwAAAGRycy9kb3ducmV2LnhtbESPQWsCMRSE7wX/Q3hCbzVxKbZsjSKC2EsFbev5uXnd&#10;Xdy8LElcd/+9EYQeh5n5hpkve9uIjnyoHWuYThQI4sKZmksNP9+bl3cQISIbbByThoECLBejpznm&#10;xl15T90hliJBOOSooYqxzaUMRUUWw8S1xMn7c95iTNKX0ni8JrhtZKbUTFqsOS1U2NK6ouJ8uFgN&#10;p2w3nJQ//m4H39mvgMdtqTKtn8f96gNEpD7+hx/tT6PhNXuD+5l0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YaMMMAAADcAAAADwAAAAAAAAAAAAAAAACYAgAAZHJzL2Rv&#10;d25yZXYueG1sUEsFBgAAAAAEAAQA9QAAAIgDAAAAAA==&#10;" path="m364,l,451e" filled="f" strokecolor="#969696" strokeweight="1pt">
                <v:stroke dashstyle="1 1"/>
                <v:path arrowok="t" o:connecttype="custom" o:connectlocs="364,0;0,451" o:connectangles="0,0"/>
              </v:shape>
              <v:group id="Group 28" o:spid="_x0000_s1288"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2lpvsIAAADcAAAADwAAAGRycy9kb3ducmV2LnhtbERPy4rCMBTdC/MP4Q64&#10;07S+GDpGERmHWYhgHRB3l+baFpub0sS2/r1ZCC4P571c96YSLTWutKwgHkcgiDOrS84V/J92oy8Q&#10;ziNrrCyTggc5WK8+BktMtO34SG3qcxFC2CWooPC+TqR0WUEG3djWxIG72sagD7DJpW6wC+GmkpMo&#10;WkiDJYeGAmvaFpTd0rtR8Ntht5nGP+3+dt0+Lqf54byPSanhZ7/5BuGp92/xy/2nFcw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Npab7CAAAA3AAAAA8A&#10;AAAAAAAAAAAAAAAAqgIAAGRycy9kb3ducmV2LnhtbFBLBQYAAAAABAAEAPoAAACZAwAAAAA=&#10;">
                <v:shape id="Freeform 29" o:spid="_x0000_s128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VGAMQA&#10;AADcAAAADwAAAGRycy9kb3ducmV2LnhtbESPS2vDMBCE74X8B7GB3pp1TAitGyWEQB+HUmhS6HWx&#10;tpaptDKW/Oi/rwqFHoeZ+YbZHWbv1Mh9bINoWK8KUCx1MK00Gt4vDze3oGIiMeSCsIZvjnDYL652&#10;VJkwyRuP59SoDJFYkQabUlchxtqyp7gKHUv2PkPvKWXZN2h6mjLcOyyLYoueWskLljo+Wa6/zoPX&#10;4JxD/ji+bqcXHIdh8+QfLZZaXy/n4z2oxHP6D/+1n42GTXk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1RgD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29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Z5QMAA&#10;AADcAAAADwAAAGRycy9kb3ducmV2LnhtbERPS2sCMRC+F/ofwhR6q7NakbIaRQp9HIqgLfQ6bMbN&#10;YjJZNtlH/31zEDx+fO/NbvJODdzFJoiG+awAxVIF00it4ef77ekFVEwkhlwQ1vDHEXbb+7sNlSaM&#10;cuThlGqVQySWpMGm1JaIsbLsKc5Cy5K5c+g8pQy7Gk1HYw73DhdFsUJPjeQGSy2/Wq4up95rcM4h&#10;/+4Pq/ELh75ffvh3iwutHx+m/RpU4indxFf3p9GwfM7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Z5QM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29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rc28MA&#10;AADcAAAADwAAAGRycy9kb3ducmV2LnhtbESPS0sDQRCE70L+w9CCN9ObB0E2mYQQ0HgQwSh4bXY6&#10;O4szPcvO7MN/7wiCx6KqvqJ2h8k7NXAXmyAaFvMCFEsVTCO1ho/3x/sHUDGRGHJBWMM3RzjsZzc7&#10;Kk0Y5Y2HS6pVhkgsSYNNqS0RY2XZU5yHliV719B5Sll2NZqOxgz3DpdFsUFPjeQFSy2fLFdfl95r&#10;cM4hfx5fN+MLDn2/Pvsni0ut726n4xZU4in9h//az0bDerW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rc28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9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hCrMQA&#10;AADcAAAADwAAAGRycy9kb3ducmV2LnhtbESPS2vDMBCE74X8B7GB3pp13BCKGyWEQB+HUmhS6HWx&#10;tpaptDKW/Oi/rwqFHoeZ+YbZHWbv1Mh9bINoWK8KUCx1MK00Gt4vDzd3oGIiMeSCsIZvjnDYL652&#10;VJkwyRuP59SoDJFYkQabUlchxtqyp7gKHUv2PkPvKWXZN2h6mjLcOyyLYoueWskLljo+Wa6/zoPX&#10;4JxD/ji+bqcXHIdh8+QfLZZaXy/n4z2oxHP6D/+1n42Gz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IQqzEAAAA3AAAAA8AAAAAAAAAAAAAAAAAmAIAAGRycy9k&#10;b3ducmV2LnhtbFBLBQYAAAAABAAEAPUAAACJAwAAAAA=&#10;" path="m515,l,670e" filled="f" strokecolor="#969696" strokeweight="1pt">
                  <v:stroke dashstyle="1 1"/>
                  <v:path arrowok="t" o:connecttype="custom" o:connectlocs="515,0;0,670" o:connectangles="0,0"/>
                </v:shape>
                <v:shape id="Freeform 33" o:spid="_x0000_s129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TnN8MA&#10;AADcAAAADwAAAGRycy9kb3ducmV2LnhtbESPX0sDMRDE34V+h7AF3+yebSlybVpKoeqDCFbB1+Wy&#10;vRwmm+OS++O3N4Lg4zAzv2F2h8k7NXAXmyAa7hcFKJYqmEZqDR/v57sHUDGRGHJBWMM3RzjsZzc7&#10;Kk0Y5Y2HS6pVhkgsSYNNqS0RY2XZU1yEliV719B5Sll2NZqOxgz3DpdFsUFPjeQFSy2fLFdfl95r&#10;cM4hfx5fN+MLDn2/fvKPFpda386n4xZU4in9h//az0bDerW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TnN8MAAADcAAAADwAAAAAAAAAAAAAAAACYAgAAZHJzL2Rv&#10;d25yZXYueG1sUEsFBgAAAAAEAAQA9QAAAIgDAAAAAA==&#10;" path="m515,l,670e" filled="f" strokecolor="#969696" strokeweight="1pt">
                  <v:stroke dashstyle="1 1"/>
                  <v:path arrowok="t" o:connecttype="custom" o:connectlocs="515,0;0,670" o:connectangles="0,0"/>
                </v:shape>
                <v:shape id="Freeform 34" o:spid="_x0000_s129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1/Q8QA&#10;AADcAAAADwAAAGRycy9kb3ducmV2LnhtbESPS2vDMBCE74X8B7GB3pp1UhOKGyWEQB+HUmhS6HWx&#10;tpaptDKW/Oi/rwqFHoeZ+YbZHWbv1Mh9bINoWK8KUCx1MK00Gt4vDzd3oGIiMeSCsIZvjnDYL652&#10;VJkwyRuP59SoDJFYkQabUlchxtqyp7gKHUv2PkPvKWXZN2h6mjLcO9wUxRY9tZIXLHV8slx/nQev&#10;wTmH/HF83U4vOA5D+eQfLW60vl7Ox3tQief0H/5rPxsN5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tf0PEAAAA3AAAAA8AAAAAAAAAAAAAAAAAmAIAAGRycy9k&#10;b3ducmV2LnhtbFBLBQYAAAAABAAEAPUAAACJAwAAAAA=&#10;" path="m515,l,670e" filled="f" strokecolor="#969696" strokeweight="1pt">
                  <v:stroke dashstyle="1 1"/>
                  <v:path arrowok="t" o:connecttype="custom" o:connectlocs="515,0;0,670" o:connectangles="0,0"/>
                </v:shape>
              </v:group>
              <v:group id="Group 35" o:spid="_x0000_s1295"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FQ/cUAAADcAAAADwAAAGRycy9kb3ducmV2LnhtbESPT4vCMBTE78J+h/CE&#10;vWna9Q9LNYqIu+xBBHVBvD2aZ1tsXkoT2/rtjSB4HGbmN8x82ZlSNFS7wrKCeBiBIE6tLjhT8H/8&#10;GXyDcB5ZY2mZFNzJwXLx0Ztjom3Le2oOPhMBwi5BBbn3VSKlS3My6Ia2Ig7exdYGfZB1JnWNbYCb&#10;Un5F0VQaLDgs5FjROqf0ergZBb8ttqtRvGm218v6fj5OdqdtTEp99rvVDISnzr/Dr/afVjAeTe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ixUP3FAAAA3AAA&#10;AA8AAAAAAAAAAAAAAAAAqgIAAGRycy9kb3ducmV2LnhtbFBLBQYAAAAABAAEAPoAAACcAwAAAAA=&#10;">
                <v:shape id="Freeform 36" o:spid="_x0000_s129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Er8QA&#10;AADcAAAADwAAAGRycy9kb3ducmV2LnhtbESPS2vDMBCE74X8B7GB3pp10mCKGyWEQB+HUmhS6HWx&#10;tpaptDKW/Oi/rwqFHoeZ+YbZHWbv1Mh9bINoWK8KUCx1MK00Gt4vDzd3oGIiMeSCsIZvjnDYL652&#10;VJkwyRuP59SoDJFYkQabUlchxtqyp7gKHUv2PkPvKWXZN2h6mjLcO9wURYmeWskLljo+Wa6/zoPX&#10;4JxD/ji+ltMLjsOwffKPFjdaXy/n4z2oxHP6D/+1n42G7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zRK/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29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MQA&#10;AADcAAAADwAAAGRycy9kb3ducmV2LnhtbESPX0sDMRDE3wW/Q1jBN7tnW2o5m5ZSaPVBBKvQ1+Wy&#10;Xg6TzXHJ/fHbG0HwcZiZ3zCb3eSdGriLTRAN97MCFEsVTCO1ho/3490aVEwkhlwQ1vDNEXbb66sN&#10;lSaM8sbDOdUqQySWpMGm1JaIsbLsKc5Cy5K9z9B5Sll2NZqOxgz3DudFsUJPjeQFSy0fLFdf595r&#10;cM4hX/avq/EFh75fPvmTxbnWtzfT/hFU4in9h//az0bDcvE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4TTEAAAA3AAAAA8AAAAAAAAAAAAAAAAAmAIAAGRycy9k&#10;b3ducmV2LnhtbFBLBQYAAAAABAAEAPUAAACJAwAAAAA=&#10;" path="m515,l,670e" filled="f" strokecolor="#969696" strokeweight="1pt">
                  <v:stroke dashstyle="1 1"/>
                  <v:path arrowok="t" o:connecttype="custom" o:connectlocs="515,0;0,670" o:connectangles="0,0"/>
                </v:shape>
                <v:shape id="Freeform 38" o:spid="_x0000_s129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B1RsAA&#10;AADcAAAADwAAAGRycy9kb3ducmV2LnhtbERPS2sCMRC+F/ofwhR6q7NakbIaRQp9HIqgLfQ6bMbN&#10;YjJZNtlH/31zEDx+fO/NbvJODdzFJoiG+awAxVIF00it4ef77ekFVEwkhlwQ1vDHEXbb+7sNlSaM&#10;cuThlGqVQySWpMGm1JaIsbLsKc5Cy5K5c+g8pQy7Gk1HYw73DhdFsUJPjeQGSy2/Wq4up95rcM4h&#10;/+4Pq/ELh75ffvh3iwutHx+m/RpU4indxFf3p9GwfM5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mB1Rs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29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zQ3cQA&#10;AADcAAAADwAAAGRycy9kb3ducmV2LnhtbESPX0sDMRDE3wW/Q1jBN7tnW4o9m5ZSaPVBBKvQ1+Wy&#10;Xg6TzXHJ/fHbG0HwcZiZ3zCb3eSdGriLTRAN97MCFEsVTCO1ho/3490DqJhIDLkgrOGbI+y211cb&#10;Kk0Y5Y2Hc6pVhkgsSYNNqS0RY2XZU5yFliV7n6HzlLLsajQdjRnuHc6LYoWeGskLllo+WK6+zr3X&#10;4JxDvuxfV+MLDn2/fPIni3Otb2+m/SOoxFP6D/+1n42G5W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s0N3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30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KPcAA&#10;AADcAAAADwAAAGRycy9kb3ducmV2LnhtbERPS0sDMRC+C/0PYQre7GzLUmRtWkqh6kEEW8HrsBk3&#10;S5PJssk+/PfmIHj8+N67w+ydGrmPbRAN61UBiqUOppVGw+f1/PAIKiYSQy4Ia/jhCIf94m5HlQmT&#10;fPB4SY3KIRIr0mBT6irEWFv2FFehY8ncd+g9pQz7Bk1PUw73DjdFsUVPreQGSx2fLNe3y+A1OOeQ&#10;v47v2+kNx2EoX/yzxY3W98v5+AQq8Zz+xX/uV6OhLP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AKPc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30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yvpsMA&#10;AADcAAAADwAAAGRycy9kb3ducmV2LnhtbESPX0sDMRDE34V+h7AF3+xey1HkbFqK0OqDCLaCr8tl&#10;vRwmm+OS++O3N4Lg4zAzv2F2h9k7NXIf2yAa1qsCFEsdTCuNhvfr6e4eVEwkhlwQ1vDNEQ77xc2O&#10;KhMmeePxkhqVIRIr0mBT6irEWFv2FFehY8neZ+g9pSz7Bk1PU4Z7h5ui2KKnVvKCpY4fLddfl8Fr&#10;cM4hfxxft9MLjsNQPvmzxY3Wt8v5+AAq8Zz+w3/tZ6OhLN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yvpsMAAADcAAAADwAAAAAAAAAAAAAAAACYAgAAZHJzL2Rv&#10;d25yZXYueG1sUEsFBgAAAAAEAAQA9QAAAIgDAAAAAA==&#10;" path="m515,l,670e" filled="f" strokecolor="#969696" strokeweight="1pt">
                  <v:stroke dashstyle="1 1"/>
                  <v:path arrowok="t" o:connecttype="custom" o:connectlocs="515,0;0,670" o:connectangles="0,0"/>
                </v:shape>
              </v:group>
            </v:group>
          </v:group>
        </w:pict>
      </w:r>
    </w:p>
    <w:p w:rsidR="00946BAF" w:rsidRDefault="00946BAF" w:rsidP="0085269B">
      <w:r>
        <w:rPr>
          <w:noProof/>
        </w:rPr>
        <w:pict>
          <v:roundrect id="Yuvarlatılmış Dikdörtgen 445" o:spid="_x0000_s1302" style="position:absolute;margin-left:-44.65pt;margin-top:20.8pt;width:541.5pt;height:39.75pt;z-index:2516971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" filled="f" strokecolor="#795d9b">
            <v:shadow on="t" color="black" opacity="24903f" origin=",.5" offset="0,.55556mm"/>
            <v:textbox>
              <w:txbxContent>
                <w:p w:rsidR="00946BAF" w:rsidRPr="008C3D48" w:rsidRDefault="00946BAF" w:rsidP="008C3D48">
                  <w:pPr>
                    <w:jc w:val="center"/>
                    <w:rPr>
                      <w:b/>
                    </w:rPr>
                  </w:pPr>
                  <w:r w:rsidRPr="008C3D48">
                    <w:rPr>
                      <w:b/>
                    </w:rPr>
                    <w:t>Heceleri verilen kelimeleri boşluklara yazdıralım. Her kelimeyi bol bol okutalım. Kelimelerin (varsa) görsellerini gösterelim. Alttaki metinleri en az 10 kere okutalım. Alttaki boş satırlara ve dikte defterlerine yazdıralım.</w:t>
                  </w:r>
                </w:p>
              </w:txbxContent>
            </v:textbox>
          </v:roundrect>
        </w:pict>
      </w:r>
    </w:p>
    <w:p w:rsidR="00946BAF" w:rsidRDefault="00946BAF" w:rsidP="007A767A">
      <w:pPr>
        <w:rPr>
          <w:noProof/>
        </w:rPr>
      </w:pPr>
    </w:p>
    <w:p w:rsidR="00946BAF" w:rsidRDefault="00946BAF" w:rsidP="00FE1F01">
      <w:pPr>
        <w:jc w:val="center"/>
      </w:pPr>
    </w:p>
    <w:p w:rsidR="00946BAF" w:rsidRDefault="00946BAF">
      <w:r>
        <w:rPr>
          <w:noProof/>
        </w:rPr>
        <w:pict>
          <v:roundrect id="_x0000_s1303" style="position:absolute;margin-left:-43.1pt;margin-top:-28.85pt;width:516pt;height:46.5pt;z-index:2516858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" fillcolor="gray">
            <v:fill color2="#d9d9d9" rotate="t" angle="180" colors="0 #bcbcbc;22938f #d0d0d0;1 #ededed" focus="100%" type="gradient"/>
            <v:shadow on="t" color="black" opacity="24903f" origin=",.5" offset="0,.55556mm"/>
            <v:path arrowok="t"/>
            <v:textbox>
              <w:txbxContent>
                <w:p w:rsidR="00946BAF" w:rsidRPr="00D23904" w:rsidRDefault="00946BAF" w:rsidP="00A3759B">
                  <w:pPr>
                    <w:jc w:val="center"/>
                    <w:rPr>
                      <w:rFonts w:ascii="Cambria" w:hAnsi="Cambria"/>
                      <w:i/>
                    </w:rPr>
                  </w:pPr>
                  <w:r w:rsidRPr="00D23904">
                    <w:rPr>
                      <w:rFonts w:ascii="Cambria" w:hAnsi="Cambria"/>
                      <w:i/>
                    </w:rPr>
                    <w:t>Aşağıdaki kutucuklarda boş yerlere uygun kelimeleri yazarak oluşan cümleleri yandaki boşluğa yazın.</w:t>
                  </w:r>
                </w:p>
              </w:txbxContent>
            </v:textbox>
          </v:roundrect>
        </w:pict>
      </w:r>
      <w:r>
        <w:rPr>
          <w:noProof/>
        </w:rPr>
        <w:pict>
          <v:rect id="Dikdörtgen 8" o:spid="_x0000_s1304" style="position:absolute;margin-left:284.65pt;margin-top:31.15pt;width:208.5pt;height:39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" fillcolor="#dafda7" strokecolor="#98b954">
            <v:fill color2="#f5ffe6" rotate="t" angle="180" colors="0 #dafda7;22938f #e4fdc2;1 #f5ffe6" focus="100%" type="gradient"/>
            <v:shadow on="t" color="black" opacity="24903f" origin=",.5" offset="0,.55556mm"/>
            <v:path arrowok="t"/>
          </v:rect>
        </w:pict>
      </w:r>
      <w:r>
        <w:rPr>
          <w:noProof/>
        </w:rPr>
        <w:pict>
          <v:rect id="Dikdörtgen 16" o:spid="_x0000_s1305" style="position:absolute;margin-left:161.65pt;margin-top:32.65pt;width:89.25pt;height:39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" fillcolor="#dafda7" strokecolor="#98b954">
            <v:fill color2="#f5ffe6" rotate="t" angle="180" colors="0 #dafda7;22938f #e4fdc2;1 #f5ffe6"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al.</w:t>
                  </w:r>
                </w:p>
              </w:txbxContent>
            </v:textbox>
          </v:rect>
        </w:pict>
      </w:r>
      <w:r>
        <w:rPr>
          <w:noProof/>
        </w:rPr>
        <w:pict>
          <v:rect id="Dikdörtgen 15" o:spid="_x0000_s1306" style="position:absolute;margin-left:60.4pt;margin-top:32.65pt;width:89.25pt;height:39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" fillcolor="#dafda7" strokecolor="#98b954">
            <v:fill color2="#f5ffe6" rotate="t" angle="180" colors="0 #dafda7;22938f #e4fdc2;1 #f5ffe6"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Times New Roman" w:hAnsi="Times New Roman"/>
                      <w:sz w:val="36"/>
                    </w:rPr>
                    <w:t>……</w:t>
                  </w:r>
                  <w:r>
                    <w:rPr>
                      <w:rFonts w:ascii="Hand writing Mutlu" w:hAnsi="Hand writing Mutlu"/>
                      <w:sz w:val="36"/>
                    </w:rPr>
                    <w:t>...</w:t>
                  </w:r>
                </w:p>
              </w:txbxContent>
            </v:textbox>
          </v:rect>
        </w:pict>
      </w:r>
      <w:r>
        <w:rPr>
          <w:noProof/>
        </w:rPr>
        <w:pict>
          <v:rect id="Dikdörtgen 1" o:spid="_x0000_s1307" style="position:absolute;margin-left:-40.1pt;margin-top:32.65pt;width:89.25pt;height:39pt;z-index:251649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" fillcolor="#cdddac" strokecolor="#94b64e">
            <v:fill color2="#f0f4e6" rotate="t" angle="180" colors="0 #dafda7;22938f #e4fdc2;1 #f5ffe6" focus="100%" type="gradient"/>
            <v:shadow on="t" color="black" opacity="24903f" origin=",.5" offset="0,.55556mm"/>
            <v:path arrowok="t"/>
            <v:textbox>
              <w:txbxContent>
                <w:p w:rsidR="00946BAF" w:rsidRPr="00577F36" w:rsidRDefault="00946BAF" w:rsidP="00D714D1">
                  <w:pPr>
                    <w:rPr>
                      <w:rFonts w:ascii="Hand writing Mutlu" w:hAnsi="Hand writing Mutlu"/>
                      <w:sz w:val="36"/>
                    </w:rPr>
                  </w:pPr>
                  <w:r>
                    <w:rPr>
                      <w:rFonts w:ascii="Hand writing Mutlu" w:hAnsi="Hand writing Mutlu"/>
                      <w:sz w:val="36"/>
                    </w:rPr>
                    <w:t>Nalan</w:t>
                  </w:r>
                </w:p>
              </w:txbxContent>
            </v:textbox>
          </v:rect>
        </w:pict>
      </w:r>
    </w:p>
    <w:p w:rsidR="00946BAF" w:rsidRPr="00577F36" w:rsidRDefault="00946BAF" w:rsidP="00577F36"/>
    <w:p w:rsidR="00946BAF" w:rsidRDefault="00946BAF" w:rsidP="00577F36"/>
    <w:p w:rsidR="00946BAF" w:rsidRDefault="00946BAF" w:rsidP="00577F36">
      <w:r>
        <w:rPr>
          <w:noProof/>
        </w:rPr>
        <w:pict>
          <v:rect id="Dikdörtgen 17" o:spid="_x0000_s1308" style="position:absolute;margin-left:284.65pt;margin-top:31.15pt;width:208.5pt;height:39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" fillcolor="#a5d5e2" strokecolor="#40a7c2">
            <v:fill color2="#e4f2f6" rotate="t" angle="180" colors="0 #9eeaff;22938f #bbefff;1 #e4f9ff" focus="100%" type="gradient"/>
            <v:shadow on="t" color="black" opacity="24903f" origin=",.5" offset="0,.55556mm"/>
            <v:path arrowok="t"/>
          </v:rect>
        </w:pict>
      </w:r>
      <w:r>
        <w:rPr>
          <w:noProof/>
        </w:rPr>
        <w:pict>
          <v:rect id="Dikdörtgen 18" o:spid="_x0000_s1309" style="position:absolute;margin-left:161.65pt;margin-top:32.65pt;width:89.25pt;height:39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" fillcolor="#a5d5e2" strokecolor="#40a7c2">
            <v:fill color2="#e4f2f6" rotate="t" angle="180" colors="0 #9eeaff;22938f #bbefff;1 #e4f9ff" focus="100%" type="gradient"/>
            <v:shadow on="t" color="black" opacity="24903f" origin=",.5" offset="0,.55556mm"/>
            <v:path arrowok="t"/>
            <v:textbox>
              <w:txbxContent>
                <w:p w:rsidR="00946BAF" w:rsidRPr="002E2A34" w:rsidRDefault="00946BAF" w:rsidP="00577F36">
                  <w:pPr>
                    <w:jc w:val="center"/>
                    <w:rPr>
                      <w:rFonts w:ascii="Hand writing Mutlu" w:hAnsi="Hand writing Mutlu"/>
                      <w:sz w:val="36"/>
                    </w:rPr>
                  </w:pPr>
                  <w:r>
                    <w:rPr>
                      <w:rFonts w:ascii="Hand writing Mutlu" w:hAnsi="Hand writing Mutlu"/>
                      <w:sz w:val="36"/>
                    </w:rPr>
                    <w:t>tat</w:t>
                  </w:r>
                  <w:r w:rsidRPr="002E2A34">
                    <w:rPr>
                      <w:rFonts w:ascii="Hand writing Mutlu" w:hAnsi="Hand writing Mutlu"/>
                      <w:sz w:val="36"/>
                    </w:rPr>
                    <w:t>.</w:t>
                  </w:r>
                </w:p>
              </w:txbxContent>
            </v:textbox>
          </v:rect>
        </w:pict>
      </w:r>
      <w:r>
        <w:rPr>
          <w:noProof/>
        </w:rPr>
        <w:pict>
          <v:rect id="Dikdörtgen 19" o:spid="_x0000_s1310" style="position:absolute;margin-left:60.4pt;margin-top:32.65pt;width:89.25pt;height:39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" fillcolor="#a5d5e2" strokecolor="#40a7c2">
            <v:fill color2="#e4f2f6" rotate="t" angle="180" colors="0 #9eeaff;22938f #bbefff;1 #e4f9ff"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nane</w:t>
                  </w:r>
                </w:p>
              </w:txbxContent>
            </v:textbox>
          </v:rect>
        </w:pict>
      </w:r>
      <w:r>
        <w:rPr>
          <w:noProof/>
        </w:rPr>
        <w:pict>
          <v:rect id="Dikdörtgen 20" o:spid="_x0000_s1311" style="position:absolute;margin-left:-40.1pt;margin-top:32.65pt;width:89.25pt;height:39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" fillcolor="#a5d5e2" strokecolor="#40a7c2">
            <v:fill color2="#e4f2f6" rotate="t" angle="180" colors="0 #9eeaff;22938f #bbefff;1 #e4f9ff"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Times New Roman" w:hAnsi="Times New Roman"/>
                      <w:sz w:val="36"/>
                    </w:rPr>
                    <w:t>……</w:t>
                  </w:r>
                  <w:r>
                    <w:rPr>
                      <w:rFonts w:ascii="Hand writing Mutlu" w:hAnsi="Hand writing Mutlu"/>
                      <w:sz w:val="36"/>
                    </w:rPr>
                    <w:t>..</w:t>
                  </w:r>
                </w:p>
              </w:txbxContent>
            </v:textbox>
          </v:rect>
        </w:pict>
      </w:r>
    </w:p>
    <w:p w:rsidR="00946BAF" w:rsidRDefault="00946BAF" w:rsidP="00577F36"/>
    <w:p w:rsidR="00946BAF" w:rsidRDefault="00946BAF" w:rsidP="00577F36"/>
    <w:p w:rsidR="00946BAF" w:rsidRDefault="00946BAF" w:rsidP="00577F36">
      <w:r>
        <w:rPr>
          <w:noProof/>
        </w:rPr>
        <w:pict>
          <v:rect id="Dikdörtgen 25" o:spid="_x0000_s1312" style="position:absolute;margin-left:284.65pt;margin-top:31.15pt;width:208.5pt;height:39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" fillcolor="#bfb1d0" strokecolor="#795d9b">
            <v:fill color2="#ece7f1" rotate="t" angle="180" colors="0 #c9b5e8;22938f #d9cbee;1 #f0eaf9" focus="100%" type="gradient"/>
            <v:shadow on="t" color="black" opacity="24903f" origin=",.5" offset="0,.55556mm"/>
            <v:path arrowok="t"/>
          </v:rect>
        </w:pict>
      </w:r>
      <w:r>
        <w:rPr>
          <w:noProof/>
        </w:rPr>
        <w:pict>
          <v:rect id="Dikdörtgen 26" o:spid="_x0000_s1313" style="position:absolute;margin-left:161.65pt;margin-top:32.65pt;width:89.25pt;height:39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" fillcolor="#bfb1d0" strokecolor="#795d9b">
            <v:fill color2="#ece7f1" rotate="t" angle="180" colors="0 #c9b5e8;22938f #d9cbee;1 #f0eaf9"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Times New Roman" w:hAnsi="Times New Roman"/>
                      <w:sz w:val="36"/>
                    </w:rPr>
                    <w:t>………</w:t>
                  </w:r>
                </w:p>
              </w:txbxContent>
            </v:textbox>
          </v:rect>
        </w:pict>
      </w:r>
      <w:r>
        <w:rPr>
          <w:noProof/>
        </w:rPr>
        <w:pict>
          <v:rect id="Dikdörtgen 27" o:spid="_x0000_s1314" style="position:absolute;margin-left:60.4pt;margin-top:32.65pt;width:89.25pt;height:39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" fillcolor="#bfb1d0" strokecolor="#795d9b">
            <v:fill color2="#ece7f1" rotate="t" angle="180" colors="0 #c9b5e8;22938f #d9cbee;1 #f0eaf9" focus="100%" type="gradient"/>
            <v:shadow on="t" color="black" opacity="24903f" origin=",.5" offset="0,.55556mm"/>
            <v:path arrowok="t"/>
            <v:textbox>
              <w:txbxContent>
                <w:p w:rsidR="00946BAF" w:rsidRPr="00577F36" w:rsidRDefault="00946BAF" w:rsidP="00D714D1">
                  <w:pPr>
                    <w:rPr>
                      <w:rFonts w:ascii="Hand writing Mutlu" w:hAnsi="Hand writing Mutlu"/>
                      <w:sz w:val="36"/>
                    </w:rPr>
                  </w:pPr>
                  <w:r>
                    <w:rPr>
                      <w:rFonts w:ascii="Hand writing Mutlu" w:hAnsi="Hand writing Mutlu"/>
                      <w:sz w:val="36"/>
                    </w:rPr>
                    <w:t xml:space="preserve">  nane</w:t>
                  </w:r>
                </w:p>
              </w:txbxContent>
            </v:textbox>
          </v:rect>
        </w:pict>
      </w:r>
      <w:r>
        <w:rPr>
          <w:noProof/>
        </w:rPr>
        <w:pict>
          <v:rect id="Dikdörtgen 28" o:spid="_x0000_s1315" style="position:absolute;margin-left:-40.1pt;margin-top:32.65pt;width:89.25pt;height:39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" fillcolor="#bfb1d0" strokecolor="#795d9b">
            <v:fill color2="#ece7f1" rotate="t" angle="180" colors="0 #c9b5e8;22938f #d9cbee;1 #f0eaf9"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Nalan</w:t>
                  </w:r>
                </w:p>
              </w:txbxContent>
            </v:textbox>
          </v:rect>
        </w:pict>
      </w:r>
    </w:p>
    <w:p w:rsidR="00946BAF" w:rsidRPr="00577F36" w:rsidRDefault="00946BAF" w:rsidP="00577F36"/>
    <w:p w:rsidR="00946BAF" w:rsidRPr="00577F36" w:rsidRDefault="00946BAF" w:rsidP="00577F36"/>
    <w:p w:rsidR="00946BAF" w:rsidRDefault="00946BAF" w:rsidP="00577F36">
      <w:r>
        <w:rPr>
          <w:noProof/>
        </w:rPr>
        <w:pict>
          <v:rect id="Dikdörtgen 29" o:spid="_x0000_s1316" style="position:absolute;margin-left:284.65pt;margin-top:31.15pt;width:208.5pt;height:39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" fillcolor="#dfa7a6" strokecolor="#bc4542">
            <v:fill color2="#f5e4e4" rotate="t" angle="180" colors="0 #ffa2a1;22938f #ffbebd;1 #ffe5e5" focus="100%" type="gradient"/>
            <v:shadow on="t" color="black" opacity="24903f" origin=",.5" offset="0,.55556mm"/>
            <v:path arrowok="t"/>
          </v:rect>
        </w:pict>
      </w:r>
      <w:r>
        <w:rPr>
          <w:noProof/>
        </w:rPr>
        <w:pict>
          <v:rect id="Dikdörtgen 30" o:spid="_x0000_s1317" style="position:absolute;margin-left:161.65pt;margin-top:32.65pt;width:89.25pt;height:39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" fillcolor="#dfa7a6" strokecolor="#bc4542">
            <v:fill color2="#f5e4e4" rotate="t" angle="180" colors="0 #ffa2a1;22938f #ffbebd;1 #ffe5e5"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at.</w:t>
                  </w:r>
                </w:p>
              </w:txbxContent>
            </v:textbox>
          </v:rect>
        </w:pict>
      </w:r>
      <w:r>
        <w:rPr>
          <w:noProof/>
        </w:rPr>
        <w:pict>
          <v:rect id="Dikdörtgen 31" o:spid="_x0000_s1318" style="position:absolute;margin-left:60.4pt;margin-top:32.65pt;width:89.25pt;height:39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" fillcolor="#dfa7a6" strokecolor="#bc4542">
            <v:fill color2="#f5e4e4" rotate="t" angle="180" colors="0 #ffa2a1;22938f #ffbebd;1 #ffe5e5"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Times New Roman" w:hAnsi="Times New Roman"/>
                      <w:sz w:val="36"/>
                    </w:rPr>
                    <w:t>………</w:t>
                  </w:r>
                </w:p>
              </w:txbxContent>
            </v:textbox>
          </v:rect>
        </w:pict>
      </w:r>
      <w:r>
        <w:rPr>
          <w:noProof/>
        </w:rPr>
        <w:pict>
          <v:rect id="Dikdörtgen 256" o:spid="_x0000_s1319" style="position:absolute;margin-left:-40.1pt;margin-top:32.65pt;width:89.25pt;height:39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" fillcolor="#dfa7a6" strokecolor="#bc4542">
            <v:fill color2="#f5e4e4" rotate="t" angle="180" colors="0 #ffa2a1;22938f #ffbebd;1 #ffe5e5"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Nalan</w:t>
                  </w:r>
                </w:p>
              </w:txbxContent>
            </v:textbox>
          </v:rect>
        </w:pict>
      </w:r>
    </w:p>
    <w:p w:rsidR="00946BAF" w:rsidRDefault="00946BAF" w:rsidP="00577F36"/>
    <w:p w:rsidR="00946BAF" w:rsidRPr="00577F36" w:rsidRDefault="00946BAF" w:rsidP="00577F36"/>
    <w:p w:rsidR="00946BAF" w:rsidRDefault="00946BAF" w:rsidP="00577F36">
      <w:r>
        <w:rPr>
          <w:noProof/>
        </w:rPr>
        <w:pict>
          <v:rect id="Dikdörtgen 257" o:spid="_x0000_s1320" style="position:absolute;margin-left:284.65pt;margin-top:31.15pt;width:208.5pt;height:39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" fillcolor="#fbcaa2" strokecolor="#f68c36">
            <v:fill color2="#fdefe3" rotate="t" angle="180" colors="0 #ffbe86;22938f #ffd0aa;1 #ffebdb" focus="100%" type="gradient"/>
            <v:shadow on="t" color="black" opacity="24903f" origin=",.5" offset="0,.55556mm"/>
            <v:path arrowok="t"/>
          </v:rect>
        </w:pict>
      </w:r>
      <w:r>
        <w:rPr>
          <w:noProof/>
        </w:rPr>
        <w:pict>
          <v:rect id="Dikdörtgen 258" o:spid="_x0000_s1321" style="position:absolute;margin-left:161.65pt;margin-top:32.65pt;width:89.25pt;height:39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" fillcolor="#fbcaa2" strokecolor="#f68c36">
            <v:fill color2="#fdefe3" rotate="t" angle="180" colors="0 #ffbe86;22938f #ffd0aa;1 #ffebdb"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al.</w:t>
                  </w:r>
                </w:p>
              </w:txbxContent>
            </v:textbox>
          </v:rect>
        </w:pict>
      </w:r>
      <w:r>
        <w:rPr>
          <w:noProof/>
        </w:rPr>
        <w:pict>
          <v:rect id="Dikdörtgen 259" o:spid="_x0000_s1322" style="position:absolute;margin-left:60.4pt;margin-top:32.65pt;width:89.25pt;height:39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" fillcolor="#fbcaa2" strokecolor="#f68c36">
            <v:fill color2="#fdefe3" rotate="t" angle="180" colors="0 #ffbe86;22938f #ffd0aa;1 #ffebdb"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nal</w:t>
                  </w:r>
                </w:p>
              </w:txbxContent>
            </v:textbox>
          </v:rect>
        </w:pict>
      </w:r>
      <w:r>
        <w:rPr>
          <w:noProof/>
        </w:rPr>
        <w:pict>
          <v:rect id="Dikdörtgen 260" o:spid="_x0000_s1323" style="position:absolute;margin-left:-40.1pt;margin-top:32.65pt;width:89.25pt;height:39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" fillcolor="#fbcaa2" strokecolor="#f68c36">
            <v:fill color2="#fdefe3" rotate="t" angle="180" colors="0 #ffbe86;22938f #ffd0aa;1 #ffebdb"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Times New Roman" w:hAnsi="Times New Roman"/>
                      <w:sz w:val="36"/>
                    </w:rPr>
                    <w:t>……</w:t>
                  </w:r>
                  <w:r>
                    <w:rPr>
                      <w:rFonts w:ascii="Hand writing Mutlu" w:hAnsi="Hand writing Mutlu"/>
                      <w:sz w:val="36"/>
                    </w:rPr>
                    <w:t>..</w:t>
                  </w:r>
                </w:p>
              </w:txbxContent>
            </v:textbox>
          </v:rect>
        </w:pict>
      </w:r>
    </w:p>
    <w:p w:rsidR="00946BAF" w:rsidRDefault="00946BAF" w:rsidP="00577F36"/>
    <w:p w:rsidR="00946BAF" w:rsidRPr="00577F36" w:rsidRDefault="00946BAF" w:rsidP="00577F36"/>
    <w:p w:rsidR="00946BAF" w:rsidRDefault="00946BAF" w:rsidP="00577F36">
      <w:r>
        <w:rPr>
          <w:noProof/>
        </w:rPr>
        <w:pict>
          <v:rect id="Dikdörtgen 264" o:spid="_x0000_s1324" style="position:absolute;margin-left:284.65pt;margin-top:31.15pt;width:208.5pt;height:39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" fillcolor="#dafda7" strokecolor="#98b954">
            <v:fill color2="#f5ffe6" rotate="t" angle="180" colors="0 #dafda7;22938f #e4fdc2;1 #f5ffe6" focus="100%" type="gradient"/>
            <v:shadow on="t" color="black" opacity="24903f" origin=",.5" offset="0,.55556mm"/>
            <v:path arrowok="t"/>
          </v:rect>
        </w:pict>
      </w:r>
      <w:r>
        <w:rPr>
          <w:noProof/>
        </w:rPr>
        <w:pict>
          <v:rect id="Dikdörtgen 328" o:spid="_x0000_s1325" style="position:absolute;margin-left:161.65pt;margin-top:32.65pt;width:89.25pt;height:39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" fillcolor="#dafda7" strokecolor="#98b954">
            <v:fill color2="#f5ffe6" rotate="t" angle="180" colors="0 #dafda7;22938f #e4fdc2;1 #f5ffe6"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Times New Roman" w:hAnsi="Times New Roman"/>
                      <w:sz w:val="36"/>
                    </w:rPr>
                    <w:t>………</w:t>
                  </w:r>
                  <w:r>
                    <w:rPr>
                      <w:rFonts w:ascii="Hand writing Mutlu" w:hAnsi="Hand writing Mutlu"/>
                      <w:sz w:val="36"/>
                    </w:rPr>
                    <w:t>.</w:t>
                  </w:r>
                </w:p>
              </w:txbxContent>
            </v:textbox>
          </v:rect>
        </w:pict>
      </w:r>
      <w:r>
        <w:rPr>
          <w:noProof/>
        </w:rPr>
        <w:pict>
          <v:rect id="Dikdörtgen 329" o:spid="_x0000_s1326" style="position:absolute;margin-left:60.4pt;margin-top:32.65pt;width:89.25pt;height:39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" fillcolor="#dafda7" strokecolor="#98b954">
            <v:fill color2="#f5ffe6" rotate="t" angle="180" colors="0 #dafda7;22938f #e4fdc2;1 #f5ffe6"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nane</w:t>
                  </w:r>
                </w:p>
              </w:txbxContent>
            </v:textbox>
          </v:rect>
        </w:pict>
      </w:r>
      <w:r>
        <w:rPr>
          <w:noProof/>
        </w:rPr>
        <w:pict>
          <v:rect id="Dikdörtgen 330" o:spid="_x0000_s1327" style="position:absolute;margin-left:-40.1pt;margin-top:32.65pt;width:89.25pt;height:39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" fillcolor="#cdddac" strokecolor="#94b64e">
            <v:fill color2="#f0f4e6" rotate="t" angle="180" colors="0 #dafda7;22938f #e4fdc2;1 #f5ffe6"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Anne</w:t>
                  </w:r>
                </w:p>
              </w:txbxContent>
            </v:textbox>
          </v:rect>
        </w:pict>
      </w:r>
    </w:p>
    <w:p w:rsidR="00946BAF" w:rsidRPr="00577F36" w:rsidRDefault="00946BAF" w:rsidP="00577F36"/>
    <w:p w:rsidR="00946BAF" w:rsidRPr="00577F36" w:rsidRDefault="00946BAF" w:rsidP="00577F36"/>
    <w:p w:rsidR="00946BAF" w:rsidRDefault="00946BAF" w:rsidP="00577F36">
      <w:r>
        <w:rPr>
          <w:noProof/>
        </w:rPr>
        <w:pict>
          <v:rect id="Dikdörtgen 331" o:spid="_x0000_s1328" style="position:absolute;margin-left:284.65pt;margin-top:31.15pt;width:208.5pt;height:39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" fillcolor="#a5d5e2" strokecolor="#40a7c2">
            <v:fill color2="#e4f2f6" rotate="t" angle="180" colors="0 #9eeaff;22938f #bbefff;1 #e4f9ff" focus="100%" type="gradient"/>
            <v:shadow on="t" color="black" opacity="24903f" origin=",.5" offset="0,.55556mm"/>
            <v:path arrowok="t"/>
          </v:rect>
        </w:pict>
      </w:r>
      <w:r>
        <w:rPr>
          <w:noProof/>
        </w:rPr>
        <w:pict>
          <v:rect id="Dikdörtgen 332" o:spid="_x0000_s1329" style="position:absolute;margin-left:161.65pt;margin-top:32.65pt;width:89.25pt;height:39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" fillcolor="#a5d5e2" strokecolor="#40a7c2">
            <v:fill color2="#e4f2f6" rotate="t" angle="180" colors="0 #9eeaff;22938f #bbefff;1 #e4f9ff" focus="100%" type="gradient"/>
            <v:shadow on="t" color="black" opacity="24903f" origin=",.5" offset="0,.55556mm"/>
            <v:path arrowok="t"/>
            <v:textbox>
              <w:txbxContent>
                <w:p w:rsidR="00946BAF" w:rsidRPr="00577F36" w:rsidRDefault="00946BAF" w:rsidP="00642D86">
                  <w:pPr>
                    <w:rPr>
                      <w:rFonts w:ascii="Hand writing Mutlu" w:hAnsi="Hand writing Mutlu"/>
                      <w:sz w:val="36"/>
                    </w:rPr>
                  </w:pPr>
                  <w:r>
                    <w:rPr>
                      <w:rFonts w:ascii="Hand writing Mutlu" w:hAnsi="Hand writing Mutlu"/>
                      <w:sz w:val="36"/>
                    </w:rPr>
                    <w:t xml:space="preserve">   elle.</w:t>
                  </w:r>
                </w:p>
              </w:txbxContent>
            </v:textbox>
          </v:rect>
        </w:pict>
      </w:r>
      <w:r>
        <w:rPr>
          <w:noProof/>
        </w:rPr>
        <w:pict>
          <v:rect id="Dikdörtgen 333" o:spid="_x0000_s1330" style="position:absolute;margin-left:60.4pt;margin-top:32.65pt;width:89.25pt;height:39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" fillcolor="#a5d5e2" strokecolor="#40a7c2">
            <v:fill color2="#e4f2f6" rotate="t" angle="180" colors="0 #9eeaff;22938f #bbefff;1 #e4f9ff"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Times New Roman" w:hAnsi="Times New Roman"/>
                      <w:sz w:val="36"/>
                    </w:rPr>
                    <w:t>………</w:t>
                  </w:r>
                  <w:r>
                    <w:rPr>
                      <w:rFonts w:ascii="Hand writing Mutlu" w:hAnsi="Hand writing Mutlu"/>
                      <w:sz w:val="36"/>
                    </w:rPr>
                    <w:t>..</w:t>
                  </w:r>
                </w:p>
              </w:txbxContent>
            </v:textbox>
          </v:rect>
        </w:pict>
      </w:r>
      <w:r>
        <w:rPr>
          <w:noProof/>
        </w:rPr>
        <w:pict>
          <v:rect id="Dikdörtgen 334" o:spid="_x0000_s1331" style="position:absolute;margin-left:-40.1pt;margin-top:32.65pt;width:89.25pt;height:39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" fillcolor="#a5d5e2" strokecolor="#40a7c2">
            <v:fill color2="#e4f2f6" rotate="t" angle="180" colors="0 #9eeaff;22938f #bbefff;1 #e4f9ff"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Nalan</w:t>
                  </w:r>
                </w:p>
              </w:txbxContent>
            </v:textbox>
          </v:rect>
        </w:pict>
      </w:r>
    </w:p>
    <w:p w:rsidR="00946BAF" w:rsidRPr="00577F36" w:rsidRDefault="00946BAF" w:rsidP="00577F36"/>
    <w:p w:rsidR="00946BAF" w:rsidRPr="00577F36" w:rsidRDefault="00946BAF" w:rsidP="00577F36"/>
    <w:p w:rsidR="00946BAF" w:rsidRDefault="00946BAF" w:rsidP="00577F36">
      <w:r>
        <w:rPr>
          <w:noProof/>
        </w:rPr>
        <w:pict>
          <v:rect id="Dikdörtgen 335" o:spid="_x0000_s1332" style="position:absolute;margin-left:284.65pt;margin-top:31.15pt;width:208.5pt;height:39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" fillcolor="#bfb1d0" strokecolor="#795d9b">
            <v:fill color2="#ece7f1" rotate="t" angle="180" colors="0 #c9b5e8;22938f #d9cbee;1 #f0eaf9" focus="100%" type="gradient"/>
            <v:shadow on="t" color="black" opacity="24903f" origin=",.5" offset="0,.55556mm"/>
            <v:path arrowok="t"/>
          </v:rect>
        </w:pict>
      </w:r>
      <w:r>
        <w:rPr>
          <w:noProof/>
        </w:rPr>
        <w:pict>
          <v:rect id="Dikdörtgen 336" o:spid="_x0000_s1333" style="position:absolute;margin-left:161.65pt;margin-top:32.65pt;width:89.25pt;height:39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" fillcolor="#bfb1d0" strokecolor="#795d9b">
            <v:fill color2="#ece7f1" rotate="t" angle="180" colors="0 #c9b5e8;22938f #d9cbee;1 #f0eaf9"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anlat.</w:t>
                  </w:r>
                </w:p>
              </w:txbxContent>
            </v:textbox>
          </v:rect>
        </w:pict>
      </w:r>
      <w:r>
        <w:rPr>
          <w:noProof/>
        </w:rPr>
        <w:pict>
          <v:rect id="Dikdörtgen 337" o:spid="_x0000_s1334" style="position:absolute;margin-left:60.4pt;margin-top:32.65pt;width:89.25pt;height:39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" fillcolor="#bfb1d0" strokecolor="#795d9b">
            <v:fill color2="#ece7f1" rotate="t" angle="180" colors="0 #c9b5e8;22938f #d9cbee;1 #f0eaf9"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sidRPr="00D23904">
                    <w:rPr>
                      <w:rFonts w:ascii="Hand writing Mutlu" w:hAnsi="Hand writing Mutlu"/>
                      <w:noProof/>
                      <w:sz w:val="36"/>
                    </w:rPr>
                    <w:pict>
                      <v:shape id="Resim 442" o:spid="_x0000_i1026" type="#_x0000_t75" style="width:45.75pt;height:34.5pt;visibility:visible">
                        <v:imagedata r:id="rId7" o:title=""/>
                      </v:shape>
                    </w:pict>
                  </w:r>
                </w:p>
              </w:txbxContent>
            </v:textbox>
          </v:rect>
        </w:pict>
      </w:r>
      <w:r>
        <w:rPr>
          <w:noProof/>
        </w:rPr>
        <w:pict>
          <v:rect id="Dikdörtgen 338" o:spid="_x0000_s1335" style="position:absolute;margin-left:-40.1pt;margin-top:32.65pt;width:89.25pt;height:39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" fillcolor="#bfb1d0" strokecolor="#795d9b">
            <v:fill color2="#ece7f1" rotate="t" angle="180" colors="0 #c9b5e8;22938f #d9cbee;1 #f0eaf9"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Times New Roman" w:hAnsi="Times New Roman"/>
                      <w:sz w:val="36"/>
                    </w:rPr>
                    <w:t>………</w:t>
                  </w:r>
                  <w:r>
                    <w:rPr>
                      <w:rFonts w:ascii="Hand writing Mutlu" w:hAnsi="Hand writing Mutlu"/>
                      <w:sz w:val="36"/>
                    </w:rPr>
                    <w:t>.</w:t>
                  </w:r>
                </w:p>
              </w:txbxContent>
            </v:textbox>
          </v:rect>
        </w:pict>
      </w:r>
    </w:p>
    <w:p w:rsidR="00946BAF" w:rsidRPr="00577F36" w:rsidRDefault="00946BAF" w:rsidP="00577F36"/>
    <w:p w:rsidR="00946BAF" w:rsidRDefault="00946BAF" w:rsidP="00577F36"/>
    <w:p w:rsidR="00946BAF" w:rsidRDefault="00946BAF" w:rsidP="00672427">
      <w:hyperlink r:id="rId8" w:history="1">
        <w:r w:rsidRPr="00C12B7B">
          <w:rPr>
            <w:rStyle w:val="Hyperlink"/>
          </w:rPr>
          <w:t>www.sorubak.com</w:t>
        </w:r>
      </w:hyperlink>
      <w:r>
        <w:t xml:space="preserve"> </w:t>
      </w:r>
    </w:p>
    <w:p w:rsidR="00946BAF" w:rsidRDefault="00946BAF" w:rsidP="00577F36">
      <w:r>
        <w:rPr>
          <w:noProof/>
        </w:rPr>
        <w:pict>
          <v:rect id="Dikdörtgen 340" o:spid="_x0000_s1336" style="position:absolute;margin-left:161.65pt;margin-top:32.65pt;width:89.25pt;height:39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" fillcolor="#dfa7a6" strokecolor="#bc4542">
            <v:fill color2="#f5e4e4" rotate="t" angle="180" colors="0 #ffa2a1;22938f #ffbebd;1 #ffe5e5"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Times New Roman" w:hAnsi="Times New Roman"/>
                      <w:sz w:val="36"/>
                    </w:rPr>
                    <w:t>………</w:t>
                  </w:r>
                  <w:r>
                    <w:rPr>
                      <w:rFonts w:ascii="Hand writing Mutlu" w:hAnsi="Hand writing Mutlu"/>
                      <w:sz w:val="36"/>
                    </w:rPr>
                    <w:t>.</w:t>
                  </w:r>
                </w:p>
              </w:txbxContent>
            </v:textbox>
          </v:rect>
        </w:pict>
      </w:r>
      <w:r>
        <w:rPr>
          <w:noProof/>
        </w:rPr>
        <w:pict>
          <v:rect id="Dikdörtgen 341" o:spid="_x0000_s1337" style="position:absolute;margin-left:60.4pt;margin-top:32.65pt;width:89.25pt;height:39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" fillcolor="#dfa7a6" strokecolor="#bc4542">
            <v:fill color2="#f5e4e4" rotate="t" angle="180" colors="0 #ffa2a1;22938f #ffbebd;1 #ffe5e5" focus="100%" type="gradient"/>
            <v:shadow on="t" color="black" opacity="24903f" origin=",.5" offset="0,.55556mm"/>
            <v:path arrowok="t"/>
            <v:textbox>
              <w:txbxContent>
                <w:p w:rsidR="00946BAF" w:rsidRPr="00577F36" w:rsidRDefault="00946BAF" w:rsidP="00577F36">
                  <w:pPr>
                    <w:jc w:val="center"/>
                    <w:rPr>
                      <w:rFonts w:ascii="Hand writing Mutlu" w:hAnsi="Hand writing Mutlu"/>
                      <w:sz w:val="36"/>
                    </w:rPr>
                  </w:pPr>
                  <w:r>
                    <w:rPr>
                      <w:rFonts w:ascii="Hand writing Mutlu" w:hAnsi="Hand writing Mutlu"/>
                      <w:sz w:val="36"/>
                    </w:rPr>
                    <w:t>nal</w:t>
                  </w:r>
                </w:p>
              </w:txbxContent>
            </v:textbox>
          </v:rect>
        </w:pict>
      </w:r>
      <w:r>
        <w:rPr>
          <w:noProof/>
        </w:rPr>
        <w:pict>
          <v:rect id="Dikdörtgen 342" o:spid="_x0000_s1338" style="position:absolute;margin-left:-40.1pt;margin-top:32.65pt;width:89.25pt;height:39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" fillcolor="#dfa7a6" strokecolor="#bc4542">
            <v:fill color2="#f5e4e4" rotate="t" angle="180" colors="0 #ffa2a1;22938f #ffbebd;1 #ffe5e5" focus="100%" type="gradient"/>
            <v:shadow on="t" color="black" opacity="24903f" origin=",.5" offset="0,.55556mm"/>
            <v:path arrowok="t"/>
            <v:textbox>
              <w:txbxContent>
                <w:p w:rsidR="00946BAF" w:rsidRPr="00577F36" w:rsidRDefault="00946BAF" w:rsidP="00F6578B">
                  <w:pPr>
                    <w:rPr>
                      <w:rFonts w:ascii="Hand writing Mutlu" w:hAnsi="Hand writing Mutlu"/>
                      <w:sz w:val="36"/>
                    </w:rPr>
                  </w:pPr>
                  <w:r>
                    <w:rPr>
                      <w:rFonts w:ascii="Hand writing Mutlu" w:hAnsi="Hand writing Mutlu"/>
                      <w:sz w:val="36"/>
                    </w:rPr>
                    <w:t xml:space="preserve"> Anne</w:t>
                  </w:r>
                </w:p>
              </w:txbxContent>
            </v:textbox>
          </v:rect>
        </w:pict>
      </w:r>
    </w:p>
    <w:p w:rsidR="00946BAF" w:rsidRDefault="00946BAF" w:rsidP="00577F36">
      <w:r>
        <w:rPr>
          <w:noProof/>
        </w:rPr>
        <w:pict>
          <v:rect id="Dikdörtgen 339" o:spid="_x0000_s1339" style="position:absolute;margin-left:285.4pt;margin-top:5.7pt;width:208.5pt;height:39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" fillcolor="#dfa7a6" strokecolor="#bc4542">
            <v:fill color2="#f5e4e4" rotate="t" angle="180" colors="0 #ffa2a1;22938f #ffbebd;1 #ffe5e5" focus="100%" type="gradient"/>
            <v:shadow on="t" color="black" opacity="24903f" origin=",.5" offset="0,.55556mm"/>
            <v:path arrowok="t"/>
          </v:rect>
        </w:pict>
      </w:r>
    </w:p>
    <w:p w:rsidR="00946BAF" w:rsidRDefault="00946BAF" w:rsidP="00FE1F01">
      <w:pPr>
        <w:jc w:val="center"/>
      </w:pPr>
    </w:p>
    <w:p w:rsidR="00946BAF" w:rsidRDefault="00946BAF" w:rsidP="00F03F1D">
      <w:r>
        <w:rPr>
          <w:noProof/>
        </w:rPr>
        <w:pict>
          <v:roundrect id="Yuvarlatılmış Dikdörtgen 444" o:spid="_x0000_s1340" style="position:absolute;margin-left:-40.15pt;margin-top:5.65pt;width:533.25pt;height:44.25pt;z-index:2516961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" filled="f" strokecolor="#40a7c2">
            <v:shadow on="t" color="black" opacity="24903f" origin=",.5" offset="0,.55556mm"/>
            <v:textbox>
              <w:txbxContent>
                <w:p w:rsidR="00946BAF" w:rsidRPr="008C3D48" w:rsidRDefault="00946BAF" w:rsidP="00516390">
                  <w:pPr>
                    <w:jc w:val="center"/>
                    <w:rPr>
                      <w:b/>
                    </w:rPr>
                  </w:pPr>
                  <w:r w:rsidRPr="008C3D48">
                    <w:rPr>
                      <w:b/>
                    </w:rPr>
                    <w:t>Sayın veli. Yukarıda verilen cümlelerdeki boş yerlere öğrendiğimiz uygun kelimeleri yazdıralım. Cümleyi yandaki boşluklara yazdıralım.  Her cümleyi on kere okutalım. Okutmayı ihmal etmeyelim.</w:t>
                  </w:r>
                </w:p>
                <w:p w:rsidR="00946BAF" w:rsidRDefault="00946BAF" w:rsidP="00516390">
                  <w:pPr>
                    <w:jc w:val="center"/>
                  </w:pPr>
                </w:p>
              </w:txbxContent>
            </v:textbox>
          </v:roundrect>
        </w:pict>
      </w:r>
    </w:p>
    <w:p w:rsidR="00946BAF" w:rsidRPr="00577F36" w:rsidRDefault="00946BAF" w:rsidP="008C3D48"/>
    <w:sectPr w:rsidR="00946BAF" w:rsidRPr="00577F36" w:rsidSect="00165982">
      <w:headerReference w:type="even" r:id="rId9"/>
      <w:headerReference w:type="default" r:id="rId10"/>
      <w:headerReference w:type="first" r:id="rId11"/>
      <w:pgSz w:w="11906" w:h="16838"/>
      <w:pgMar w:top="1418" w:right="1418" w:bottom="426" w:left="1418" w:header="709" w:footer="709" w:gutter="0"/>
      <w:pgBorders w:offsetFrom="page">
        <w:top w:val="pushPinNote1" w:sz="30" w:space="24" w:color="auto"/>
        <w:left w:val="pushPinNote1" w:sz="30" w:space="24" w:color="auto"/>
        <w:bottom w:val="pushPinNote1" w:sz="30" w:space="24" w:color="auto"/>
        <w:right w:val="pushPinNote1" w:sz="3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BAF" w:rsidRDefault="00946BAF" w:rsidP="00AF6C40">
      <w:pPr>
        <w:spacing w:after="0" w:line="240" w:lineRule="auto"/>
      </w:pPr>
      <w:r>
        <w:separator/>
      </w:r>
    </w:p>
  </w:endnote>
  <w:endnote w:type="continuationSeparator" w:id="0">
    <w:p w:rsidR="00946BAF" w:rsidRDefault="00946BAF" w:rsidP="00AF6C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BAF" w:rsidRDefault="00946BAF" w:rsidP="00AF6C40">
      <w:pPr>
        <w:spacing w:after="0" w:line="240" w:lineRule="auto"/>
      </w:pPr>
      <w:r>
        <w:separator/>
      </w:r>
    </w:p>
  </w:footnote>
  <w:footnote w:type="continuationSeparator" w:id="0">
    <w:p w:rsidR="00946BAF" w:rsidRDefault="00946BAF" w:rsidP="00AF6C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BAF" w:rsidRDefault="00946BA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833374" o:spid="_x0000_s2049" type="#_x0000_t75" style="position:absolute;margin-left:0;margin-top:0;width:453.45pt;height:386.5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BAF" w:rsidRDefault="00946BA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833375" o:spid="_x0000_s2050" type="#_x0000_t75" style="position:absolute;margin-left:0;margin-top:0;width:453.45pt;height:386.5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BAF" w:rsidRDefault="00946BA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833373" o:spid="_x0000_s2051" type="#_x0000_t75" style="position:absolute;margin-left:0;margin-top:0;width:453.45pt;height:386.5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269B"/>
    <w:rsid w:val="000A0E3C"/>
    <w:rsid w:val="000A32F6"/>
    <w:rsid w:val="00165982"/>
    <w:rsid w:val="001E5D3C"/>
    <w:rsid w:val="002E2A34"/>
    <w:rsid w:val="00371170"/>
    <w:rsid w:val="003B2C45"/>
    <w:rsid w:val="00402931"/>
    <w:rsid w:val="00437AD5"/>
    <w:rsid w:val="004B74C1"/>
    <w:rsid w:val="004E6983"/>
    <w:rsid w:val="004F4BAE"/>
    <w:rsid w:val="00516390"/>
    <w:rsid w:val="00577F36"/>
    <w:rsid w:val="006045A0"/>
    <w:rsid w:val="00621BF1"/>
    <w:rsid w:val="00642D86"/>
    <w:rsid w:val="00672427"/>
    <w:rsid w:val="006B2171"/>
    <w:rsid w:val="00703C5F"/>
    <w:rsid w:val="007A767A"/>
    <w:rsid w:val="007E3CDD"/>
    <w:rsid w:val="0085269B"/>
    <w:rsid w:val="008A3897"/>
    <w:rsid w:val="008C3D48"/>
    <w:rsid w:val="008F6860"/>
    <w:rsid w:val="008F7F14"/>
    <w:rsid w:val="00946BAF"/>
    <w:rsid w:val="00994497"/>
    <w:rsid w:val="009B705F"/>
    <w:rsid w:val="009B766D"/>
    <w:rsid w:val="009C203B"/>
    <w:rsid w:val="00A07B5D"/>
    <w:rsid w:val="00A3759B"/>
    <w:rsid w:val="00A74F24"/>
    <w:rsid w:val="00A91AE8"/>
    <w:rsid w:val="00AA4B63"/>
    <w:rsid w:val="00AB5BF9"/>
    <w:rsid w:val="00AC3CAF"/>
    <w:rsid w:val="00AF3D3E"/>
    <w:rsid w:val="00AF6C40"/>
    <w:rsid w:val="00B021CB"/>
    <w:rsid w:val="00B17762"/>
    <w:rsid w:val="00C12B7B"/>
    <w:rsid w:val="00C61F79"/>
    <w:rsid w:val="00C67784"/>
    <w:rsid w:val="00C70F68"/>
    <w:rsid w:val="00C8482C"/>
    <w:rsid w:val="00CD254D"/>
    <w:rsid w:val="00D23904"/>
    <w:rsid w:val="00D23A59"/>
    <w:rsid w:val="00D66A41"/>
    <w:rsid w:val="00D714D1"/>
    <w:rsid w:val="00D9290F"/>
    <w:rsid w:val="00DA4474"/>
    <w:rsid w:val="00DB76BB"/>
    <w:rsid w:val="00DE1B90"/>
    <w:rsid w:val="00E05F73"/>
    <w:rsid w:val="00E061C2"/>
    <w:rsid w:val="00E942B0"/>
    <w:rsid w:val="00E95410"/>
    <w:rsid w:val="00EE20DA"/>
    <w:rsid w:val="00F03F1D"/>
    <w:rsid w:val="00F6578B"/>
    <w:rsid w:val="00FD661F"/>
    <w:rsid w:val="00FE1F0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F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F6C4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AF6C40"/>
    <w:rPr>
      <w:rFonts w:cs="Times New Roman"/>
    </w:rPr>
  </w:style>
  <w:style w:type="paragraph" w:styleId="Footer">
    <w:name w:val="footer"/>
    <w:basedOn w:val="Normal"/>
    <w:link w:val="FooterChar"/>
    <w:uiPriority w:val="99"/>
    <w:semiHidden/>
    <w:rsid w:val="00AF6C4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AF6C40"/>
    <w:rPr>
      <w:rFonts w:cs="Times New Roman"/>
    </w:rPr>
  </w:style>
  <w:style w:type="paragraph" w:styleId="BalloonText">
    <w:name w:val="Balloon Text"/>
    <w:basedOn w:val="Normal"/>
    <w:link w:val="BalloonTextChar"/>
    <w:uiPriority w:val="99"/>
    <w:semiHidden/>
    <w:rsid w:val="00A07B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7B5D"/>
    <w:rPr>
      <w:rFonts w:ascii="Tahoma" w:hAnsi="Tahoma" w:cs="Tahoma"/>
      <w:sz w:val="16"/>
      <w:szCs w:val="16"/>
    </w:rPr>
  </w:style>
  <w:style w:type="character" w:styleId="Hyperlink">
    <w:name w:val="Hyperlink"/>
    <w:basedOn w:val="DefaultParagraphFont"/>
    <w:uiPriority w:val="99"/>
    <w:rsid w:val="0067242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TotalTime>
  <Pages>3</Pages>
  <Words>80</Words>
  <Characters>456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eymen</dc:creator>
  <cp:keywords>www.sorubak.com</cp:keywords>
  <dc:description/>
  <cp:lastModifiedBy>edanur</cp:lastModifiedBy>
  <cp:revision>www.sorubak.com</cp:revision>
  <dcterms:created xsi:type="dcterms:W3CDTF">2013-12-02T17:30:00Z</dcterms:created>
  <dcterms:modified xsi:type="dcterms:W3CDTF">2013-12-09T18:58:00Z</dcterms:modified>
  <cp:category>www.sorubak.com</cp:category>
  <cp:version>www.sorubak.com</cp:version>
</cp:coreProperties>
</file>