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Anne naneli et al.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Nine naneli et tat.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Anne anten al.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Nail anten al.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Nalan anteni at.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Altan ata nal al.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Nail ata nal al.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Nine on tane      anlat.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Nalan tane tane anlat.</w:t>
      </w:r>
    </w:p>
    <w:p w:rsidR="00E40837" w:rsidRDefault="00E40837">
      <w:pPr>
        <w:rPr>
          <w:rFonts w:ascii="Hand writing Mutlu" w:hAnsi="Hand writing Mutlu"/>
          <w:sz w:val="60"/>
          <w:szCs w:val="60"/>
        </w:rPr>
      </w:pPr>
      <w:r w:rsidRPr="00DB3F0A">
        <w:rPr>
          <w:rFonts w:ascii="Hand writing Mutlu" w:hAnsi="Hand writing Mutlu"/>
          <w:sz w:val="60"/>
          <w:szCs w:val="60"/>
        </w:rPr>
        <w:t>Nil attan in.</w:t>
      </w:r>
    </w:p>
    <w:p w:rsidR="00E40837" w:rsidRDefault="00E4083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Tan attan in.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Nine eline eti al.</w:t>
      </w:r>
    </w:p>
    <w:p w:rsidR="00E40837" w:rsidRPr="00DB3F0A" w:rsidRDefault="00E40837">
      <w:pPr>
        <w:rPr>
          <w:rFonts w:ascii="Hand writing Mutlu" w:hAnsi="Hand writing Mutlu"/>
          <w:sz w:val="60"/>
          <w:szCs w:val="60"/>
        </w:rPr>
      </w:pPr>
      <w:hyperlink r:id="rId4" w:history="1">
        <w:r w:rsidRPr="005824BD">
          <w:rPr>
            <w:rStyle w:val="Hyperlink"/>
          </w:rPr>
          <w:t>www.sorubak.com</w:t>
        </w:r>
      </w:hyperlink>
    </w:p>
    <w:sectPr w:rsidR="00E40837" w:rsidRPr="00DB3F0A" w:rsidSect="00DB3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F0A"/>
    <w:rsid w:val="00003149"/>
    <w:rsid w:val="000103BE"/>
    <w:rsid w:val="000119D7"/>
    <w:rsid w:val="0001571F"/>
    <w:rsid w:val="000163EB"/>
    <w:rsid w:val="0002043E"/>
    <w:rsid w:val="00024F36"/>
    <w:rsid w:val="0003091E"/>
    <w:rsid w:val="00030B4A"/>
    <w:rsid w:val="00034429"/>
    <w:rsid w:val="00034782"/>
    <w:rsid w:val="00041776"/>
    <w:rsid w:val="000438B9"/>
    <w:rsid w:val="00044154"/>
    <w:rsid w:val="0004495F"/>
    <w:rsid w:val="000554B4"/>
    <w:rsid w:val="0005557C"/>
    <w:rsid w:val="0006762C"/>
    <w:rsid w:val="00072ECD"/>
    <w:rsid w:val="00074634"/>
    <w:rsid w:val="00074C4D"/>
    <w:rsid w:val="00075A8B"/>
    <w:rsid w:val="00076CEB"/>
    <w:rsid w:val="000771BD"/>
    <w:rsid w:val="000802E1"/>
    <w:rsid w:val="000826E8"/>
    <w:rsid w:val="00082F6F"/>
    <w:rsid w:val="00085179"/>
    <w:rsid w:val="00087F5A"/>
    <w:rsid w:val="000902DF"/>
    <w:rsid w:val="000907E5"/>
    <w:rsid w:val="00096AAC"/>
    <w:rsid w:val="00096AFE"/>
    <w:rsid w:val="00097389"/>
    <w:rsid w:val="000A1046"/>
    <w:rsid w:val="000A41DE"/>
    <w:rsid w:val="000B16A7"/>
    <w:rsid w:val="000B3399"/>
    <w:rsid w:val="000B7828"/>
    <w:rsid w:val="000C0379"/>
    <w:rsid w:val="000C59C8"/>
    <w:rsid w:val="000C7AA4"/>
    <w:rsid w:val="000E4990"/>
    <w:rsid w:val="000E7863"/>
    <w:rsid w:val="000F2366"/>
    <w:rsid w:val="00100D65"/>
    <w:rsid w:val="00104E22"/>
    <w:rsid w:val="0012492C"/>
    <w:rsid w:val="00130D3E"/>
    <w:rsid w:val="00131950"/>
    <w:rsid w:val="00135BA0"/>
    <w:rsid w:val="00137244"/>
    <w:rsid w:val="00147241"/>
    <w:rsid w:val="0015164B"/>
    <w:rsid w:val="00160274"/>
    <w:rsid w:val="001627D5"/>
    <w:rsid w:val="00165CB7"/>
    <w:rsid w:val="00171090"/>
    <w:rsid w:val="00173634"/>
    <w:rsid w:val="0017398E"/>
    <w:rsid w:val="00175379"/>
    <w:rsid w:val="00184A95"/>
    <w:rsid w:val="00186679"/>
    <w:rsid w:val="00195838"/>
    <w:rsid w:val="001977BF"/>
    <w:rsid w:val="001A3ECC"/>
    <w:rsid w:val="001A4CC9"/>
    <w:rsid w:val="001A625C"/>
    <w:rsid w:val="001B4655"/>
    <w:rsid w:val="001B5198"/>
    <w:rsid w:val="001C0D2D"/>
    <w:rsid w:val="001C1846"/>
    <w:rsid w:val="001C367A"/>
    <w:rsid w:val="001D08E0"/>
    <w:rsid w:val="001D0B3D"/>
    <w:rsid w:val="001D2180"/>
    <w:rsid w:val="001E0998"/>
    <w:rsid w:val="001E0AAE"/>
    <w:rsid w:val="001E2A3C"/>
    <w:rsid w:val="001E7892"/>
    <w:rsid w:val="001F1D16"/>
    <w:rsid w:val="001F23AF"/>
    <w:rsid w:val="00215062"/>
    <w:rsid w:val="0022163A"/>
    <w:rsid w:val="0022364C"/>
    <w:rsid w:val="00224D54"/>
    <w:rsid w:val="00225FE8"/>
    <w:rsid w:val="002337E8"/>
    <w:rsid w:val="0023603F"/>
    <w:rsid w:val="002365D6"/>
    <w:rsid w:val="002427DD"/>
    <w:rsid w:val="00244016"/>
    <w:rsid w:val="00244B17"/>
    <w:rsid w:val="00253A91"/>
    <w:rsid w:val="00253D38"/>
    <w:rsid w:val="002627EC"/>
    <w:rsid w:val="0026769F"/>
    <w:rsid w:val="0027594C"/>
    <w:rsid w:val="0028057D"/>
    <w:rsid w:val="00283AE9"/>
    <w:rsid w:val="00287AA1"/>
    <w:rsid w:val="00290AFE"/>
    <w:rsid w:val="00295FDF"/>
    <w:rsid w:val="002A3DF8"/>
    <w:rsid w:val="002A4913"/>
    <w:rsid w:val="002B3B07"/>
    <w:rsid w:val="002C004D"/>
    <w:rsid w:val="002C214C"/>
    <w:rsid w:val="002C41FD"/>
    <w:rsid w:val="002C59FE"/>
    <w:rsid w:val="002C703E"/>
    <w:rsid w:val="002C7E8F"/>
    <w:rsid w:val="002D3775"/>
    <w:rsid w:val="002D6C35"/>
    <w:rsid w:val="002E152A"/>
    <w:rsid w:val="002F0814"/>
    <w:rsid w:val="002F098C"/>
    <w:rsid w:val="00323535"/>
    <w:rsid w:val="00325EBB"/>
    <w:rsid w:val="00344CB1"/>
    <w:rsid w:val="00350133"/>
    <w:rsid w:val="003647AD"/>
    <w:rsid w:val="0037034D"/>
    <w:rsid w:val="00370E52"/>
    <w:rsid w:val="003809F8"/>
    <w:rsid w:val="003826A3"/>
    <w:rsid w:val="00384E4C"/>
    <w:rsid w:val="00385635"/>
    <w:rsid w:val="0038799C"/>
    <w:rsid w:val="00393025"/>
    <w:rsid w:val="003948E6"/>
    <w:rsid w:val="003961C5"/>
    <w:rsid w:val="003978BA"/>
    <w:rsid w:val="00397E54"/>
    <w:rsid w:val="003A3D86"/>
    <w:rsid w:val="003A430F"/>
    <w:rsid w:val="003A59EB"/>
    <w:rsid w:val="003B2821"/>
    <w:rsid w:val="003B2D12"/>
    <w:rsid w:val="003B39DF"/>
    <w:rsid w:val="003B43F1"/>
    <w:rsid w:val="003B4AC9"/>
    <w:rsid w:val="003C34C5"/>
    <w:rsid w:val="003D593B"/>
    <w:rsid w:val="003E0A1E"/>
    <w:rsid w:val="003F491A"/>
    <w:rsid w:val="00402692"/>
    <w:rsid w:val="00404A25"/>
    <w:rsid w:val="004146BE"/>
    <w:rsid w:val="00423D18"/>
    <w:rsid w:val="0043161B"/>
    <w:rsid w:val="004402AD"/>
    <w:rsid w:val="00443522"/>
    <w:rsid w:val="00444540"/>
    <w:rsid w:val="004452D6"/>
    <w:rsid w:val="0044630C"/>
    <w:rsid w:val="00447090"/>
    <w:rsid w:val="00451A9B"/>
    <w:rsid w:val="00456753"/>
    <w:rsid w:val="0045752F"/>
    <w:rsid w:val="00460824"/>
    <w:rsid w:val="00466DAF"/>
    <w:rsid w:val="00470356"/>
    <w:rsid w:val="004821B6"/>
    <w:rsid w:val="00485A88"/>
    <w:rsid w:val="0049137F"/>
    <w:rsid w:val="00492994"/>
    <w:rsid w:val="004A078B"/>
    <w:rsid w:val="004A41C1"/>
    <w:rsid w:val="004B0EAF"/>
    <w:rsid w:val="004B44AA"/>
    <w:rsid w:val="004B60CE"/>
    <w:rsid w:val="004C15C6"/>
    <w:rsid w:val="004C2863"/>
    <w:rsid w:val="004D090B"/>
    <w:rsid w:val="004D31B7"/>
    <w:rsid w:val="004D480C"/>
    <w:rsid w:val="004D5EB5"/>
    <w:rsid w:val="004D7CCB"/>
    <w:rsid w:val="004F00F8"/>
    <w:rsid w:val="004F4372"/>
    <w:rsid w:val="004F7C00"/>
    <w:rsid w:val="00507FB5"/>
    <w:rsid w:val="00512070"/>
    <w:rsid w:val="00512163"/>
    <w:rsid w:val="00513392"/>
    <w:rsid w:val="0051671F"/>
    <w:rsid w:val="005313CD"/>
    <w:rsid w:val="0055393A"/>
    <w:rsid w:val="005559D2"/>
    <w:rsid w:val="00561F86"/>
    <w:rsid w:val="005623AD"/>
    <w:rsid w:val="00562B33"/>
    <w:rsid w:val="005654E7"/>
    <w:rsid w:val="00574810"/>
    <w:rsid w:val="0057587E"/>
    <w:rsid w:val="00580205"/>
    <w:rsid w:val="00580D4C"/>
    <w:rsid w:val="005824BD"/>
    <w:rsid w:val="00590E80"/>
    <w:rsid w:val="00592124"/>
    <w:rsid w:val="00597674"/>
    <w:rsid w:val="005A65CB"/>
    <w:rsid w:val="005B159B"/>
    <w:rsid w:val="005B70D4"/>
    <w:rsid w:val="005D276C"/>
    <w:rsid w:val="005D72B7"/>
    <w:rsid w:val="005D77BE"/>
    <w:rsid w:val="005E51CE"/>
    <w:rsid w:val="005F07B8"/>
    <w:rsid w:val="005F100B"/>
    <w:rsid w:val="005F4DCF"/>
    <w:rsid w:val="005F591C"/>
    <w:rsid w:val="005F72BC"/>
    <w:rsid w:val="005F77E1"/>
    <w:rsid w:val="00606325"/>
    <w:rsid w:val="00606348"/>
    <w:rsid w:val="0061200F"/>
    <w:rsid w:val="00613732"/>
    <w:rsid w:val="00614C86"/>
    <w:rsid w:val="0062416E"/>
    <w:rsid w:val="006306BA"/>
    <w:rsid w:val="00635C94"/>
    <w:rsid w:val="00635EFE"/>
    <w:rsid w:val="00636C12"/>
    <w:rsid w:val="0063715F"/>
    <w:rsid w:val="0063741D"/>
    <w:rsid w:val="0064286C"/>
    <w:rsid w:val="0065307A"/>
    <w:rsid w:val="00654E53"/>
    <w:rsid w:val="006561B7"/>
    <w:rsid w:val="00663704"/>
    <w:rsid w:val="006649A6"/>
    <w:rsid w:val="00666FCC"/>
    <w:rsid w:val="006722C6"/>
    <w:rsid w:val="0067406F"/>
    <w:rsid w:val="00675406"/>
    <w:rsid w:val="0067725B"/>
    <w:rsid w:val="00677B35"/>
    <w:rsid w:val="006826DB"/>
    <w:rsid w:val="00697B78"/>
    <w:rsid w:val="006A0E33"/>
    <w:rsid w:val="006A5D68"/>
    <w:rsid w:val="006A7ACE"/>
    <w:rsid w:val="006B18EC"/>
    <w:rsid w:val="006B1A9E"/>
    <w:rsid w:val="006C083E"/>
    <w:rsid w:val="006C2D6B"/>
    <w:rsid w:val="006E0AB6"/>
    <w:rsid w:val="006E0EF8"/>
    <w:rsid w:val="006E7CE1"/>
    <w:rsid w:val="006F0E57"/>
    <w:rsid w:val="006F4A6D"/>
    <w:rsid w:val="0070175D"/>
    <w:rsid w:val="00702D04"/>
    <w:rsid w:val="00704230"/>
    <w:rsid w:val="00706D0C"/>
    <w:rsid w:val="0071431F"/>
    <w:rsid w:val="00717E75"/>
    <w:rsid w:val="00722195"/>
    <w:rsid w:val="00725046"/>
    <w:rsid w:val="007342EF"/>
    <w:rsid w:val="007478B5"/>
    <w:rsid w:val="007536A6"/>
    <w:rsid w:val="00754048"/>
    <w:rsid w:val="0075408A"/>
    <w:rsid w:val="0075455D"/>
    <w:rsid w:val="00761366"/>
    <w:rsid w:val="00761A57"/>
    <w:rsid w:val="0076431C"/>
    <w:rsid w:val="00767544"/>
    <w:rsid w:val="00773F83"/>
    <w:rsid w:val="00777690"/>
    <w:rsid w:val="00777881"/>
    <w:rsid w:val="00782EE2"/>
    <w:rsid w:val="00783A8A"/>
    <w:rsid w:val="00784C23"/>
    <w:rsid w:val="007856CC"/>
    <w:rsid w:val="00785C84"/>
    <w:rsid w:val="007863F0"/>
    <w:rsid w:val="00793FAB"/>
    <w:rsid w:val="00797913"/>
    <w:rsid w:val="007A01C9"/>
    <w:rsid w:val="007A7F0C"/>
    <w:rsid w:val="007B26ED"/>
    <w:rsid w:val="007B66BF"/>
    <w:rsid w:val="007C0CF4"/>
    <w:rsid w:val="007C1CAF"/>
    <w:rsid w:val="007C612D"/>
    <w:rsid w:val="007C64A9"/>
    <w:rsid w:val="007D19E8"/>
    <w:rsid w:val="007D30CA"/>
    <w:rsid w:val="007D3101"/>
    <w:rsid w:val="007E4F23"/>
    <w:rsid w:val="007E698E"/>
    <w:rsid w:val="007F5842"/>
    <w:rsid w:val="00800B94"/>
    <w:rsid w:val="00802A84"/>
    <w:rsid w:val="00802FD8"/>
    <w:rsid w:val="008055B3"/>
    <w:rsid w:val="00810F1A"/>
    <w:rsid w:val="008114A3"/>
    <w:rsid w:val="00811936"/>
    <w:rsid w:val="008132BC"/>
    <w:rsid w:val="00821CB2"/>
    <w:rsid w:val="0082557C"/>
    <w:rsid w:val="00827A42"/>
    <w:rsid w:val="00830BCB"/>
    <w:rsid w:val="00832724"/>
    <w:rsid w:val="00834758"/>
    <w:rsid w:val="0083517C"/>
    <w:rsid w:val="00835766"/>
    <w:rsid w:val="0083794B"/>
    <w:rsid w:val="00837CA3"/>
    <w:rsid w:val="008441B0"/>
    <w:rsid w:val="00844E70"/>
    <w:rsid w:val="008453E1"/>
    <w:rsid w:val="00855E99"/>
    <w:rsid w:val="008568BE"/>
    <w:rsid w:val="00864F37"/>
    <w:rsid w:val="00865380"/>
    <w:rsid w:val="008708FC"/>
    <w:rsid w:val="008820EA"/>
    <w:rsid w:val="008844D6"/>
    <w:rsid w:val="00891D45"/>
    <w:rsid w:val="00892771"/>
    <w:rsid w:val="00893350"/>
    <w:rsid w:val="008A0723"/>
    <w:rsid w:val="008A0F65"/>
    <w:rsid w:val="008A4566"/>
    <w:rsid w:val="008A5A77"/>
    <w:rsid w:val="008A66FB"/>
    <w:rsid w:val="008A7547"/>
    <w:rsid w:val="008B10FF"/>
    <w:rsid w:val="008B1180"/>
    <w:rsid w:val="008B4B21"/>
    <w:rsid w:val="008B5D8D"/>
    <w:rsid w:val="008B79A5"/>
    <w:rsid w:val="008D1317"/>
    <w:rsid w:val="008D690B"/>
    <w:rsid w:val="008F0E1C"/>
    <w:rsid w:val="00901B69"/>
    <w:rsid w:val="00905F71"/>
    <w:rsid w:val="00910511"/>
    <w:rsid w:val="00910A64"/>
    <w:rsid w:val="009132FF"/>
    <w:rsid w:val="00917BFE"/>
    <w:rsid w:val="00923907"/>
    <w:rsid w:val="00923D9C"/>
    <w:rsid w:val="00926745"/>
    <w:rsid w:val="00931252"/>
    <w:rsid w:val="009350F1"/>
    <w:rsid w:val="00940EFE"/>
    <w:rsid w:val="00942A8E"/>
    <w:rsid w:val="00947441"/>
    <w:rsid w:val="00950BF1"/>
    <w:rsid w:val="00955BA1"/>
    <w:rsid w:val="00971C9A"/>
    <w:rsid w:val="0097315F"/>
    <w:rsid w:val="009732CF"/>
    <w:rsid w:val="00974683"/>
    <w:rsid w:val="009750E2"/>
    <w:rsid w:val="00980507"/>
    <w:rsid w:val="009833EF"/>
    <w:rsid w:val="0098595B"/>
    <w:rsid w:val="009877A6"/>
    <w:rsid w:val="009919B1"/>
    <w:rsid w:val="009951F7"/>
    <w:rsid w:val="0099655B"/>
    <w:rsid w:val="009A0A9A"/>
    <w:rsid w:val="009A4322"/>
    <w:rsid w:val="009A5F50"/>
    <w:rsid w:val="009A7E65"/>
    <w:rsid w:val="009B0DB9"/>
    <w:rsid w:val="009B2E4F"/>
    <w:rsid w:val="009B3C23"/>
    <w:rsid w:val="009B74BD"/>
    <w:rsid w:val="009B74C8"/>
    <w:rsid w:val="009C450A"/>
    <w:rsid w:val="009D6293"/>
    <w:rsid w:val="009D73D8"/>
    <w:rsid w:val="009F0634"/>
    <w:rsid w:val="009F7006"/>
    <w:rsid w:val="00A0120D"/>
    <w:rsid w:val="00A06C9E"/>
    <w:rsid w:val="00A15E83"/>
    <w:rsid w:val="00A16211"/>
    <w:rsid w:val="00A17013"/>
    <w:rsid w:val="00A21E43"/>
    <w:rsid w:val="00A4198F"/>
    <w:rsid w:val="00A42493"/>
    <w:rsid w:val="00A47A29"/>
    <w:rsid w:val="00A47B90"/>
    <w:rsid w:val="00A5406D"/>
    <w:rsid w:val="00A542B6"/>
    <w:rsid w:val="00A60465"/>
    <w:rsid w:val="00A63E97"/>
    <w:rsid w:val="00A74877"/>
    <w:rsid w:val="00A750E5"/>
    <w:rsid w:val="00A7514B"/>
    <w:rsid w:val="00A77251"/>
    <w:rsid w:val="00A77E49"/>
    <w:rsid w:val="00A80A81"/>
    <w:rsid w:val="00A8134B"/>
    <w:rsid w:val="00A8535C"/>
    <w:rsid w:val="00A913DA"/>
    <w:rsid w:val="00A91631"/>
    <w:rsid w:val="00A94D88"/>
    <w:rsid w:val="00AA249F"/>
    <w:rsid w:val="00AA35E9"/>
    <w:rsid w:val="00AA4702"/>
    <w:rsid w:val="00AA5F8A"/>
    <w:rsid w:val="00AB4C3C"/>
    <w:rsid w:val="00AB5E3D"/>
    <w:rsid w:val="00AB6DAC"/>
    <w:rsid w:val="00AC1407"/>
    <w:rsid w:val="00AC5596"/>
    <w:rsid w:val="00AC6FF4"/>
    <w:rsid w:val="00AD030D"/>
    <w:rsid w:val="00AD1AAF"/>
    <w:rsid w:val="00AD1D16"/>
    <w:rsid w:val="00AD7F6B"/>
    <w:rsid w:val="00AE068A"/>
    <w:rsid w:val="00AE207C"/>
    <w:rsid w:val="00AF0B16"/>
    <w:rsid w:val="00AF4808"/>
    <w:rsid w:val="00AF5FCE"/>
    <w:rsid w:val="00AF6CE5"/>
    <w:rsid w:val="00B15B46"/>
    <w:rsid w:val="00B16253"/>
    <w:rsid w:val="00B214EE"/>
    <w:rsid w:val="00B225E9"/>
    <w:rsid w:val="00B40CAB"/>
    <w:rsid w:val="00B417F6"/>
    <w:rsid w:val="00B44092"/>
    <w:rsid w:val="00B67E30"/>
    <w:rsid w:val="00B709D2"/>
    <w:rsid w:val="00B70DAF"/>
    <w:rsid w:val="00B730EF"/>
    <w:rsid w:val="00B73DF2"/>
    <w:rsid w:val="00B74782"/>
    <w:rsid w:val="00B77746"/>
    <w:rsid w:val="00B831C8"/>
    <w:rsid w:val="00B91777"/>
    <w:rsid w:val="00B936BA"/>
    <w:rsid w:val="00B960D5"/>
    <w:rsid w:val="00BA0CF4"/>
    <w:rsid w:val="00BA3D7B"/>
    <w:rsid w:val="00BB1163"/>
    <w:rsid w:val="00BB1E46"/>
    <w:rsid w:val="00BB24CB"/>
    <w:rsid w:val="00BB300B"/>
    <w:rsid w:val="00BB3D29"/>
    <w:rsid w:val="00BB6E9D"/>
    <w:rsid w:val="00BC60AF"/>
    <w:rsid w:val="00BD1C57"/>
    <w:rsid w:val="00BD7A38"/>
    <w:rsid w:val="00BF7E0A"/>
    <w:rsid w:val="00C0482F"/>
    <w:rsid w:val="00C0596E"/>
    <w:rsid w:val="00C0650D"/>
    <w:rsid w:val="00C07EF0"/>
    <w:rsid w:val="00C122D0"/>
    <w:rsid w:val="00C12747"/>
    <w:rsid w:val="00C12948"/>
    <w:rsid w:val="00C141D1"/>
    <w:rsid w:val="00C14D0C"/>
    <w:rsid w:val="00C25F71"/>
    <w:rsid w:val="00C33B86"/>
    <w:rsid w:val="00C34F5B"/>
    <w:rsid w:val="00C3767A"/>
    <w:rsid w:val="00C37A9C"/>
    <w:rsid w:val="00C43C10"/>
    <w:rsid w:val="00C45C3D"/>
    <w:rsid w:val="00C47C1B"/>
    <w:rsid w:val="00C725B6"/>
    <w:rsid w:val="00C7316F"/>
    <w:rsid w:val="00C763CB"/>
    <w:rsid w:val="00C763E3"/>
    <w:rsid w:val="00C823BA"/>
    <w:rsid w:val="00C938B2"/>
    <w:rsid w:val="00C94E8E"/>
    <w:rsid w:val="00C957A9"/>
    <w:rsid w:val="00C972ED"/>
    <w:rsid w:val="00CA4934"/>
    <w:rsid w:val="00CB13DA"/>
    <w:rsid w:val="00CB14B8"/>
    <w:rsid w:val="00CB17DC"/>
    <w:rsid w:val="00CB3D11"/>
    <w:rsid w:val="00CC31A1"/>
    <w:rsid w:val="00CC5DF7"/>
    <w:rsid w:val="00CD2069"/>
    <w:rsid w:val="00CD3121"/>
    <w:rsid w:val="00CE5E8B"/>
    <w:rsid w:val="00CF065B"/>
    <w:rsid w:val="00CF3C8D"/>
    <w:rsid w:val="00CF6773"/>
    <w:rsid w:val="00D0369C"/>
    <w:rsid w:val="00D106CD"/>
    <w:rsid w:val="00D12A8B"/>
    <w:rsid w:val="00D178F2"/>
    <w:rsid w:val="00D21648"/>
    <w:rsid w:val="00D30016"/>
    <w:rsid w:val="00D30C68"/>
    <w:rsid w:val="00D530EF"/>
    <w:rsid w:val="00D54D85"/>
    <w:rsid w:val="00D54DB8"/>
    <w:rsid w:val="00D648B9"/>
    <w:rsid w:val="00D7155D"/>
    <w:rsid w:val="00D759D6"/>
    <w:rsid w:val="00D8432A"/>
    <w:rsid w:val="00D87F4D"/>
    <w:rsid w:val="00D92520"/>
    <w:rsid w:val="00D9577B"/>
    <w:rsid w:val="00D95B4F"/>
    <w:rsid w:val="00D967D2"/>
    <w:rsid w:val="00DA1D8F"/>
    <w:rsid w:val="00DA257A"/>
    <w:rsid w:val="00DB01B1"/>
    <w:rsid w:val="00DB12A9"/>
    <w:rsid w:val="00DB393F"/>
    <w:rsid w:val="00DB3F0A"/>
    <w:rsid w:val="00DC1BFA"/>
    <w:rsid w:val="00DC33A5"/>
    <w:rsid w:val="00DD1005"/>
    <w:rsid w:val="00DD2101"/>
    <w:rsid w:val="00DD26DB"/>
    <w:rsid w:val="00DE5289"/>
    <w:rsid w:val="00DF730F"/>
    <w:rsid w:val="00E06CA3"/>
    <w:rsid w:val="00E07F7B"/>
    <w:rsid w:val="00E10097"/>
    <w:rsid w:val="00E105B1"/>
    <w:rsid w:val="00E11C71"/>
    <w:rsid w:val="00E14406"/>
    <w:rsid w:val="00E2007C"/>
    <w:rsid w:val="00E21058"/>
    <w:rsid w:val="00E22451"/>
    <w:rsid w:val="00E26938"/>
    <w:rsid w:val="00E40837"/>
    <w:rsid w:val="00E41B59"/>
    <w:rsid w:val="00E42C12"/>
    <w:rsid w:val="00E434AC"/>
    <w:rsid w:val="00E45D7D"/>
    <w:rsid w:val="00E476D5"/>
    <w:rsid w:val="00E575A6"/>
    <w:rsid w:val="00E617A1"/>
    <w:rsid w:val="00E7691F"/>
    <w:rsid w:val="00E858B3"/>
    <w:rsid w:val="00E916BB"/>
    <w:rsid w:val="00E92DB8"/>
    <w:rsid w:val="00E92FFF"/>
    <w:rsid w:val="00E93EEB"/>
    <w:rsid w:val="00EA165A"/>
    <w:rsid w:val="00EB30C3"/>
    <w:rsid w:val="00EB4708"/>
    <w:rsid w:val="00EB5711"/>
    <w:rsid w:val="00EB66BA"/>
    <w:rsid w:val="00EB6C11"/>
    <w:rsid w:val="00EC46B5"/>
    <w:rsid w:val="00EC5ED3"/>
    <w:rsid w:val="00EC6F53"/>
    <w:rsid w:val="00EC7BCA"/>
    <w:rsid w:val="00ED1E67"/>
    <w:rsid w:val="00ED299A"/>
    <w:rsid w:val="00ED3A04"/>
    <w:rsid w:val="00ED4707"/>
    <w:rsid w:val="00ED5586"/>
    <w:rsid w:val="00ED5F4A"/>
    <w:rsid w:val="00ED6415"/>
    <w:rsid w:val="00EE0B5E"/>
    <w:rsid w:val="00EE4EED"/>
    <w:rsid w:val="00EF25F7"/>
    <w:rsid w:val="00EF5516"/>
    <w:rsid w:val="00EF6D24"/>
    <w:rsid w:val="00EF7088"/>
    <w:rsid w:val="00F010BC"/>
    <w:rsid w:val="00F0392E"/>
    <w:rsid w:val="00F04A6C"/>
    <w:rsid w:val="00F054CB"/>
    <w:rsid w:val="00F20C7A"/>
    <w:rsid w:val="00F24ED8"/>
    <w:rsid w:val="00F25719"/>
    <w:rsid w:val="00F25B57"/>
    <w:rsid w:val="00F27CA9"/>
    <w:rsid w:val="00F27EA0"/>
    <w:rsid w:val="00F30B85"/>
    <w:rsid w:val="00F32B5F"/>
    <w:rsid w:val="00F336BF"/>
    <w:rsid w:val="00F364EF"/>
    <w:rsid w:val="00F4272C"/>
    <w:rsid w:val="00F43801"/>
    <w:rsid w:val="00F530B8"/>
    <w:rsid w:val="00F5628D"/>
    <w:rsid w:val="00F56C23"/>
    <w:rsid w:val="00F61771"/>
    <w:rsid w:val="00F61946"/>
    <w:rsid w:val="00F62C71"/>
    <w:rsid w:val="00F62CBE"/>
    <w:rsid w:val="00F63366"/>
    <w:rsid w:val="00F648AF"/>
    <w:rsid w:val="00F676B0"/>
    <w:rsid w:val="00F67C8A"/>
    <w:rsid w:val="00F73480"/>
    <w:rsid w:val="00F743A1"/>
    <w:rsid w:val="00F74496"/>
    <w:rsid w:val="00F762F3"/>
    <w:rsid w:val="00F809F7"/>
    <w:rsid w:val="00F837F1"/>
    <w:rsid w:val="00F83813"/>
    <w:rsid w:val="00F96543"/>
    <w:rsid w:val="00F96B50"/>
    <w:rsid w:val="00FA2337"/>
    <w:rsid w:val="00FA3642"/>
    <w:rsid w:val="00FA747F"/>
    <w:rsid w:val="00FB0997"/>
    <w:rsid w:val="00FB1A26"/>
    <w:rsid w:val="00FB25B0"/>
    <w:rsid w:val="00FD154A"/>
    <w:rsid w:val="00FD3C94"/>
    <w:rsid w:val="00FD3EC3"/>
    <w:rsid w:val="00FD5F3A"/>
    <w:rsid w:val="00FE2C6C"/>
    <w:rsid w:val="00FE739A"/>
    <w:rsid w:val="00FF50AD"/>
    <w:rsid w:val="00FF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4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B5D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40</Words>
  <Characters>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-*/</dc:creator>
  <cp:keywords>www.sorubak.com</cp:keywords>
  <dc:description>www.sorubak.com</dc:description>
  <cp:lastModifiedBy>edanur</cp:lastModifiedBy>
  <cp:revision>2</cp:revision>
  <dcterms:created xsi:type="dcterms:W3CDTF">2013-12-02T12:55:00Z</dcterms:created>
  <dcterms:modified xsi:type="dcterms:W3CDTF">2013-12-08T17:06:00Z</dcterms:modified>
  <cp:category>www.sorubak.com</cp:category>
</cp:coreProperties>
</file>