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86" w:rsidRPr="00C96A9D" w:rsidRDefault="00E54F86" w:rsidP="00C96A9D">
      <w:pPr>
        <w:tabs>
          <w:tab w:val="left" w:pos="3420"/>
          <w:tab w:val="center" w:pos="5315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5" o:spid="_x0000_s1026" type="#_x0000_t75" alt="ANd9GcSB_K3oZZDotzhl59JOZ_fxGbYu07L08n4bj97G4fjO7V2-HJYT" style="position:absolute;margin-left:436.3pt;margin-top:-22.3pt;width:61.5pt;height:95.25pt;z-index:251646976;visibility:visible">
            <v:imagedata r:id="rId6" o:title=""/>
          </v:shape>
        </w:pict>
      </w:r>
      <w:r>
        <w:rPr>
          <w:noProof/>
          <w:lang w:eastAsia="tr-TR"/>
        </w:rPr>
        <w:pict>
          <v:shape id="Resim 7" o:spid="_x0000_s1027" type="#_x0000_t75" alt="yuruyentirtil" style="position:absolute;margin-left:401.05pt;margin-top:63.2pt;width:133.5pt;height:83.25pt;z-index:251649024;visibility:visible">
            <v:imagedata r:id="rId7" o:title=""/>
          </v:shape>
        </w:pict>
      </w:r>
      <w:r>
        <w:rPr>
          <w:noProof/>
          <w:lang w:eastAsia="tr-TR"/>
        </w:rPr>
        <w:pict>
          <v:shape id="Resim 1" o:spid="_x0000_s1028" type="#_x0000_t75" alt="ANd9GcTQmKC7rFfSKi_z6h2YkbAYVCy8JoRT0jx1KQ2WdS9zRf2HQ36Llg" style="position:absolute;margin-left:-21.2pt;margin-top:-22.3pt;width:84.75pt;height:81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s1029" type="#_x0000_t75" style="position:absolute;margin-left:134.8pt;margin-top:-29.05pt;width:165pt;height:76.5pt;z-index:251648000;visibility:visible">
            <v:imagedata r:id="rId9" o:title=""/>
          </v:shape>
        </w:pict>
      </w:r>
      <w:r>
        <w:rPr>
          <w:rFonts w:ascii="Hand Garden" w:hAnsi="Hand Garden"/>
          <w:sz w:val="144"/>
          <w:szCs w:val="144"/>
        </w:rPr>
        <w:t xml:space="preserve">  ı</w:t>
      </w:r>
      <w:r>
        <w:rPr>
          <w:rFonts w:ascii="Hand Garden" w:hAnsi="Hand Garden"/>
          <w:outline/>
          <w:sz w:val="144"/>
          <w:szCs w:val="144"/>
        </w:rPr>
        <w:t xml:space="preserve">ıı </w:t>
      </w:r>
      <w:r>
        <w:rPr>
          <w:rFonts w:ascii="Hand Garden" w:hAnsi="Hand Garden"/>
          <w:color w:val="BFBFBF"/>
          <w:sz w:val="144"/>
          <w:szCs w:val="144"/>
        </w:rPr>
        <w:t>ı ı</w:t>
      </w:r>
    </w:p>
    <w:p w:rsidR="00E54F86" w:rsidRDefault="00E54F86" w:rsidP="00646932">
      <w:pPr>
        <w:tabs>
          <w:tab w:val="left" w:pos="3420"/>
          <w:tab w:val="center" w:pos="5315"/>
        </w:tabs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030" style="position:absolute;margin-left:-9pt;margin-top:12.05pt;width:540pt;height:36pt;z-index:251639808" coordorigin="567,14787" coordsize="10800,720">
            <v:group id="_x0000_s1031" style="position:absolute;left:567;top:14787;width:10800;height:720" coordorigin="567,14787" coordsize="10800,720">
              <v:rect id="_x0000_s103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5" style="position:absolute;left:567;top:14787;width:10800;height:720" coordorigin="567,14787" coordsize="10800,720">
              <v:shape id="_x0000_s103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 xml:space="preserve">ı </w:t>
      </w:r>
      <w:r>
        <w:rPr>
          <w:rFonts w:ascii="Nurhan Uz" w:hAnsi="Nurhan Uz"/>
          <w:sz w:val="68"/>
          <w:szCs w:val="68"/>
        </w:rPr>
        <w:t>ı ı ı ı ı ı ı ı ı ı ı ı ı ı ı ı ı</w:t>
      </w:r>
      <w:r w:rsidRPr="00956BBE">
        <w:rPr>
          <w:rFonts w:ascii="Nurhan Uz" w:hAnsi="Nurhan Uz"/>
          <w:sz w:val="68"/>
          <w:szCs w:val="68"/>
        </w:rPr>
        <w:t xml:space="preserve">    </w:t>
      </w:r>
    </w:p>
    <w:p w:rsidR="00E54F86" w:rsidRPr="00646932" w:rsidRDefault="00E54F86" w:rsidP="00646932">
      <w:pPr>
        <w:tabs>
          <w:tab w:val="left" w:pos="3420"/>
          <w:tab w:val="center" w:pos="5315"/>
        </w:tabs>
        <w:rPr>
          <w:rFonts w:ascii="Hand Garden" w:hAnsi="Hand Garden"/>
          <w:outline/>
          <w:sz w:val="144"/>
          <w:szCs w:val="144"/>
        </w:rPr>
      </w:pPr>
      <w:r>
        <w:rPr>
          <w:noProof/>
          <w:lang w:eastAsia="tr-TR"/>
        </w:rPr>
        <w:pict>
          <v:group id="_x0000_s1076" style="position:absolute;margin-left:-9pt;margin-top:12.05pt;width:540pt;height:36pt;z-index:251640832" coordorigin="567,14787" coordsize="10800,720">
            <v:group id="_x0000_s1077" style="position:absolute;left:567;top:14787;width:10800;height:720" coordorigin="567,14787" coordsize="10800,720">
              <v:rect id="_x0000_s107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8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1" style="position:absolute;left:567;top:14787;width:10800;height:720" coordorigin="567,14787" coordsize="10800,720">
              <v:shape id="_x0000_s108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ı ı ı ı ı ı ı ı ı ı ı ı ı ı ı ı ı ı ı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E54F86" w:rsidRPr="00956BBE" w:rsidRDefault="00E54F86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22" style="position:absolute;margin-left:-9pt;margin-top:12.05pt;width:540pt;height:36pt;z-index:251641856" coordorigin="567,14787" coordsize="10800,720">
            <v:group id="_x0000_s1123" style="position:absolute;left:567;top:14787;width:10800;height:720" coordorigin="567,14787" coordsize="10800,720">
              <v:rect id="_x0000_s112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7" style="position:absolute;left:567;top:14787;width:10800;height:720" coordorigin="567,14787" coordsize="10800,720">
              <v:shape id="_x0000_s112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ı ıı ıı ıı ıı ıı ıı ıı ıı ıı ıı ıı ıı ı</w:t>
      </w:r>
    </w:p>
    <w:p w:rsidR="00E54F86" w:rsidRPr="00956BBE" w:rsidRDefault="00E54F86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68" style="position:absolute;margin-left:-9pt;margin-top:12.05pt;width:540pt;height:36pt;z-index:251642880" coordorigin="567,14787" coordsize="10800,720">
            <v:group id="_x0000_s1169" style="position:absolute;left:567;top:14787;width:10800;height:720" coordorigin="567,14787" coordsize="10800,720">
              <v:rect id="_x0000_s117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3" style="position:absolute;left:567;top:14787;width:10800;height:720" coordorigin="567,14787" coordsize="10800,720">
              <v:shape id="_x0000_s117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ı ı ı ı ı ı ı ı ı ı ı ı ı ı ı ı ı ı ı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E54F86" w:rsidRPr="00956BBE" w:rsidRDefault="00E54F86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14" style="position:absolute;margin-left:-9pt;margin-top:11.85pt;width:540pt;height:36pt;z-index:251638784" coordorigin="567,14787" coordsize="10800,720">
            <v:group id="_x0000_s1215" style="position:absolute;left:567;top:14787;width:10800;height:720" coordorigin="567,14787" coordsize="10800,720">
              <v:rect id="_x0000_s121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9" style="position:absolute;left:567;top:14787;width:10800;height:720" coordorigin="567,14787" coordsize="10800,720">
              <v:shape id="_x0000_s122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ııı ııı ııı ııı ııı ııı ııı ıııı ııı ıı</w:t>
      </w:r>
    </w:p>
    <w:p w:rsidR="00E54F86" w:rsidRDefault="00E54F86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60" style="position:absolute;margin-left:-11.1pt;margin-top:12.65pt;width:540pt;height:36pt;z-index:251643904" coordorigin="567,14787" coordsize="10800,720">
            <v:group id="_x0000_s1261" style="position:absolute;left:567;top:14787;width:10800;height:720" coordorigin="567,14787" coordsize="10800,720">
              <v:rect id="_x0000_s126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5" style="position:absolute;left:567;top:14787;width:10800;height:720" coordorigin="567,14787" coordsize="10800,720">
              <v:shape id="_x0000_s126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ı ıı ı ı ıı ı ıı ı ıı ı ıı ı ıı ı ıı ı</w:t>
      </w:r>
    </w:p>
    <w:p w:rsidR="00E54F86" w:rsidRDefault="00E54F86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306" style="position:absolute;margin-left:-11.1pt;margin-top:13.25pt;width:540pt;height:36pt;z-index:251644928" coordorigin="567,14787" coordsize="10800,720">
            <v:group id="_x0000_s1307" style="position:absolute;left:567;top:14787;width:10800;height:720" coordorigin="567,14787" coordsize="10800,720">
              <v:rect id="_x0000_s130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1" style="position:absolute;left:567;top:14787;width:10800;height:720" coordorigin="567,14787" coordsize="10800,720">
              <v:shape id="_x0000_s131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ı</w:t>
      </w:r>
      <w:r>
        <w:rPr>
          <w:rFonts w:ascii="Nurhan Uz" w:hAnsi="Nurhan Uz"/>
          <w:sz w:val="68"/>
          <w:szCs w:val="68"/>
        </w:rPr>
        <w:t xml:space="preserve"> ı ı</w:t>
      </w:r>
    </w:p>
    <w:p w:rsidR="00E54F86" w:rsidRPr="008924D2" w:rsidRDefault="00E54F86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19" o:spid="_x0000_s1352" type="#_x0000_t75" style="position:absolute;margin-left:428.05pt;margin-top:95.5pt;width:98.25pt;height:95.25pt;z-index:251653120;visibility:visible">
            <v:imagedata r:id="rId10" o:title=""/>
          </v:shape>
        </w:pict>
      </w:r>
      <w:r>
        <w:rPr>
          <w:noProof/>
          <w:lang w:eastAsia="tr-TR"/>
        </w:rPr>
        <w:pict>
          <v:shape id="Resim 16" o:spid="_x0000_s1353" type="#_x0000_t75" style="position:absolute;margin-left:276.55pt;margin-top:94.75pt;width:89.25pt;height:96pt;z-index:251652096;visibility:visible">
            <v:imagedata r:id="rId11" o:title=""/>
          </v:shape>
        </w:pict>
      </w:r>
      <w:r>
        <w:rPr>
          <w:noProof/>
          <w:lang w:eastAsia="tr-TR"/>
        </w:rPr>
        <w:pict>
          <v:shape id="Resim 13" o:spid="_x0000_s1354" type="#_x0000_t75" alt="ANd9GcRaqAPQ5srxKDCLwCsR6MdPuzAWfUB9fRYPbUWxBrNUj6ZheLq_" style="position:absolute;margin-left:127.3pt;margin-top:87.25pt;width:89.25pt;height:82.5pt;z-index:251651072;visibility:visible">
            <v:imagedata r:id="rId12" o:title=""/>
          </v:shape>
        </w:pict>
      </w:r>
      <w:r>
        <w:rPr>
          <w:noProof/>
          <w:lang w:eastAsia="tr-TR"/>
        </w:rPr>
        <w:pict>
          <v:shape id="Resim 10" o:spid="_x0000_s1355" type="#_x0000_t75" alt="ANd9GcQFpQPfDbgkibnHfcRQhZEI1vjmMcN_3Ynu1akrWvzd_Gr3CF6tJQ" style="position:absolute;margin-left:-6.95pt;margin-top:94.75pt;width:117pt;height:80.25pt;z-index:251650048;visibility:visible">
            <v:imagedata r:id="rId13" o:title=""/>
          </v:shape>
        </w:pict>
      </w:r>
      <w:r>
        <w:rPr>
          <w:noProof/>
          <w:lang w:eastAsia="tr-TR"/>
        </w:rPr>
        <w:pict>
          <v:group id="_x0000_s1356" style="position:absolute;margin-left:-15.2pt;margin-top:13.4pt;width:540pt;height:36pt;z-index:251645952" coordorigin="567,14787" coordsize="10800,720">
            <v:group id="_x0000_s1357" style="position:absolute;left:567;top:14787;width:10800;height:720" coordorigin="567,14787" coordsize="10800,720">
              <v:rect id="_x0000_s13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61" style="position:absolute;left:567;top:14787;width:10800;height:720" coordorigin="567,14787" coordsize="10800,720">
              <v:shape id="_x0000_s13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 xml:space="preserve">ı </w:t>
      </w:r>
      <w:r>
        <w:rPr>
          <w:rFonts w:ascii="Nurhan Uz" w:hAnsi="Nurhan Uz"/>
          <w:sz w:val="68"/>
          <w:szCs w:val="68"/>
        </w:rPr>
        <w:t>ı</w:t>
      </w:r>
    </w:p>
    <w:p w:rsidR="00E54F86" w:rsidRDefault="00E54F86" w:rsidP="00920516">
      <w:pPr>
        <w:pStyle w:val="AralkYok"/>
        <w:rPr>
          <w:rFonts w:ascii="Times New Roman" w:hAnsi="Times New Roman"/>
          <w:sz w:val="24"/>
        </w:rPr>
      </w:pPr>
      <w:hyperlink r:id="rId14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E54F86" w:rsidRPr="00F25271" w:rsidRDefault="00E54F86" w:rsidP="00DF0E26">
      <w:pPr>
        <w:pStyle w:val="NoSpacing"/>
        <w:rPr>
          <w:rFonts w:ascii="Nurhan Uz" w:hAnsi="Nurhan Uz"/>
          <w:sz w:val="24"/>
          <w:szCs w:val="24"/>
        </w:rPr>
      </w:pPr>
    </w:p>
    <w:p w:rsidR="00E54F86" w:rsidRDefault="00E54F86" w:rsidP="00646932">
      <w:pPr>
        <w:pStyle w:val="NoSpacing"/>
        <w:rPr>
          <w:rFonts w:ascii="Nurhan Uz" w:hAnsi="Nurhan Uz"/>
          <w:sz w:val="68"/>
          <w:szCs w:val="68"/>
        </w:rPr>
      </w:pPr>
    </w:p>
    <w:p w:rsidR="00E54F86" w:rsidRDefault="00E54F86" w:rsidP="00646932">
      <w:pPr>
        <w:pStyle w:val="NoSpacing"/>
        <w:rPr>
          <w:rFonts w:ascii="Nurhan Uz" w:hAnsi="Nurhan Uz"/>
          <w:sz w:val="68"/>
          <w:szCs w:val="68"/>
        </w:rPr>
      </w:pP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402" type="#_x0000_t75" style="position:absolute;margin-left:-9pt;margin-top:9pt;width:33pt;height:43.5pt;z-index:-251650048;visibility:visible">
            <v:imagedata r:id="rId15" o:title=""/>
          </v:shape>
        </w:pict>
      </w:r>
      <w:r>
        <w:rPr>
          <w:noProof/>
          <w:lang w:eastAsia="tr-TR"/>
        </w:rPr>
        <w:pict>
          <v:group id="_x0000_s1403" style="position:absolute;margin-left:-8.9pt;margin-top:13.45pt;width:540pt;height:36pt;z-index:251656192" coordorigin="387,821" coordsize="10800,720">
            <v:group id="_x0000_s1404" style="position:absolute;left:387;top:821;width:10800;height:720" coordorigin="387,821" coordsize="10800,720">
              <v:rect id="_x0000_s14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8" style="position:absolute;left:387;top:821;width:10800;height:720" coordorigin="387,821" coordsize="10800,720">
              <v:shape id="_x0000_s14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</w:t>
      </w:r>
      <w:r>
        <w:rPr>
          <w:rFonts w:ascii="Hand Garden" w:hAnsi="Hand Garden"/>
          <w:sz w:val="68"/>
          <w:szCs w:val="68"/>
        </w:rPr>
        <w:t>ı ı</w:t>
      </w:r>
      <w:r>
        <w:rPr>
          <w:rFonts w:ascii="Nurhan Uz" w:hAnsi="Nurhan Uz"/>
          <w:sz w:val="68"/>
          <w:szCs w:val="68"/>
        </w:rPr>
        <w:t xml:space="preserve"> ı ı ı ı ı ı ı ı ı ı ı ı ı ı ı 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6 Resim" o:spid="_x0000_s1449" type="#_x0000_t75" alt="PEP.jpg" style="position:absolute;margin-left:-9pt;margin-top:9.95pt;width:36pt;height:36pt;z-index:-251649024;visibility:visible">
            <v:imagedata r:id="rId16" o:title=""/>
          </v:shape>
        </w:pict>
      </w:r>
      <w:r>
        <w:rPr>
          <w:noProof/>
          <w:lang w:eastAsia="tr-TR"/>
        </w:rPr>
        <w:pict>
          <v:group id="_x0000_s1450" style="position:absolute;margin-left:-8.9pt;margin-top:12.9pt;width:540pt;height:36pt;z-index:251657216" coordorigin="387,821" coordsize="10800,720">
            <v:group id="_x0000_s1451" style="position:absolute;left:387;top:821;width:10800;height:720" coordorigin="387,821" coordsize="10800,720">
              <v:rect id="_x0000_s14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55" style="position:absolute;left:387;top:821;width:10800;height:720" coordorigin="387,821" coordsize="10800,720">
              <v:shape id="_x0000_s14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ı ı ı ı ı ı ı ı ı ı ı ı ı ı ı ı ı ı 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4 Resim" o:spid="_x0000_s1496" type="#_x0000_t75" alt="BEBE.jpg" style="position:absolute;margin-left:-9pt;margin-top:10.85pt;width:36pt;height:33.6pt;z-index:-251648000;visibility:visible">
            <v:imagedata r:id="rId17" o:title=""/>
          </v:shape>
        </w:pict>
      </w:r>
      <w:r>
        <w:rPr>
          <w:noProof/>
          <w:lang w:eastAsia="tr-TR"/>
        </w:rPr>
        <w:pict>
          <v:group id="_x0000_s1497" style="position:absolute;margin-left:-9pt;margin-top:12.7pt;width:540pt;height:36pt;z-index:251655168" coordorigin="387,821" coordsize="10800,720">
            <v:group id="_x0000_s1498" style="position:absolute;left:387;top:821;width:10800;height:720" coordorigin="387,821" coordsize="10800,720">
              <v:rect id="_x0000_s14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02" style="position:absolute;left:387;top:821;width:10800;height:720" coordorigin="387,821" coordsize="10800,720">
              <v:shape id="_x0000_s150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ı ı ı ı ı ı ı ı ı ı ı ı ı ı ı ı ı ı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g_hi" o:spid="_x0000_s1543" type="#_x0000_t75" alt="https://encrypted-tbn2.gstatic.com/images?q=tbn:ANd9GcRQSJEgWFS0YyhAh6WftsMJ-bQ4ZB6Zs9XOVNb9LsIU5VmqGHKtSw" style="position:absolute;margin-left:-18pt;margin-top:11.8pt;width:45pt;height:33.75pt;z-index:-251646976;visibility:visible">
            <v:imagedata r:id="rId18" r:href="rId19"/>
          </v:shape>
        </w:pict>
      </w:r>
      <w:r>
        <w:rPr>
          <w:noProof/>
          <w:lang w:eastAsia="tr-TR"/>
        </w:rPr>
        <w:pict>
          <v:group id="_x0000_s1544" style="position:absolute;margin-left:-9pt;margin-top:12.9pt;width:540pt;height:36pt;z-index:251658240" coordorigin="387,821" coordsize="10800,720">
            <v:group id="_x0000_s1545" style="position:absolute;left:387;top:821;width:10800;height:720" coordorigin="387,821" coordsize="10800,720">
              <v:rect id="_x0000_s154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4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4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49" style="position:absolute;left:387;top:821;width:10800;height:720" coordorigin="387,821" coordsize="10800,720">
              <v:shape id="_x0000_s155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I I I I I I I I I I I I I I I I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590" type="#_x0000_t75" alt="https://encrypted-tbn1.gstatic.com/images?q=tbn:ANd9GcS7fuBKoSRqbuigVRC1vV9dNWCVf8-We6qsawmlirdhx-VT-t33" style="position:absolute;margin-left:-9pt;margin-top:12.7pt;width:27.75pt;height:36.75pt;z-index:-251644928;visibility:visible">
            <v:imagedata r:id="rId20" r:href="rId21"/>
          </v:shape>
        </w:pict>
      </w:r>
      <w:r>
        <w:rPr>
          <w:rFonts w:ascii="Nurhan Uz" w:hAnsi="Nurhan Uz"/>
          <w:sz w:val="68"/>
          <w:szCs w:val="68"/>
        </w:rPr>
        <w:t xml:space="preserve"> </w:t>
      </w:r>
      <w:r>
        <w:rPr>
          <w:noProof/>
          <w:lang w:eastAsia="tr-TR"/>
        </w:rPr>
        <w:pict>
          <v:group id="_x0000_s1591" style="position:absolute;margin-left:-9.65pt;margin-top:13.05pt;width:540pt;height:36pt;z-index:251659264;mso-position-horizontal-relative:text;mso-position-vertical-relative:text" coordorigin="387,821" coordsize="10800,720">
            <v:group id="_x0000_s1592" style="position:absolute;left:387;top:821;width:10800;height:720" coordorigin="387,821" coordsize="10800,720">
              <v:rect id="_x0000_s159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9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9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96" style="position:absolute;left:387;top:821;width:10800;height:720" coordorigin="387,821" coordsize="10800,720">
              <v:shape id="_x0000_s159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I I I I I I I I I I I I I I I I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637" type="#_x0000_t75" alt="https://encrypted-tbn0.gstatic.com/images?q=tbn:ANd9GcS_OIaTprZA58EfzEiqrhvkObXgxp1qUais15Z8e8TYWX40F_I3" style="position:absolute;margin-left:-9pt;margin-top:13.65pt;width:22.5pt;height:36.65pt;z-index:-251642880;visibility:visible">
            <v:imagedata r:id="rId22" r:href="rId23"/>
          </v:shape>
        </w:pict>
      </w:r>
      <w:r>
        <w:rPr>
          <w:noProof/>
          <w:lang w:eastAsia="tr-TR"/>
        </w:rPr>
        <w:pict>
          <v:group id="_x0000_s1638" style="position:absolute;margin-left:-9.7pt;margin-top:13.05pt;width:540pt;height:36pt;z-index:251660288" coordorigin="387,821" coordsize="10800,720">
            <v:group id="_x0000_s1639" style="position:absolute;left:387;top:821;width:10800;height:720" coordorigin="387,821" coordsize="10800,720">
              <v:rect id="_x0000_s164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4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4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43" style="position:absolute;left:387;top:821;width:10800;height:720" coordorigin="387,821" coordsize="10800,720">
              <v:shape id="_x0000_s164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I I I I I I I I I I I I I I I I I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684" type="#_x0000_t75" alt="PEP.jpg" style="position:absolute;margin-left:-17.85pt;margin-top:14.55pt;width:36pt;height:36pt;z-index:-251641856;visibility:visible">
            <v:imagedata r:id="rId16" o:title=""/>
          </v:shape>
        </w:pict>
      </w:r>
      <w:r>
        <w:rPr>
          <w:noProof/>
          <w:lang w:eastAsia="tr-TR"/>
        </w:rPr>
        <w:pict>
          <v:group id="_x0000_s1685" style="position:absolute;margin-left:-9.7pt;margin-top:13.2pt;width:540pt;height:36pt;z-index:251661312" coordorigin="387,821" coordsize="10800,720">
            <v:group id="_x0000_s1686" style="position:absolute;left:387;top:821;width:10800;height:720" coordorigin="387,821" coordsize="10800,720">
              <v:rect id="_x0000_s168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8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8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90" style="position:absolute;left:387;top:821;width:10800;height:720" coordorigin="387,821" coordsize="10800,720">
              <v:shape id="_x0000_s169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I I I I I I I I I I I I I I I I I</w:t>
      </w:r>
    </w:p>
    <w:p w:rsidR="00E54F86" w:rsidRPr="00951A07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731" type="#_x0000_t75" alt="BEBE.jpg" style="position:absolute;margin-left:-9pt;margin-top:15.5pt;width:36pt;height:33.6pt;z-index:-251640832;visibility:visible">
            <v:imagedata r:id="rId17" o:title=""/>
          </v:shape>
        </w:pict>
      </w:r>
      <w:r>
        <w:rPr>
          <w:noProof/>
          <w:lang w:eastAsia="tr-TR"/>
        </w:rPr>
        <w:pict>
          <v:group id="_x0000_s1732" style="position:absolute;margin-left:-9pt;margin-top:12.65pt;width:540pt;height:36pt;z-index:251662336" coordorigin="387,821" coordsize="10800,720">
            <v:group id="_x0000_s1733" style="position:absolute;left:387;top:821;width:10800;height:720" coordorigin="387,821" coordsize="10800,720">
              <v:rect id="_x0000_s17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37" style="position:absolute;left:387;top:821;width:10800;height:720" coordorigin="387,821" coordsize="10800,720">
              <v:shape id="_x0000_s17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Garden" w:hAnsi="Hand Garden"/>
          <w:sz w:val="68"/>
          <w:szCs w:val="68"/>
        </w:rPr>
        <w:t>I I</w:t>
      </w:r>
      <w:r>
        <w:rPr>
          <w:rFonts w:ascii="Nurhan Uz" w:hAnsi="Nurhan Uz"/>
          <w:sz w:val="68"/>
          <w:szCs w:val="68"/>
        </w:rPr>
        <w:t xml:space="preserve"> I I I I I I I I I I I I I I  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778" type="#_x0000_t75" alt="https://encrypted-tbn2.gstatic.com/images?q=tbn:ANd9GcRQSJEgWFS0YyhAh6WftsMJ-bQ4ZB6Zs9XOVNb9LsIU5VmqGHKtSw" style="position:absolute;margin-left:-18pt;margin-top:16.4pt;width:45pt;height:33.75pt;z-index:-251639808;visibility:visible">
            <v:imagedata r:id="rId18" r:href="rId24"/>
          </v:shape>
        </w:pict>
      </w:r>
      <w:r>
        <w:rPr>
          <w:noProof/>
          <w:lang w:eastAsia="tr-TR"/>
        </w:rPr>
        <w:pict>
          <v:group id="_x0000_s1779" style="position:absolute;margin-left:-9pt;margin-top:13.55pt;width:540pt;height:36pt;z-index:251663360" coordorigin="387,821" coordsize="10800,720">
            <v:group id="_x0000_s1780" style="position:absolute;left:387;top:821;width:10800;height:720" coordorigin="387,821" coordsize="10800,720">
              <v:rect id="_x0000_s178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8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8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84" style="position:absolute;left:387;top:821;width:10800;height:720" coordorigin="387,821" coordsize="10800,720">
              <v:shape id="_x0000_s178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I I I I I I I I I I I I I I I I  </w:t>
      </w:r>
    </w:p>
    <w:p w:rsidR="00E54F86" w:rsidRPr="00C812C2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825" type="#_x0000_t75" alt="https://encrypted-tbn1.gstatic.com/images?q=tbn:ANd9GcS7fuBKoSRqbuigVRC1vV9dNWCVf8-We6qsawmlirdhx-VT-t33" style="position:absolute;margin-left:-9pt;margin-top:8.35pt;width:27.75pt;height:36.75pt;z-index:-251645952;visibility:visible">
            <v:imagedata r:id="rId20" r:href="rId25"/>
          </v:shape>
        </w:pict>
      </w:r>
      <w:r>
        <w:rPr>
          <w:noProof/>
          <w:lang w:eastAsia="tr-TR"/>
        </w:rPr>
        <w:pict>
          <v:group id="_x0000_s1826" style="position:absolute;margin-left:-8.9pt;margin-top:13pt;width:540pt;height:36pt;z-index:251664384" coordorigin="387,821" coordsize="10800,720">
            <v:group id="_x0000_s1827" style="position:absolute;left:387;top:821;width:10800;height:720" coordorigin="387,821" coordsize="10800,720">
              <v:rect id="_x0000_s18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31" style="position:absolute;left:387;top:821;width:10800;height:720" coordorigin="387,821" coordsize="10800,720">
              <v:shape id="_x0000_s18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K K K K K K K K K K K</w:t>
      </w:r>
    </w:p>
    <w:p w:rsidR="00E54F86" w:rsidRPr="00F25271" w:rsidRDefault="00E54F86" w:rsidP="00F25271">
      <w:pPr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872" type="#_x0000_t75" alt="https://encrypted-tbn0.gstatic.com/images?q=tbn:ANd9GcS_OIaTprZA58EfzEiqrhvkObXgxp1qUais15Z8e8TYWX40F_I3" style="position:absolute;margin-left:-9pt;margin-top:9.25pt;width:22.1pt;height:36pt;z-index:-251643904;visibility:visible">
            <v:imagedata r:id="rId26" r:href="rId27"/>
          </v:shape>
        </w:pict>
      </w:r>
      <w:r>
        <w:rPr>
          <w:noProof/>
          <w:lang w:eastAsia="tr-TR"/>
        </w:rPr>
        <w:pict>
          <v:group id="_x0000_s1873" style="position:absolute;margin-left:-8.9pt;margin-top:13.15pt;width:540pt;height:36pt;z-index:251665408" coordorigin="387,821" coordsize="10800,720">
            <v:group id="_x0000_s1874" style="position:absolute;left:387;top:821;width:10800;height:720" coordorigin="387,821" coordsize="10800,720">
              <v:rect id="_x0000_s18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78" style="position:absolute;left:387;top:821;width:10800;height:720" coordorigin="387,821" coordsize="10800,720">
              <v:shape id="_x0000_s18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k k k k k k k k k k k k k k k</w:t>
      </w:r>
    </w:p>
    <w:sectPr w:rsidR="00E54F86" w:rsidRPr="00F25271" w:rsidSect="00F25271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F86" w:rsidRDefault="00E54F86" w:rsidP="00C96A9D">
      <w:pPr>
        <w:spacing w:after="0" w:line="240" w:lineRule="auto"/>
      </w:pPr>
      <w:r>
        <w:separator/>
      </w:r>
    </w:p>
  </w:endnote>
  <w:endnote w:type="continuationSeparator" w:id="0">
    <w:p w:rsidR="00E54F86" w:rsidRDefault="00E54F86" w:rsidP="00C9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F86" w:rsidRDefault="00E54F86" w:rsidP="00C96A9D">
      <w:pPr>
        <w:spacing w:after="0" w:line="240" w:lineRule="auto"/>
      </w:pPr>
      <w:r>
        <w:separator/>
      </w:r>
    </w:p>
  </w:footnote>
  <w:footnote w:type="continuationSeparator" w:id="0">
    <w:p w:rsidR="00E54F86" w:rsidRDefault="00E54F86" w:rsidP="00C96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F84"/>
    <w:rsid w:val="002165BB"/>
    <w:rsid w:val="00232FA8"/>
    <w:rsid w:val="002859EB"/>
    <w:rsid w:val="00342BF6"/>
    <w:rsid w:val="003C3C93"/>
    <w:rsid w:val="00436A07"/>
    <w:rsid w:val="00452F6C"/>
    <w:rsid w:val="0054711D"/>
    <w:rsid w:val="005860D2"/>
    <w:rsid w:val="00636739"/>
    <w:rsid w:val="00646932"/>
    <w:rsid w:val="00866D25"/>
    <w:rsid w:val="008924D2"/>
    <w:rsid w:val="00920516"/>
    <w:rsid w:val="009277A5"/>
    <w:rsid w:val="00951A07"/>
    <w:rsid w:val="00956BBE"/>
    <w:rsid w:val="00A74A31"/>
    <w:rsid w:val="00A82817"/>
    <w:rsid w:val="00AC7759"/>
    <w:rsid w:val="00B14F84"/>
    <w:rsid w:val="00C11D8E"/>
    <w:rsid w:val="00C812C2"/>
    <w:rsid w:val="00C96A9D"/>
    <w:rsid w:val="00CA36B6"/>
    <w:rsid w:val="00CF4BFC"/>
    <w:rsid w:val="00DF0E26"/>
    <w:rsid w:val="00E54F86"/>
    <w:rsid w:val="00F2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F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46932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96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6A9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96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6A9D"/>
    <w:rPr>
      <w:rFonts w:cs="Times New Roman"/>
    </w:rPr>
  </w:style>
  <w:style w:type="character" w:styleId="Hyperlink">
    <w:name w:val="Hyperlink"/>
    <w:basedOn w:val="DefaultParagraphFont"/>
    <w:uiPriority w:val="99"/>
    <w:rsid w:val="00920516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920516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2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https://encrypted-tbn1.gstatic.com/images?q=tbn:ANd9GcS7fuBKoSRqbuigVRC1vV9dNWCVf8-We6qsawmlirdhx-VT-t33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https://encrypted-tbn1.gstatic.com/images?q=tbn:ANd9GcS7fuBKoSRqbuigVRC1vV9dNWCVf8-We6qsawmlirdhx-VT-t33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https://encrypted-tbn2.gstatic.com/images?q=tbn:ANd9GcRQSJEgWFS0YyhAh6WftsMJ-bQ4ZB6Zs9XOVNb9LsIU5VmqGHKtSw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https://encrypted-tbn0.gstatic.com/images?q=tbn:ANd9GcS_OIaTprZA58EfzEiqrhvkObXgxp1qUais15Z8e8TYWX40F_I3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https://encrypted-tbn2.gstatic.com/images?q=tbn:ANd9GcRQSJEgWFS0YyhAh6WftsMJ-bQ4ZB6Zs9XOVNb9LsIU5VmqGHKtSw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/" TargetMode="External"/><Relationship Id="rId22" Type="http://schemas.openxmlformats.org/officeDocument/2006/relationships/image" Target="media/image14.jpeg"/><Relationship Id="rId27" Type="http://schemas.openxmlformats.org/officeDocument/2006/relationships/image" Target="https://encrypted-tbn0.gstatic.com/images?q=tbn:ANd9GcS_OIaTprZA58EfzEiqrhvkObXgxp1qUais15Z8e8TYWX40F_I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109</Words>
  <Characters>626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2013-01-01T19:03:00Z</dcterms:created>
  <dcterms:modified xsi:type="dcterms:W3CDTF">2013-12-22T18:48:00Z</dcterms:modified>
  <cp:category>www.sorubak.com</cp:category>
</cp:coreProperties>
</file>