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4C" w:rsidRDefault="000A604C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26" style="position:absolute;margin-left:501.9pt;margin-top:.45pt;width:48.2pt;height:44.25pt;z-index:-251644416"/>
        </w:pict>
      </w:r>
      <w:r>
        <w:rPr>
          <w:noProof/>
          <w:lang w:eastAsia="tr-TR"/>
        </w:rPr>
        <w:pict>
          <v:oval id="_x0000_s1027" style="position:absolute;margin-left:429.75pt;margin-top:.45pt;width:48.2pt;height:44.25pt;z-index:-251643392"/>
        </w:pict>
      </w:r>
      <w:r>
        <w:rPr>
          <w:noProof/>
          <w:lang w:eastAsia="tr-TR"/>
        </w:rPr>
        <w:pict>
          <v:oval id="_x0000_s1028" style="position:absolute;margin-left:361.45pt;margin-top:.45pt;width:48.2pt;height:44.25pt;z-index:-251642368"/>
        </w:pict>
      </w:r>
      <w:r>
        <w:rPr>
          <w:noProof/>
          <w:lang w:eastAsia="tr-TR"/>
        </w:rPr>
        <w:pict>
          <v:oval id="_x0000_s1029" style="position:absolute;margin-left:285.15pt;margin-top:.45pt;width:48.2pt;height:44.25pt;z-index:-251641344"/>
        </w:pict>
      </w:r>
      <w:r>
        <w:rPr>
          <w:noProof/>
          <w:lang w:eastAsia="tr-TR"/>
        </w:rPr>
        <w:pict>
          <v:oval id="_x0000_s1030" style="position:absolute;margin-left:203.2pt;margin-top:.45pt;width:48.2pt;height:44.25pt;z-index:-251640320"/>
        </w:pict>
      </w:r>
      <w:r>
        <w:rPr>
          <w:noProof/>
          <w:lang w:eastAsia="tr-TR"/>
        </w:rPr>
        <w:pict>
          <v:oval id="_x0000_s1031" style="position:absolute;margin-left:126.5pt;margin-top:.45pt;width:48.2pt;height:44.25pt;z-index:-251645440"/>
        </w:pict>
      </w:r>
      <w:r>
        <w:rPr>
          <w:noProof/>
          <w:lang w:eastAsia="tr-TR"/>
        </w:rPr>
        <w:pict>
          <v:oval id="_x0000_s1032" style="position:absolute;margin-left:59.75pt;margin-top:.45pt;width:48.2pt;height:44.25pt;z-index:-251646464"/>
        </w:pict>
      </w:r>
      <w:r>
        <w:rPr>
          <w:noProof/>
          <w:lang w:eastAsia="tr-TR"/>
        </w:rPr>
        <w:pict>
          <v:oval id="_x0000_s1033" style="position:absolute;margin-left:-6.8pt;margin-top:.45pt;width:48.2pt;height:44.25pt;z-index:-251647488"/>
        </w:pict>
      </w:r>
      <w:r>
        <w:rPr>
          <w:rFonts w:ascii="Hand writing Mutlu" w:hAnsi="Hand writing Mutlu"/>
          <w:sz w:val="56"/>
          <w:szCs w:val="56"/>
        </w:rPr>
        <w:t xml:space="preserve"> eç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aç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iç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oç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uç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ıç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öç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üç </w:t>
      </w:r>
    </w:p>
    <w:p w:rsidR="000A604C" w:rsidRPr="006914A8" w:rsidRDefault="000A604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3.7pt;margin-top:12.1pt;width:120.45pt;height:45.35pt;z-index:251651584;v-text-anchor:bottom">
            <v:stroke dashstyle="dash"/>
            <v:textbox style="mso-next-textbox:#_x0000_s1034">
              <w:txbxContent>
                <w:p w:rsidR="000A604C" w:rsidRPr="004D27E9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9.2pt;margin-top:16.3pt;width:120.45pt;height:45.35pt;z-index:251635200;v-text-anchor:bottom">
            <v:stroke dashstyle="dash"/>
            <v:textbox style="mso-next-textbox:#_x0000_s1035">
              <w:txbxContent>
                <w:p w:rsidR="000A604C" w:rsidRPr="00047470" w:rsidRDefault="000A604C" w:rsidP="001367FD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12.9pt;margin-top:16.3pt;width:120.45pt;height:45.35pt;z-index:251652608;v-text-anchor:bottom">
            <v:stroke dashstyle="dash"/>
            <v:textbox style="mso-next-textbox:#_x0000_s1036">
              <w:txbxContent>
                <w:p w:rsidR="000A604C" w:rsidRPr="004D27E9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seç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men</w:t>
                  </w:r>
                </w:p>
              </w:txbxContent>
            </v:textbox>
          </v:shape>
        </w:pict>
      </w:r>
    </w:p>
    <w:p w:rsidR="000A604C" w:rsidRDefault="000A604C"/>
    <w:p w:rsidR="000A604C" w:rsidRDefault="000A604C" w:rsidP="001B20B5"/>
    <w:p w:rsidR="000A604C" w:rsidRDefault="000A604C" w:rsidP="001B20B5">
      <w:pPr>
        <w:tabs>
          <w:tab w:val="left" w:pos="2897"/>
        </w:tabs>
      </w:pPr>
      <w:r>
        <w:rPr>
          <w:noProof/>
          <w:lang w:eastAsia="tr-TR"/>
        </w:rPr>
        <w:pict>
          <v:group id="_x0000_s1037" style="position:absolute;margin-left:379.4pt;margin-top:.15pt;width:165.75pt;height:36.85pt;z-index:251638272" coordorigin="1957,7487" coordsize="9180,550">
            <v:line id="_x0000_s1038" style="position:absolute" from="1957,7487" to="11137,7487"/>
            <v:line id="_x0000_s1039" style="position:absolute" from="1957,7647" to="11137,7647"/>
            <v:line id="_x0000_s1040" style="position:absolute" from="1957,7877" to="11137,7877"/>
            <v:line id="_x0000_s1041" style="position:absolute" from="1957,8037" to="11137,8037"/>
          </v:group>
        </w:pict>
      </w:r>
      <w:r>
        <w:rPr>
          <w:noProof/>
          <w:lang w:eastAsia="tr-TR"/>
        </w:rPr>
        <w:pict>
          <v:group id="_x0000_s1042" style="position:absolute;margin-left:197.7pt;margin-top:.15pt;width:165.75pt;height:36.85pt;z-index:251637248" coordorigin="1957,7487" coordsize="9180,550">
            <v:line id="_x0000_s1043" style="position:absolute" from="1957,7487" to="11137,7487"/>
            <v:line id="_x0000_s1044" style="position:absolute" from="1957,7647" to="11137,7647"/>
            <v:line id="_x0000_s1045" style="position:absolute" from="1957,7877" to="11137,7877"/>
            <v:line id="_x0000_s1046" style="position:absolute" from="1957,8037" to="11137,8037"/>
          </v:group>
        </w:pict>
      </w:r>
      <w:r>
        <w:rPr>
          <w:noProof/>
          <w:lang w:eastAsia="tr-TR"/>
        </w:rPr>
        <w:pict>
          <v:group id="_x0000_s1047" style="position:absolute;margin-left:.15pt;margin-top:.15pt;width:165.75pt;height:36.85pt;z-index:251636224" coordorigin="1957,7487" coordsize="9180,550">
            <v:line id="_x0000_s1048" style="position:absolute" from="1957,7487" to="11137,7487"/>
            <v:line id="_x0000_s1049" style="position:absolute" from="1957,7647" to="11137,7647"/>
            <v:line id="_x0000_s1050" style="position:absolute" from="1957,7877" to="11137,7877"/>
            <v:line id="_x0000_s1051" style="position:absolute" from="1957,8037" to="11137,8037"/>
          </v:group>
        </w:pict>
      </w:r>
      <w:r>
        <w:tab/>
      </w:r>
    </w:p>
    <w:p w:rsidR="000A604C" w:rsidRDefault="000A604C" w:rsidP="001B20B5">
      <w:pPr>
        <w:ind w:firstLine="708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52" type="#_x0000_t202" style="position:absolute;left:0;text-align:left;margin-left:393.7pt;margin-top:25.7pt;width:120.45pt;height:45.35pt;z-index:251655680;v-text-anchor:bottom">
            <v:stroke dashstyle="dash"/>
            <v:textbox style="mso-next-textbox:#_x0000_s1052">
              <w:txbxContent>
                <w:p w:rsidR="000A604C" w:rsidRPr="00047470" w:rsidRDefault="000A604C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iç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217.8pt;margin-top:25.7pt;width:120.45pt;height:45.35pt;z-index:251654656;v-text-anchor:bottom">
            <v:stroke dashstyle="dash"/>
            <v:textbox style="mso-next-textbox:#_x0000_s1053">
              <w:txbxContent>
                <w:p w:rsidR="000A604C" w:rsidRPr="00047470" w:rsidRDefault="000A604C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left:0;text-align:left;margin-left:19.2pt;margin-top:25.7pt;width:120.45pt;height:45.35pt;z-index:251653632;v-text-anchor:bottom">
            <v:stroke dashstyle="dash"/>
            <v:textbox style="mso-next-textbox:#_x0000_s1054">
              <w:txbxContent>
                <w:p w:rsidR="000A604C" w:rsidRPr="00471B2E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aç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ma</w:t>
                  </w:r>
                </w:p>
              </w:txbxContent>
            </v:textbox>
          </v:shape>
        </w:pict>
      </w:r>
    </w:p>
    <w:p w:rsidR="000A604C" w:rsidRDefault="000A604C" w:rsidP="001B20B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5" type="#_x0000_t136" style="position:absolute;margin-left:-132pt;margin-top:141.35pt;width:239.45pt;height:10.9pt;rotation:270;z-index:-251651584" fillcolor="gray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  <w:r>
        <w:rPr>
          <w:noProof/>
          <w:lang w:eastAsia="tr-TR"/>
        </w:rPr>
        <w:pict>
          <v:shape id="_x0000_s1056" type="#_x0000_t202" style="position:absolute;margin-left:400.35pt;margin-top:68.85pt;width:120.45pt;height:45.35pt;z-index:251658752;v-text-anchor:bottom">
            <v:stroke dashstyle="dash"/>
            <v:textbox style="mso-next-textbox:#_x0000_s1056">
              <w:txbxContent>
                <w:p w:rsidR="000A604C" w:rsidRPr="00E149A4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217.8pt;margin-top:68.85pt;width:120.45pt;height:45.35pt;z-index:251657728;v-text-anchor:bottom">
            <v:stroke dashstyle="dash"/>
            <v:textbox style="mso-next-textbox:#_x0000_s1057">
              <w:txbxContent>
                <w:p w:rsidR="000A604C" w:rsidRPr="00E149A4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koç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9.2pt;margin-top:68.85pt;width:120.45pt;height:45.35pt;z-index:251656704;v-text-anchor:bottom">
            <v:stroke dashstyle="dash"/>
            <v:textbox style="mso-next-textbox:#_x0000_s1058">
              <w:txbxContent>
                <w:p w:rsidR="000A604C" w:rsidRPr="00D45FE7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9" style="position:absolute;margin-left:384.35pt;margin-top:16.35pt;width:165.75pt;height:36.85pt;z-index:251640320" coordorigin="1957,7487" coordsize="9180,550">
            <v:line id="_x0000_s1060" style="position:absolute" from="1957,7487" to="11137,7487"/>
            <v:line id="_x0000_s1061" style="position:absolute" from="1957,7647" to="11137,7647"/>
            <v:line id="_x0000_s1062" style="position:absolute" from="1957,7877" to="11137,7877"/>
            <v:line id="_x0000_s1063" style="position:absolute" from="1957,8037" to="11137,8037"/>
          </v:group>
        </w:pict>
      </w:r>
      <w:r>
        <w:rPr>
          <w:noProof/>
          <w:lang w:eastAsia="tr-TR"/>
        </w:rPr>
        <w:pict>
          <v:group id="_x0000_s1064" style="position:absolute;margin-left:197.7pt;margin-top:16.35pt;width:165.75pt;height:36.85pt;z-index:251641344" coordorigin="1957,7487" coordsize="9180,550">
            <v:line id="_x0000_s1065" style="position:absolute" from="1957,7487" to="11137,7487"/>
            <v:line id="_x0000_s1066" style="position:absolute" from="1957,7647" to="11137,7647"/>
            <v:line id="_x0000_s1067" style="position:absolute" from="1957,7877" to="11137,7877"/>
            <v:line id="_x0000_s1068" style="position:absolute" from="1957,8037" to="11137,8037"/>
          </v:group>
        </w:pict>
      </w:r>
      <w:r>
        <w:rPr>
          <w:noProof/>
          <w:lang w:eastAsia="tr-TR"/>
        </w:rPr>
        <w:pict>
          <v:group id="_x0000_s1069" style="position:absolute;margin-left:.15pt;margin-top:16.35pt;width:165.75pt;height:36.85pt;z-index:251639296" coordorigin="1957,7487" coordsize="9180,550">
            <v:line id="_x0000_s1070" style="position:absolute" from="1957,7487" to="11137,7487"/>
            <v:line id="_x0000_s1071" style="position:absolute" from="1957,7647" to="11137,7647"/>
            <v:line id="_x0000_s1072" style="position:absolute" from="1957,7877" to="11137,7877"/>
            <v:line id="_x0000_s1073" style="position:absolute" from="1957,8037" to="11137,8037"/>
          </v:group>
        </w:pict>
      </w:r>
    </w:p>
    <w:p w:rsidR="000A604C" w:rsidRPr="0023530A" w:rsidRDefault="000A604C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74" style="position:absolute;margin-left:384.35pt;margin-top:57.9pt;width:165.75pt;height:36.85pt;z-index:251642368" coordorigin="1957,7487" coordsize="9180,550">
            <v:line id="_x0000_s1075" style="position:absolute" from="1957,7487" to="11137,7487"/>
            <v:line id="_x0000_s1076" style="position:absolute" from="1957,7647" to="11137,7647"/>
            <v:line id="_x0000_s1077" style="position:absolute" from="1957,7877" to="11137,7877"/>
            <v:line id="_x0000_s1078" style="position:absolute" from="1957,8037" to="11137,8037"/>
          </v:group>
        </w:pict>
      </w:r>
      <w:r>
        <w:rPr>
          <w:noProof/>
          <w:lang w:eastAsia="tr-TR"/>
        </w:rPr>
        <w:pict>
          <v:group id="_x0000_s1079" style="position:absolute;margin-left:197.7pt;margin-top:57.9pt;width:165.75pt;height:36.85pt;z-index:251643392" coordorigin="1957,7487" coordsize="9180,550">
            <v:line id="_x0000_s1080" style="position:absolute" from="1957,7487" to="11137,7487"/>
            <v:line id="_x0000_s1081" style="position:absolute" from="1957,7647" to="11137,7647"/>
            <v:line id="_x0000_s1082" style="position:absolute" from="1957,7877" to="11137,7877"/>
            <v:line id="_x0000_s1083" style="position:absolute" from="1957,8037" to="11137,8037"/>
          </v:group>
        </w:pict>
      </w:r>
      <w:r>
        <w:rPr>
          <w:noProof/>
          <w:lang w:eastAsia="tr-TR"/>
        </w:rPr>
        <w:pict>
          <v:group id="_x0000_s1084" style="position:absolute;margin-left:.15pt;margin-top:57.9pt;width:165.75pt;height:36.85pt;z-index:251644416" coordorigin="1957,7487" coordsize="9180,550">
            <v:line id="_x0000_s1085" style="position:absolute" from="1957,7487" to="11137,7487"/>
            <v:line id="_x0000_s1086" style="position:absolute" from="1957,7647" to="11137,7647"/>
            <v:line id="_x0000_s1087" style="position:absolute" from="1957,7877" to="11137,7877"/>
            <v:line id="_x0000_s1088" style="position:absolute" from="1957,8037" to="11137,8037"/>
          </v:group>
        </w:pict>
      </w:r>
    </w:p>
    <w:p w:rsidR="000A604C" w:rsidRPr="0023530A" w:rsidRDefault="000A604C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89" type="#_x0000_t202" style="position:absolute;margin-left:400.35pt;margin-top:34.35pt;width:144.8pt;height:54.75pt;z-index:251661824;v-text-anchor:bottom">
            <v:stroke dashstyle="dash"/>
            <v:textbox style="mso-next-textbox:#_x0000_s1089">
              <w:txbxContent>
                <w:p w:rsidR="000A604C" w:rsidRPr="001D3152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öç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224.45pt;margin-top:34.35pt;width:120.45pt;height:54.75pt;z-index:251660800;v-text-anchor:bottom">
            <v:stroke dashstyle="dash"/>
            <v:textbox style="mso-next-textbox:#_x0000_s1090">
              <w:txbxContent>
                <w:p w:rsidR="000A604C" w:rsidRPr="002F5DA3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ıç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25.85pt;margin-top:34.35pt;width:120.45pt;height:45.35pt;z-index:251659776;v-text-anchor:bottom">
            <v:stroke dashstyle="dash"/>
            <v:textbox style="mso-next-textbox:#_x0000_s1091">
              <w:txbxContent>
                <w:p w:rsidR="000A604C" w:rsidRPr="00471B2E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uç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mak</w:t>
                  </w:r>
                </w:p>
              </w:txbxContent>
            </v:textbox>
          </v:shape>
        </w:pict>
      </w:r>
    </w:p>
    <w:p w:rsidR="000A604C" w:rsidRPr="0023530A" w:rsidRDefault="000A604C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92" type="#_x0000_t75" alt="http://t0.gstatic.com/images?q=tbn:fbJUvv4wudZv6M:http://www.fotosearch.com/bthumb/SUE/SUE104/BWBW0336.jpg" href="http://images.google.com.tr/imgres?imgurl=http://www.fotosearch.com/bthumb/SUE/SUE104/BWBW0336.jpg&amp;imgrefurl=http://www.fotosearch.com/clip-art/lighter.html&amp;usg=__D6mkL8NleEEdzFb3labHJUaSu9w=&amp;h=162&amp;w=170&amp;sz=4&amp;hl=tr&amp;start=78&amp;um=1&amp;itbs=1&amp;tbnid=fbJUvv4wudZv6M:&amp;tbnh=94&amp;tbnw=99&amp;prev=/images?q=clipart+lighter&amp;start=63&amp;um=1&amp;hl=tr&amp;lr=&amp;sa=N&amp;rlz=1G1GGLQ_TRTR369&amp;ndsp=21&amp;tbs=isch" style="position:absolute;margin-left:414.9pt;margin-top:55.9pt;width:74.25pt;height:66.75pt;z-index:-251639296;visibility:visible" o:button="t">
            <v:fill o:detectmouseclick="t"/>
            <v:imagedata r:id="rId4" o:title=""/>
          </v:shape>
        </w:pict>
      </w:r>
      <w:r>
        <w:rPr>
          <w:noProof/>
          <w:lang w:eastAsia="tr-TR"/>
        </w:rPr>
        <w:pict>
          <v:shape id="_x0000_s1093" type="#_x0000_t202" style="position:absolute;margin-left:25.85pt;margin-top:61.55pt;width:120.45pt;height:55.4pt;z-index:251662848;v-text-anchor:bottom">
            <v:stroke dashstyle="dash"/>
            <v:textbox style="mso-next-textbox:#_x0000_s1093">
              <w:txbxContent>
                <w:p w:rsidR="000A604C" w:rsidRPr="002F5DA3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224.45pt;margin-top:67.7pt;width:120.45pt;height:45.35pt;z-index:251663872;v-text-anchor:bottom">
            <v:stroke dashstyle="dash"/>
            <v:textbox style="mso-next-textbox:#_x0000_s1094">
              <w:txbxContent>
                <w:p w:rsidR="000A604C" w:rsidRPr="002F5DA3" w:rsidRDefault="000A604C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üç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lü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95" style="position:absolute;margin-left:384.35pt;margin-top:18.5pt;width:165.75pt;height:36.85pt;z-index:251647488" coordorigin="1957,7487" coordsize="9180,550">
            <v:line id="_x0000_s1096" style="position:absolute" from="1957,7487" to="11137,7487"/>
            <v:line id="_x0000_s1097" style="position:absolute" from="1957,7647" to="11137,7647"/>
            <v:line id="_x0000_s1098" style="position:absolute" from="1957,7877" to="11137,7877"/>
            <v:line id="_x0000_s1099" style="position:absolute" from="1957,8037" to="11137,8037"/>
          </v:group>
        </w:pict>
      </w:r>
      <w:r>
        <w:rPr>
          <w:noProof/>
          <w:lang w:eastAsia="tr-TR"/>
        </w:rPr>
        <w:pict>
          <v:group id="_x0000_s1100" style="position:absolute;margin-left:197.7pt;margin-top:18.5pt;width:165.75pt;height:36.85pt;z-index:251645440" coordorigin="1957,7487" coordsize="9180,550">
            <v:line id="_x0000_s1101" style="position:absolute" from="1957,7487" to="11137,7487"/>
            <v:line id="_x0000_s1102" style="position:absolute" from="1957,7647" to="11137,7647"/>
            <v:line id="_x0000_s1103" style="position:absolute" from="1957,7877" to="11137,7877"/>
            <v:line id="_x0000_s1104" style="position:absolute" from="1957,8037" to="11137,8037"/>
          </v:group>
        </w:pict>
      </w:r>
      <w:r>
        <w:rPr>
          <w:noProof/>
          <w:lang w:eastAsia="tr-TR"/>
        </w:rPr>
        <w:pict>
          <v:group id="_x0000_s1105" style="position:absolute;margin-left:.15pt;margin-top:18.5pt;width:165.75pt;height:36.85pt;z-index:251646464" coordorigin="1957,7487" coordsize="9180,550">
            <v:line id="_x0000_s1106" style="position:absolute" from="1957,7487" to="11137,7487"/>
            <v:line id="_x0000_s1107" style="position:absolute" from="1957,7647" to="11137,7647"/>
            <v:line id="_x0000_s1108" style="position:absolute" from="1957,7877" to="11137,7877"/>
            <v:line id="_x0000_s1109" style="position:absolute" from="1957,8037" to="11137,8037"/>
          </v:group>
        </w:pict>
      </w:r>
    </w:p>
    <w:p w:rsidR="000A604C" w:rsidRPr="0023530A" w:rsidRDefault="000A604C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4" o:spid="_x0000_s1110" type="#_x0000_t75" alt="http://t2.gstatic.com/images?q=tbn:pxHyPm22mqWjPM:http://clipart-e.x0.com/kitchenwares/kitchen_knife/a.gif" href="http://images.google.com.tr/imgres?imgurl=http://clipart-e.x0.com/kitchenwares/kitchen_knife/a.gif&amp;imgrefurl=http://clipart-e.x0.com/kitchenwares/kitchen_knife/&amp;usg=__Kyju1YbrYAbeIRAeCcSKyyxe638=&amp;h=500&amp;w=500&amp;sz=31&amp;hl=tr&amp;start=17&amp;um=1&amp;itbs=1&amp;tbnid=pxHyPm22mqWjPM:&amp;tbnh=130&amp;tbnw=130&amp;prev=/images?q=clipart+knife&amp;um=1&amp;hl=tr&amp;lr=&amp;sa=N&amp;rlz=1G1GGLQ_TRTR369&amp;ndsp=21&amp;tbs=isch" style="position:absolute;margin-left:21.65pt;margin-top:68.05pt;width:97.5pt;height:97.5pt;rotation:-3177927fd;z-index:-251638272;visibility:visible" o:button="t" stroked="t" strokecolor="window">
            <v:fill o:detectmouseclick="t"/>
            <v:imagedata r:id="rId5" o:title="" grayscale="t"/>
          </v:shape>
        </w:pict>
      </w:r>
      <w:r>
        <w:rPr>
          <w:noProof/>
          <w:lang w:eastAsia="tr-TR"/>
        </w:rPr>
        <w:pict>
          <v:group id="_x0000_s1111" style="position:absolute;margin-left:384.35pt;margin-top:48.95pt;width:165.75pt;height:36.85pt;z-index:251650560" coordorigin="1957,7487" coordsize="9180,550">
            <v:line id="_x0000_s1112" style="position:absolute" from="1957,7487" to="11137,7487"/>
            <v:line id="_x0000_s1113" style="position:absolute" from="1957,7647" to="11137,7647"/>
            <v:line id="_x0000_s1114" style="position:absolute" from="1957,7877" to="11137,7877"/>
            <v:line id="_x0000_s1115" style="position:absolute" from="1957,8037" to="11137,8037"/>
          </v:group>
        </w:pict>
      </w:r>
      <w:r>
        <w:rPr>
          <w:noProof/>
          <w:lang w:eastAsia="tr-TR"/>
        </w:rPr>
        <w:pict>
          <v:group id="_x0000_s1116" style="position:absolute;margin-left:197.7pt;margin-top:48.95pt;width:165.75pt;height:36.85pt;z-index:251649536" coordorigin="1957,7487" coordsize="9180,550">
            <v:line id="_x0000_s1117" style="position:absolute" from="1957,7487" to="11137,7487"/>
            <v:line id="_x0000_s1118" style="position:absolute" from="1957,7647" to="11137,7647"/>
            <v:line id="_x0000_s1119" style="position:absolute" from="1957,7877" to="11137,7877"/>
            <v:line id="_x0000_s1120" style="position:absolute" from="1957,8037" to="11137,8037"/>
          </v:group>
        </w:pict>
      </w:r>
      <w:r>
        <w:rPr>
          <w:noProof/>
          <w:lang w:eastAsia="tr-TR"/>
        </w:rPr>
        <w:pict>
          <v:group id="_x0000_s1121" style="position:absolute;margin-left:.15pt;margin-top:48.95pt;width:180.8pt;height:36.85pt;z-index:251648512" coordorigin="1957,7487" coordsize="9180,550">
            <v:line id="_x0000_s1122" style="position:absolute" from="1957,7487" to="11137,7487"/>
            <v:line id="_x0000_s1123" style="position:absolute" from="1957,7647" to="11137,7647"/>
            <v:line id="_x0000_s1124" style="position:absolute" from="1957,7877" to="11137,7877"/>
            <v:line id="_x0000_s1125" style="position:absolute" from="1957,8037" to="11137,8037"/>
          </v:group>
        </w:pict>
      </w:r>
    </w:p>
    <w:p w:rsidR="000A604C" w:rsidRPr="0023530A" w:rsidRDefault="000A604C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ipfOpPDmsgFX7xvsM:" o:spid="_x0000_s1126" type="#_x0000_t75" alt="http://t3.gstatic.com/images?q=tbn:OpPDmsgFX7xvsM:http://www.clker.com/cliparts/4/6/e/6/11970979591333211396johnny_automatic_buttercup_flower.svg.med.png" href="http://images.google.com.tr/imgres?imgurl=http://www.clker.com/cliparts/4/6/e/6/11970979591333211396johnny_automatic_buttercup_flower.svg.med.png&amp;imgrefurl=http://www.clker.com/clipart-14008.html&amp;usg=___4N6cR51U183UWKycK10pyAJ-HU=&amp;h=291&amp;w=300&amp;sz=20&amp;hl=tr&amp;start=151&amp;um=1&amp;itbs=1&amp;tbnid=OpPDmsgFX7xvsM:&amp;tbnh=113&amp;tbnw=116&amp;prev=/images?q=clipart+flower&amp;start=147&amp;um=1&amp;hl=tr&amp;lr=&amp;sa=N&amp;rlz=1G1GGLQ_TRTR369&amp;ndsp=21&amp;tbs=isch" style="position:absolute;margin-left:433.65pt;margin-top:19.9pt;width:55.5pt;height:49.5pt;z-index:-251636224;visibility:visible" o:button="t">
            <v:fill o:detectmouseclick="t"/>
            <v:imagedata r:id="rId6" o:title=""/>
          </v:shape>
        </w:pict>
      </w:r>
      <w:r>
        <w:rPr>
          <w:noProof/>
          <w:lang w:eastAsia="tr-TR"/>
        </w:rPr>
        <w:pict>
          <v:shape id="Resim 7" o:spid="_x0000_s1127" type="#_x0000_t75" alt="http://t3.gstatic.com/images?q=tbn:1NZP0NsdaVUoTM:http://comps.fotosearch.com/comp/IMZ/IMZ001/plump-strawberry-b_~jba0255.jpg" href="http://images.google.com.tr/imgres?imgurl=http://comps.fotosearch.com/comp/IMZ/IMZ001/plump-strawberry-b_~jba0255.jpg&amp;imgrefurl=http://www.fotosearch.com/IMZ001/jba0255/&amp;usg=__wfRupwhP0uvb26As5q4OKpUGClU=&amp;h=320&amp;w=276&amp;sz=29&amp;hl=tr&amp;start=20&amp;um=1&amp;itbs=1&amp;tbnid=1NZP0NsdaVUoTM:&amp;tbnh=118&amp;tbnw=102&amp;prev=/images?q=clipart+strawberry&amp;um=1&amp;hl=tr&amp;lr=&amp;rlz=1G1GGLQ_TRTR369&amp;tbs=isch" style="position:absolute;margin-left:231.15pt;margin-top:13.9pt;width:76.5pt;height:59.25pt;z-index:-251637248;visibility:visible" o:button="t">
            <v:fill o:detectmouseclick="t"/>
            <v:imagedata r:id="rId7" o:title="" cropbottom="4779f"/>
          </v:shape>
        </w:pict>
      </w:r>
      <w:r>
        <w:rPr>
          <w:noProof/>
          <w:lang w:eastAsia="tr-TR"/>
        </w:rPr>
        <w:pict>
          <v:group id="_x0000_s1128" style="position:absolute;margin-left:387.2pt;margin-top:73.45pt;width:162.9pt;height:36.85pt;z-index:251667968" coordorigin="1957,7487" coordsize="9180,550">
            <v:line id="_x0000_s1129" style="position:absolute" from="1957,7487" to="11137,7487"/>
            <v:line id="_x0000_s1130" style="position:absolute" from="1957,7647" to="11137,7647"/>
            <v:line id="_x0000_s1131" style="position:absolute" from="1957,7877" to="11137,7877"/>
            <v:line id="_x0000_s1132" style="position:absolute" from="1957,8037" to="11137,8037"/>
          </v:group>
        </w:pict>
      </w:r>
      <w:r>
        <w:rPr>
          <w:noProof/>
          <w:lang w:eastAsia="tr-TR"/>
        </w:rPr>
        <w:pict>
          <v:group id="_x0000_s1133" style="position:absolute;margin-left:203.2pt;margin-top:73.45pt;width:165.75pt;height:36.85pt;z-index:251666944" coordorigin="1957,7487" coordsize="9180,550">
            <v:line id="_x0000_s1134" style="position:absolute" from="1957,7487" to="11137,7487"/>
            <v:line id="_x0000_s1135" style="position:absolute" from="1957,7647" to="11137,7647"/>
            <v:line id="_x0000_s1136" style="position:absolute" from="1957,7877" to="11137,7877"/>
            <v:line id="_x0000_s1137" style="position:absolute" from="1957,8037" to="11137,8037"/>
          </v:group>
        </w:pict>
      </w:r>
      <w:r>
        <w:rPr>
          <w:noProof/>
          <w:lang w:eastAsia="tr-TR"/>
        </w:rPr>
        <w:pict>
          <v:group id="_x0000_s1138" style="position:absolute;margin-left:.15pt;margin-top:73.45pt;width:180.8pt;height:36.85pt;z-index:251665920" coordorigin="1957,7487" coordsize="9180,550">
            <v:line id="_x0000_s1139" style="position:absolute" from="1957,7487" to="11137,7487"/>
            <v:line id="_x0000_s1140" style="position:absolute" from="1957,7647" to="11137,7647"/>
            <v:line id="_x0000_s1141" style="position:absolute" from="1957,7877" to="11137,7877"/>
            <v:line id="_x0000_s1142" style="position:absolute" from="1957,8037" to="11137,8037"/>
          </v:group>
        </w:pict>
      </w:r>
    </w:p>
    <w:p w:rsidR="000A604C" w:rsidRPr="00DF4580" w:rsidRDefault="000A604C" w:rsidP="00DF4580">
      <w:pPr>
        <w:tabs>
          <w:tab w:val="left" w:pos="69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72"/>
          <w:szCs w:val="72"/>
        </w:rPr>
        <w:tab/>
      </w:r>
    </w:p>
    <w:p w:rsidR="000A604C" w:rsidRDefault="000A604C" w:rsidP="00DF4580">
      <w:pPr>
        <w:rPr>
          <w:rFonts w:ascii="Hand writing Mutlu" w:hAnsi="Hand writing Mutlu"/>
          <w:sz w:val="40"/>
          <w:szCs w:val="40"/>
        </w:rPr>
      </w:pPr>
      <w:r w:rsidRPr="00DF4580">
        <w:rPr>
          <w:rFonts w:ascii="Hand writing Mutlu" w:hAnsi="Hand writing Mutlu"/>
          <w:sz w:val="40"/>
          <w:szCs w:val="40"/>
        </w:rPr>
        <w:t xml:space="preserve">Resimlerin adlarını </w:t>
      </w:r>
      <w:r>
        <w:rPr>
          <w:rFonts w:ascii="Hand writing Mutlu" w:hAnsi="Hand writing Mutlu"/>
          <w:sz w:val="40"/>
          <w:szCs w:val="40"/>
        </w:rPr>
        <w:t>altlarındaki satırlara yazınız.</w:t>
      </w:r>
    </w:p>
    <w:p w:rsidR="000A604C" w:rsidRPr="00DF4580" w:rsidRDefault="000A604C" w:rsidP="00B508AB">
      <w:pPr>
        <w:jc w:val="both"/>
        <w:rPr>
          <w:rFonts w:ascii="Hand writing Mutlu" w:hAnsi="Hand writing Mutlu"/>
          <w:sz w:val="40"/>
          <w:szCs w:val="40"/>
        </w:rPr>
      </w:pPr>
      <w:hyperlink r:id="rId8" w:history="1">
        <w:r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sectPr w:rsidR="000A604C" w:rsidRPr="00DF4580" w:rsidSect="00047470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B5"/>
    <w:rsid w:val="00010D54"/>
    <w:rsid w:val="00030BEC"/>
    <w:rsid w:val="00047470"/>
    <w:rsid w:val="00055BC6"/>
    <w:rsid w:val="000573A2"/>
    <w:rsid w:val="000A604C"/>
    <w:rsid w:val="000B63E2"/>
    <w:rsid w:val="00117D6B"/>
    <w:rsid w:val="001367FD"/>
    <w:rsid w:val="00160EC3"/>
    <w:rsid w:val="001B20B5"/>
    <w:rsid w:val="001D3152"/>
    <w:rsid w:val="00211D6E"/>
    <w:rsid w:val="0023048F"/>
    <w:rsid w:val="0023530A"/>
    <w:rsid w:val="002946CD"/>
    <w:rsid w:val="002F43D7"/>
    <w:rsid w:val="002F5DA3"/>
    <w:rsid w:val="003160B4"/>
    <w:rsid w:val="0041497E"/>
    <w:rsid w:val="00417EA1"/>
    <w:rsid w:val="004319D2"/>
    <w:rsid w:val="00445653"/>
    <w:rsid w:val="004578FD"/>
    <w:rsid w:val="0046604D"/>
    <w:rsid w:val="004713FB"/>
    <w:rsid w:val="00471B2E"/>
    <w:rsid w:val="004D27E9"/>
    <w:rsid w:val="004F284B"/>
    <w:rsid w:val="00537087"/>
    <w:rsid w:val="005956E2"/>
    <w:rsid w:val="005A0201"/>
    <w:rsid w:val="005A2D2E"/>
    <w:rsid w:val="005E6AED"/>
    <w:rsid w:val="00633279"/>
    <w:rsid w:val="006353EC"/>
    <w:rsid w:val="00682525"/>
    <w:rsid w:val="00686F65"/>
    <w:rsid w:val="006914A8"/>
    <w:rsid w:val="00696CDA"/>
    <w:rsid w:val="006F1B91"/>
    <w:rsid w:val="008A3076"/>
    <w:rsid w:val="008E6628"/>
    <w:rsid w:val="00902F41"/>
    <w:rsid w:val="0093604B"/>
    <w:rsid w:val="00956670"/>
    <w:rsid w:val="00991A24"/>
    <w:rsid w:val="00A24755"/>
    <w:rsid w:val="00AB00D4"/>
    <w:rsid w:val="00AC1D3D"/>
    <w:rsid w:val="00B05312"/>
    <w:rsid w:val="00B14A83"/>
    <w:rsid w:val="00B508AB"/>
    <w:rsid w:val="00B60731"/>
    <w:rsid w:val="00B63579"/>
    <w:rsid w:val="00BB719A"/>
    <w:rsid w:val="00C771E6"/>
    <w:rsid w:val="00CF36A0"/>
    <w:rsid w:val="00D02F13"/>
    <w:rsid w:val="00D20855"/>
    <w:rsid w:val="00D45FE7"/>
    <w:rsid w:val="00DA3C0A"/>
    <w:rsid w:val="00DF4580"/>
    <w:rsid w:val="00E149A4"/>
    <w:rsid w:val="00E339CC"/>
    <w:rsid w:val="00E9380F"/>
    <w:rsid w:val="00EA75C9"/>
    <w:rsid w:val="00EB2491"/>
    <w:rsid w:val="00F06F74"/>
    <w:rsid w:val="00F13C9A"/>
    <w:rsid w:val="00F57787"/>
    <w:rsid w:val="00FA01DD"/>
    <w:rsid w:val="00FC6928"/>
    <w:rsid w:val="00FC7740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0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508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31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1</Pages>
  <Words>31</Words>
  <Characters>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Barış ULUFER; PC</dc:creator>
  <cp:keywords>www.sorubak.com</cp:keywords>
  <dc:description>www.sorubak.com</dc:description>
  <cp:lastModifiedBy>edanur</cp:lastModifiedBy>
  <cp:revision>41</cp:revision>
  <cp:lastPrinted>2010-02-15T22:59:00Z</cp:lastPrinted>
  <dcterms:created xsi:type="dcterms:W3CDTF">2009-12-25T00:02:00Z</dcterms:created>
  <dcterms:modified xsi:type="dcterms:W3CDTF">2014-01-04T18:24:00Z</dcterms:modified>
  <cp:category>www.sorubak.com</cp:category>
</cp:coreProperties>
</file>