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2"/>
      </w:tblGrid>
      <w:tr w:rsidR="003F0F95" w:rsidRPr="00121EE4" w:rsidTr="00121EE4">
        <w:trPr>
          <w:trHeight w:val="4817"/>
        </w:trPr>
        <w:tc>
          <w:tcPr>
            <w:tcW w:w="9212" w:type="dxa"/>
          </w:tcPr>
          <w:p w:rsidR="003F0F95" w:rsidRPr="00121EE4" w:rsidRDefault="003F0F95" w:rsidP="00121EE4">
            <w:pPr>
              <w:tabs>
                <w:tab w:val="center" w:pos="4498"/>
                <w:tab w:val="left" w:pos="7950"/>
              </w:tabs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style="position:absolute;margin-left:1.15pt;margin-top:-.1pt;width:177pt;height:101.25pt;z-index:-251658240;visibility:visible">
                  <v:imagedata r:id="rId4" o:title=""/>
                </v:shape>
              </w:pict>
            </w:r>
            <w:r w:rsidRPr="00121EE4">
              <w:rPr>
                <w:rFonts w:ascii="Hand writing Mutlu" w:hAnsi="Hand writing Mutlu"/>
                <w:sz w:val="40"/>
                <w:szCs w:val="40"/>
              </w:rPr>
              <w:tab/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TARIK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ab/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atı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altı atı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altı nallı atı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altı atı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atı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tut.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</w:t>
            </w: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3" o:spid="_x0000_s1027" type="#_x0000_t75" style="position:absolute;left:0;text-align:left;margin-left:316.9pt;margin-top:.25pt;width:87.75pt;height:93pt;z-index:-251657216;visibility:visible;mso-position-horizontal-relative:text;mso-position-vertical-relative:text">
                  <v:imagedata r:id="rId5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NARLI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 ye.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 tatlı ye.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 tatlı keki ye.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 tatlı ye.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 ye.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b/>
                <w:sz w:val="32"/>
                <w:szCs w:val="32"/>
              </w:rPr>
              <w:t>Narlı</w:t>
            </w:r>
          </w:p>
          <w:p w:rsidR="003F0F95" w:rsidRPr="00121EE4" w:rsidRDefault="003F0F95" w:rsidP="00121EE4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5" o:spid="_x0000_s1028" type="#_x0000_t75" style="position:absolute;left:0;text-align:left;margin-left:1.15pt;margin-top:11.75pt;width:117pt;height:162.75pt;flip:x;z-index:-251656192;visibility:visible;mso-position-horizontal-relative:text;mso-position-vertical-relative:text">
                  <v:imagedata r:id="rId6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ALTIN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 almamalı.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 takı almamalı.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 takı almamalı,takmamalı.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 takı almamalı.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 almamalı.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Altın</w:t>
            </w: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F7243C" w:rsidRDefault="003F0F95" w:rsidP="0019682A">
            <w:pPr>
              <w:jc w:val="both"/>
              <w:rPr>
                <w:rFonts w:ascii="Hand writing Mutlu" w:hAnsi="Hand writing Mutlu"/>
              </w:rPr>
            </w:pPr>
            <w:hyperlink r:id="rId7" w:history="1">
              <w:r w:rsidRPr="008E459C">
                <w:rPr>
                  <w:rStyle w:val="Hyperlink"/>
                  <w:rFonts w:ascii="Hand writing Mutlu" w:hAnsi="Hand writing Mutlu"/>
                  <w:sz w:val="48"/>
                  <w:szCs w:val="48"/>
                </w:rPr>
                <w:t>www.sorubak.com</w:t>
              </w:r>
            </w:hyperlink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NAMIK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Namık 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kedi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Namık 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kedi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mırmır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Namık 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kedi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mır mır mırıltı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6" o:spid="_x0000_s1029" type="#_x0000_t75" style="position:absolute;left:0;text-align:left;margin-left:300.4pt;margin-top:1.75pt;width:153.75pt;height:102pt;z-index:-251655168;visibility:visible">
                  <v:imagedata r:id="rId8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Namık 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kedi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mırmır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Namık 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kedi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etti.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</w:t>
            </w: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AKILLI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Işık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akıllı ol.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Işık,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Irmak akıllı ol.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Işık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,Irmak,Itır akıllı ol.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7" o:spid="_x0000_s1030" type="#_x0000_t75" style="position:absolute;left:0;text-align:left;margin-left:-8.6pt;margin-top:17.45pt;width:161.5pt;height:108pt;z-index:-251654144;visibility:visible">
                  <v:imagedata r:id="rId9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Işık,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Irmak,Itır,Namık akıllı ol.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Işık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Irmak,Itır akıllı ol.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 xml:space="preserve"> Işık,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Irmak akıllı ol</w:t>
            </w:r>
            <w:r w:rsidRPr="00121EE4">
              <w:rPr>
                <w:rFonts w:ascii="Hand writing Mutlu" w:hAnsi="Hand writing Mutlu"/>
                <w:noProof/>
                <w:sz w:val="32"/>
                <w:szCs w:val="32"/>
              </w:rPr>
              <w:t>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 xml:space="preserve"> Işık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akıllı ol.</w:t>
            </w:r>
          </w:p>
          <w:p w:rsidR="003F0F95" w:rsidRPr="00121EE4" w:rsidRDefault="003F0F95" w:rsidP="00121EE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                            Akıllı</w:t>
            </w: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NAMIK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9" o:spid="_x0000_s1031" type="#_x0000_t75" style="position:absolute;left:0;text-align:left;margin-left:343.5pt;margin-top:21.1pt;width:111pt;height:146.25pt;z-index:-251653120;visibility:visible">
                  <v:imagedata r:id="rId10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Namık tanı.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Ata</w:t>
            </w:r>
            <w:r w:rsidRPr="00121EE4">
              <w:rPr>
                <w:rFonts w:ascii="Times New Roman" w:hAnsi="Times New Roman"/>
                <w:sz w:val="32"/>
                <w:szCs w:val="32"/>
              </w:rPr>
              <w:t>’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nı tanı.</w:t>
            </w:r>
            <w:r w:rsidRPr="00121EE4">
              <w:rPr>
                <w:rFonts w:ascii="Hand writing Mutlu" w:hAnsi="Hand writing Mutlu"/>
                <w:noProof/>
                <w:sz w:val="32"/>
                <w:szCs w:val="32"/>
              </w:rPr>
              <w:t xml:space="preserve"> 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ulu Ata</w:t>
            </w:r>
            <w:r w:rsidRPr="00121EE4">
              <w:rPr>
                <w:rFonts w:ascii="Times New Roman" w:hAnsi="Times New Roman"/>
                <w:sz w:val="32"/>
                <w:szCs w:val="32"/>
              </w:rPr>
              <w:t>’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nı tanı.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ulu Ata</w:t>
            </w:r>
            <w:r w:rsidRPr="00121EE4">
              <w:rPr>
                <w:rFonts w:ascii="Times New Roman" w:hAnsi="Times New Roman"/>
                <w:sz w:val="32"/>
                <w:szCs w:val="32"/>
              </w:rPr>
              <w:t>’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nı,atalarını tanı. 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ulu Ata</w:t>
            </w:r>
            <w:r w:rsidRPr="00121EE4">
              <w:rPr>
                <w:rFonts w:ascii="Times New Roman" w:hAnsi="Times New Roman"/>
                <w:sz w:val="32"/>
                <w:szCs w:val="32"/>
              </w:rPr>
              <w:t>’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nı tanı.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Ata</w:t>
            </w:r>
            <w:r w:rsidRPr="00121EE4">
              <w:rPr>
                <w:rFonts w:ascii="Times New Roman" w:hAnsi="Times New Roman"/>
                <w:sz w:val="32"/>
                <w:szCs w:val="32"/>
              </w:rPr>
              <w:t>’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nı tanı.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 tanı.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Namık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12" o:spid="_x0000_s1032" type="#_x0000_t75" style="position:absolute;left:0;text-align:left;margin-left:332.25pt;margin-top:14.1pt;width:116.5pt;height:114pt;z-index:-251652096;visibility:visible">
                  <v:imagedata r:id="rId11" o:title=""/>
                </v:shape>
              </w:pic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ANLATTI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anı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o anını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o anını tatlı tatlı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Irmak o anını anlattı. 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anı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Irmak 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Anlattı.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F0F95" w:rsidRPr="00121EE4" w:rsidTr="00121EE4">
        <w:tc>
          <w:tcPr>
            <w:tcW w:w="9212" w:type="dxa"/>
          </w:tcPr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TARIK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Tarık nalı,malı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nalı,malı,altını,attı.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nalı,malı,altını,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atkıyı,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nalı,malı,altını,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atkıyı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,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takıyı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 xml:space="preserve">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noProof/>
              </w:rPr>
              <w:pict>
                <v:shape id="Resim 15" o:spid="_x0000_s1033" type="#_x0000_t75" style="position:absolute;left:0;text-align:left;margin-left:318pt;margin-top:22.3pt;width:126.75pt;height:150pt;z-index:-251651072;visibility:visible">
                  <v:imagedata r:id="rId12" o:title=""/>
                </v:shape>
              </w:pic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nalı,malı,altını,</w:t>
            </w:r>
            <w:r w:rsidRPr="00121EE4">
              <w:rPr>
                <w:rFonts w:ascii="Hand writing Mutlu" w:hAnsi="Hand writing Mutlu"/>
                <w:sz w:val="32"/>
                <w:szCs w:val="32"/>
                <w:u w:val="single"/>
              </w:rPr>
              <w:t>atkıyı,</w:t>
            </w:r>
            <w:r w:rsidRPr="00121EE4">
              <w:rPr>
                <w:rFonts w:ascii="Hand writing Mutlu" w:hAnsi="Hand writing Mutlu"/>
                <w:sz w:val="32"/>
                <w:szCs w:val="32"/>
              </w:rPr>
              <w:t>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nalı,malı,altını,attı.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nalı,malı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nalı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 attı.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121EE4">
              <w:rPr>
                <w:rFonts w:ascii="Hand writing Mutlu" w:hAnsi="Hand writing Mutlu"/>
                <w:sz w:val="32"/>
                <w:szCs w:val="32"/>
              </w:rPr>
              <w:t>Tarık</w:t>
            </w:r>
          </w:p>
          <w:p w:rsidR="003F0F95" w:rsidRPr="00121EE4" w:rsidRDefault="003F0F95" w:rsidP="00121EE4">
            <w:pPr>
              <w:spacing w:after="0" w:line="240" w:lineRule="auto"/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3F0F95" w:rsidRDefault="003F0F95" w:rsidP="007C13AE">
      <w:pPr>
        <w:tabs>
          <w:tab w:val="left" w:pos="1965"/>
        </w:tabs>
        <w:rPr>
          <w:rFonts w:ascii="Hand writing Mutlu" w:hAnsi="Hand writing Mutlu"/>
          <w:sz w:val="32"/>
          <w:szCs w:val="32"/>
        </w:rPr>
      </w:pPr>
    </w:p>
    <w:p w:rsidR="003F0F95" w:rsidRDefault="003F0F95" w:rsidP="007B61BE">
      <w:pPr>
        <w:rPr>
          <w:rFonts w:ascii="Hand writing Mutlu" w:hAnsi="Hand writing Mutlu"/>
          <w:sz w:val="32"/>
          <w:szCs w:val="32"/>
        </w:rPr>
      </w:pPr>
    </w:p>
    <w:p w:rsidR="003F0F95" w:rsidRPr="005223B6" w:rsidRDefault="003F0F95">
      <w:pPr>
        <w:rPr>
          <w:rFonts w:ascii="Hand writing Mutlu" w:hAnsi="Hand writing Mutlu"/>
          <w:sz w:val="32"/>
          <w:szCs w:val="32"/>
        </w:rPr>
      </w:pPr>
    </w:p>
    <w:sectPr w:rsidR="003F0F95" w:rsidRPr="005223B6" w:rsidSect="00E565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3B6"/>
    <w:rsid w:val="00102FDD"/>
    <w:rsid w:val="00121EE4"/>
    <w:rsid w:val="0019682A"/>
    <w:rsid w:val="003F0F95"/>
    <w:rsid w:val="005223B6"/>
    <w:rsid w:val="006B1991"/>
    <w:rsid w:val="007B61BE"/>
    <w:rsid w:val="007C13AE"/>
    <w:rsid w:val="008E459C"/>
    <w:rsid w:val="00D43AD3"/>
    <w:rsid w:val="00E56536"/>
    <w:rsid w:val="00E66D35"/>
    <w:rsid w:val="00E80B2B"/>
    <w:rsid w:val="00F7243C"/>
    <w:rsid w:val="00F7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FD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23B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C1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13A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9682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8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wmf"/><Relationship Id="rId5" Type="http://schemas.openxmlformats.org/officeDocument/2006/relationships/image" Target="media/image2.wmf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207</Words>
  <Characters>1185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4</cp:revision>
  <dcterms:created xsi:type="dcterms:W3CDTF">2013-12-28T11:32:00Z</dcterms:created>
  <dcterms:modified xsi:type="dcterms:W3CDTF">2014-01-04T18:22:00Z</dcterms:modified>
  <cp:category>www.sorubak.com</cp:category>
</cp:coreProperties>
</file>