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5D" w:rsidRPr="00784E84" w:rsidRDefault="0086675D">
      <w:pPr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  <w:color w:val="FF0000"/>
        </w:rPr>
        <w:t xml:space="preserve"> SAYIN VELİ VERDİĞİM METNİ 10 KEZ OKUTUN.ÖĞRENCİLERİNİZ BAKMADAN  YAZANA KADAR ÇALIŞTIRIN.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026" style="position:absolute;margin-left:-2.5pt;margin-top:16.65pt;width:540pt;height:36pt;z-index:251651072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 Ü Ü Ü Ü Ü Ü Ü Ü Ü Ü Ü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072" style="position:absolute;margin-left:-2.5pt;margin-top:15.7pt;width:540pt;height:36pt;z-index:251662336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" o:spid="_x0000_i1026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118" style="position:absolute;margin-left:-2.5pt;margin-top:16.3pt;width:540pt;height:36pt;z-index:251661312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2" o:spid="_x0000_i1027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 xml:space="preserve">ü ü ü ü ü ü ü 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164" style="position:absolute;margin-left:-2.5pt;margin-top:16.25pt;width:540pt;height:36pt;z-index:251660288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3" o:spid="_x0000_i1028" type="#_x0000_t75" alt="MC900437459[1]" style="width:41.25pt;height:41.25pt;visibility:visible">
            <v:imagedata r:id="rId4" o:title=""/>
          </v:shape>
        </w:pict>
      </w:r>
      <w:r>
        <w:rPr>
          <w:noProof/>
        </w:rPr>
        <w:pict>
          <v:group id="_x0000_s1210" style="position:absolute;margin-left:-2.5pt;margin-top:15.65pt;width:540pt;height:36pt;z-index:251659264;mso-position-horizontal-relative:text;mso-position-vertical-relative:text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68"/>
          <w:szCs w:val="68"/>
        </w:rPr>
        <w:t>ü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256" style="position:absolute;margin-left:-2.5pt;margin-top:16.55pt;width:540pt;height:36pt;z-index:251658240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9" o:spid="_x0000_i1029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ül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02" style="position:absolute;margin-left:-2.5pt;margin-top:15.9pt;width:540pt;height:36pt;z-index:251657216" coordorigin="567,14787" coordsize="10800,720">
            <v:group id="_x0000_s1303" style="position:absolute;left:567;top:14787;width:10800;height:720" coordorigin="567,14787" coordsize="10800,720">
              <v:rect id="_x0000_s130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7" style="position:absolute;left:567;top:14787;width:10800;height:720" coordorigin="567,14787" coordsize="10800,720">
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0" o:spid="_x0000_i1030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üt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48" style="position:absolute;margin-left:-2.5pt;margin-top:16.55pt;width:540pt;height:36pt;z-index:251656192" coordorigin="567,14787" coordsize="10800,720">
            <v:group id="_x0000_s1349" style="position:absolute;left:567;top:14787;width:10800;height:720" coordorigin="567,14787" coordsize="10800,720">
              <v:rect id="_x0000_s135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3" style="position:absolute;left:567;top:14787;width:10800;height:720" coordorigin="567,14787" coordsize="10800,720">
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6" o:spid="_x0000_i1031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ün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94" style="position:absolute;margin-left:-2.5pt;margin-top:17.25pt;width:540pt;height:36pt;z-index:251655168" coordorigin="567,14787" coordsize="10800,720">
            <v:group id="_x0000_s1395" style="position:absolute;left:567;top:14787;width:10800;height:720" coordorigin="567,14787" coordsize="10800,720">
              <v:rect id="_x0000_s139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9" style="position:absolute;left:567;top:14787;width:10800;height:720" coordorigin="567,14787" coordsize="10800,720">
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1" o:spid="_x0000_i1032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ür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440" style="position:absolute;margin-left:-6pt;margin-top:16pt;width:540pt;height:36pt;z-index:251654144" coordorigin="567,14787" coordsize="10800,720">
            <v:group id="_x0000_s1441" style="position:absolute;left:567;top:14787;width:10800;height:720" coordorigin="567,14787" coordsize="10800,720">
              <v:rect id="_x0000_s144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5" style="position:absolute;left:567;top:14787;width:10800;height:720" coordorigin="567,14787" coordsize="10800,720">
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2" o:spid="_x0000_i1033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üm               mü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486" style="position:absolute;margin-left:-2.5pt;margin-top:16.25pt;width:540pt;height:36pt;z-index:251653120" coordorigin="567,14787" coordsize="10800,720">
            <v:group id="_x0000_s1487" style="position:absolute;left:567;top:14787;width:10800;height:720" coordorigin="567,14787" coordsize="10800,720">
              <v:rect id="_x0000_s148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1" style="position:absolute;left:567;top:14787;width:10800;height:720" coordorigin="567,14787" coordsize="10800,720">
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3" o:spid="_x0000_i1034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lü</w:t>
      </w:r>
    </w:p>
    <w:p w:rsidR="0086675D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532" style="position:absolute;margin-left:1.25pt;margin-top:14.8pt;width:540pt;height:36pt;z-index:251664384" coordorigin="567,14787" coordsize="10800,720">
            <v:group id="_x0000_s1533" style="position:absolute;left:567;top:14787;width:10800;height:720" coordorigin="567,14787" coordsize="10800,720">
              <v:rect id="_x0000_s153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7" style="position:absolute;left:567;top:14787;width:10800;height:720" coordorigin="567,14787" coordsize="10800,720">
              <v:shape id="_x0000_s153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Resim 14" o:spid="_x0000_i1035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tü</w:t>
      </w:r>
    </w:p>
    <w:p w:rsidR="0086675D" w:rsidRPr="00784E84" w:rsidRDefault="0086675D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578" style="position:absolute;margin-left:1.25pt;margin-top:12.75pt;width:540pt;height:36pt;z-index:251652096" coordorigin="567,14787" coordsize="10800,720">
            <v:group id="_x0000_s1579" style="position:absolute;left:567;top:14787;width:10800;height:720" coordorigin="567,14787" coordsize="10800,720">
              <v:rect id="_x0000_s158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8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8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83" style="position:absolute;left:567;top:14787;width:10800;height:720" coordorigin="567,14787" coordsize="10800,720">
              <v:shape id="_x0000_s158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68"/>
          <w:szCs w:val="68"/>
        </w:rPr>
        <w:t>nü</w:t>
      </w:r>
    </w:p>
    <w:p w:rsidR="0086675D" w:rsidRDefault="0086675D" w:rsidP="00E47A6B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</w:p>
    <w:p w:rsidR="0086675D" w:rsidRPr="00AF2492" w:rsidRDefault="0086675D" w:rsidP="00AB479B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624" style="position:absolute;margin-left:-6pt;margin-top:15.55pt;width:540pt;height:36pt;z-index:251663360" coordorigin="567,14787" coordsize="10800,720">
            <v:group id="_x0000_s1625" style="position:absolute;left:567;top:14787;width:10800;height:720" coordorigin="567,14787" coordsize="10800,720">
              <v:rect id="_x0000_s162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9" style="position:absolute;left:567;top:14787;width:10800;height:720" coordorigin="567,14787" coordsize="10800,720">
              <v:shape id="_x0000_s163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A6586">
        <w:rPr>
          <w:rFonts w:ascii="Hand writing Mutlu" w:hAnsi="Hand writing Mutlu"/>
          <w:noProof/>
          <w:sz w:val="68"/>
          <w:szCs w:val="68"/>
        </w:rPr>
        <w:pict>
          <v:shape id="_x0000_i1036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rü</w:t>
      </w:r>
    </w:p>
    <w:p w:rsidR="0086675D" w:rsidRDefault="0086675D" w:rsidP="009933D0">
      <w:pPr>
        <w:rPr>
          <w:rFonts w:ascii="Hand writing Mutlu" w:hAnsi="Hand writing Mutlu"/>
          <w:sz w:val="20"/>
          <w:szCs w:val="20"/>
        </w:rPr>
      </w:pPr>
      <w:hyperlink r:id="rId5" w:history="1">
        <w:r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86675D" w:rsidRPr="00AB479B" w:rsidRDefault="0086675D" w:rsidP="00AB479B">
      <w:pPr>
        <w:rPr>
          <w:rFonts w:ascii="Hand writing Mutlu" w:hAnsi="Hand writing Mutlu"/>
          <w:sz w:val="20"/>
          <w:szCs w:val="20"/>
        </w:rPr>
      </w:pPr>
    </w:p>
    <w:sectPr w:rsidR="0086675D" w:rsidRPr="00AB479B" w:rsidSect="00BB2752"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A6B"/>
    <w:rsid w:val="000232FD"/>
    <w:rsid w:val="00042DA9"/>
    <w:rsid w:val="00094EEA"/>
    <w:rsid w:val="000D6E9F"/>
    <w:rsid w:val="000F7CA6"/>
    <w:rsid w:val="001456AB"/>
    <w:rsid w:val="00154803"/>
    <w:rsid w:val="0015498B"/>
    <w:rsid w:val="00175166"/>
    <w:rsid w:val="00180AAE"/>
    <w:rsid w:val="001C4E5E"/>
    <w:rsid w:val="00202253"/>
    <w:rsid w:val="002A6586"/>
    <w:rsid w:val="0033063E"/>
    <w:rsid w:val="00365CEF"/>
    <w:rsid w:val="004064DC"/>
    <w:rsid w:val="00417F1C"/>
    <w:rsid w:val="00434C2F"/>
    <w:rsid w:val="0045361C"/>
    <w:rsid w:val="004A3CAC"/>
    <w:rsid w:val="004B5749"/>
    <w:rsid w:val="00596362"/>
    <w:rsid w:val="0063401C"/>
    <w:rsid w:val="006C5A3D"/>
    <w:rsid w:val="006E3350"/>
    <w:rsid w:val="00784E84"/>
    <w:rsid w:val="007B3A80"/>
    <w:rsid w:val="007E612A"/>
    <w:rsid w:val="007F0C59"/>
    <w:rsid w:val="00812A17"/>
    <w:rsid w:val="0086675D"/>
    <w:rsid w:val="00907B2C"/>
    <w:rsid w:val="00911D1C"/>
    <w:rsid w:val="00931672"/>
    <w:rsid w:val="009933D0"/>
    <w:rsid w:val="00A01E15"/>
    <w:rsid w:val="00A10E31"/>
    <w:rsid w:val="00A72785"/>
    <w:rsid w:val="00AB1111"/>
    <w:rsid w:val="00AB479B"/>
    <w:rsid w:val="00AE21F2"/>
    <w:rsid w:val="00AF2492"/>
    <w:rsid w:val="00B01DBC"/>
    <w:rsid w:val="00B20448"/>
    <w:rsid w:val="00B30EFE"/>
    <w:rsid w:val="00B955E1"/>
    <w:rsid w:val="00BA20E9"/>
    <w:rsid w:val="00BB1653"/>
    <w:rsid w:val="00BB22B5"/>
    <w:rsid w:val="00BB2752"/>
    <w:rsid w:val="00C318AB"/>
    <w:rsid w:val="00C65C3F"/>
    <w:rsid w:val="00C87F2C"/>
    <w:rsid w:val="00CE71BD"/>
    <w:rsid w:val="00D12436"/>
    <w:rsid w:val="00D4585F"/>
    <w:rsid w:val="00D52F8C"/>
    <w:rsid w:val="00E274AC"/>
    <w:rsid w:val="00E47A6B"/>
    <w:rsid w:val="00E64834"/>
    <w:rsid w:val="00E7564B"/>
    <w:rsid w:val="00E9691D"/>
    <w:rsid w:val="00EA727D"/>
    <w:rsid w:val="00EB16A0"/>
    <w:rsid w:val="00EB351A"/>
    <w:rsid w:val="00F06D96"/>
    <w:rsid w:val="00F27824"/>
    <w:rsid w:val="00F537DE"/>
    <w:rsid w:val="00F8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3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47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A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933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231;1\-l-s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-l-ses.dotx</Template>
  <TotalTime>24</TotalTime>
  <Pages>2</Pages>
  <Words>39</Words>
  <Characters>227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</dc:subject>
  <dc:creator>USER</dc:creator>
  <cp:keywords>www.sorubak.com</cp:keywords>
  <dc:description>www.sorubak.com;</dc:description>
  <cp:lastModifiedBy>edanur</cp:lastModifiedBy>
  <cp:revision>7</cp:revision>
  <cp:lastPrinted>2014-01-02T12:26:00Z</cp:lastPrinted>
  <dcterms:created xsi:type="dcterms:W3CDTF">2013-12-27T12:34:00Z</dcterms:created>
  <dcterms:modified xsi:type="dcterms:W3CDTF">2014-01-06T21:51:00Z</dcterms:modified>
  <cp:category>www.sorubak.com</cp:category>
</cp:coreProperties>
</file>