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B8" w:rsidRPr="00160EC3" w:rsidRDefault="003F52B8" w:rsidP="007420A8">
      <w:pPr>
        <w:jc w:val="both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26" style="position:absolute;left:0;text-align:left;margin-left:139.65pt;margin-top:52.95pt;width:48.2pt;height:44.25pt;z-index:-251641344"/>
        </w:pict>
      </w:r>
      <w:r>
        <w:rPr>
          <w:noProof/>
          <w:lang w:eastAsia="tr-TR"/>
        </w:rPr>
        <w:pict>
          <v:oval id="_x0000_s1027" style="position:absolute;left:0;text-align:left;margin-left:63.5pt;margin-top:52.95pt;width:48.2pt;height:44.25pt;z-index:-251640320"/>
        </w:pict>
      </w:r>
      <w:r>
        <w:rPr>
          <w:noProof/>
          <w:lang w:eastAsia="tr-TR"/>
        </w:rPr>
        <w:pict>
          <v:oval id="_x0000_s1028" style="position:absolute;left:0;text-align:left;margin-left:-6.8pt;margin-top:52.95pt;width:48.2pt;height:44.25pt;z-index:-251639296"/>
        </w:pict>
      </w:r>
      <w:r>
        <w:rPr>
          <w:noProof/>
          <w:lang w:eastAsia="tr-TR"/>
        </w:rPr>
        <w:pict>
          <v:oval id="_x0000_s1029" style="position:absolute;left:0;text-align:left;margin-left:429.75pt;margin-top:.45pt;width:48.2pt;height:44.25pt;z-index:-251638272"/>
        </w:pict>
      </w:r>
      <w:r>
        <w:rPr>
          <w:noProof/>
          <w:lang w:eastAsia="tr-TR"/>
        </w:rPr>
        <w:pict>
          <v:oval id="_x0000_s1030" style="position:absolute;left:0;text-align:left;margin-left:361.45pt;margin-top:.45pt;width:48.2pt;height:44.25pt;z-index:-251637248"/>
        </w:pict>
      </w:r>
      <w:r>
        <w:rPr>
          <w:noProof/>
          <w:lang w:eastAsia="tr-TR"/>
        </w:rPr>
        <w:pict>
          <v:oval id="_x0000_s1031" style="position:absolute;left:0;text-align:left;margin-left:285.15pt;margin-top:.45pt;width:48.2pt;height:44.25pt;z-index:-251636224"/>
        </w:pict>
      </w:r>
      <w:r>
        <w:rPr>
          <w:noProof/>
          <w:lang w:eastAsia="tr-TR"/>
        </w:rPr>
        <w:pict>
          <v:oval id="_x0000_s1032" style="position:absolute;left:0;text-align:left;margin-left:203.2pt;margin-top:.45pt;width:48.2pt;height:44.25pt;z-index:-251635200"/>
        </w:pict>
      </w:r>
      <w:r>
        <w:rPr>
          <w:noProof/>
          <w:lang w:eastAsia="tr-TR"/>
        </w:rPr>
        <w:pict>
          <v:oval id="_x0000_s1033" style="position:absolute;left:0;text-align:left;margin-left:126.5pt;margin-top:.45pt;width:48.2pt;height:44.25pt;z-index:-251642368"/>
        </w:pict>
      </w:r>
      <w:r>
        <w:rPr>
          <w:noProof/>
          <w:lang w:eastAsia="tr-TR"/>
        </w:rPr>
        <w:pict>
          <v:oval id="_x0000_s1034" style="position:absolute;left:0;text-align:left;margin-left:59.75pt;margin-top:.45pt;width:48.2pt;height:44.25pt;z-index:-251643392"/>
        </w:pict>
      </w:r>
      <w:r>
        <w:rPr>
          <w:noProof/>
          <w:lang w:eastAsia="tr-TR"/>
        </w:rPr>
        <w:pict>
          <v:oval id="_x0000_s1035" style="position:absolute;left:0;text-align:left;margin-left:-6.8pt;margin-top:.45pt;width:48.2pt;height:44.25pt;z-index:-251644416"/>
        </w:pict>
      </w:r>
      <w:r>
        <w:rPr>
          <w:rFonts w:ascii="Hand writing Mutlu" w:hAnsi="Hand writing Mutlu"/>
          <w:sz w:val="56"/>
          <w:szCs w:val="56"/>
        </w:rPr>
        <w:t xml:space="preserve">ül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üt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ün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ür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üm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ük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üy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üd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üs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üb  </w:t>
      </w:r>
      <w:hyperlink r:id="rId4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3F52B8" w:rsidRPr="006914A8" w:rsidRDefault="003F52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93.7pt;margin-top:12.1pt;width:120.45pt;height:45.35pt;z-index:251650560;v-text-anchor:bottom">
            <v:stroke dashstyle="dash"/>
            <v:textbox style="mso-next-textbox:#_x0000_s1036">
              <w:txbxContent>
                <w:p w:rsidR="003F52B8" w:rsidRPr="004D27E9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Ül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kü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9.2pt;margin-top:16.3pt;width:120.45pt;height:45.35pt;z-index:251634176;v-text-anchor:bottom">
            <v:stroke dashstyle="dash"/>
            <v:textbox style="mso-next-textbox:#_x0000_s1037">
              <w:txbxContent>
                <w:p w:rsidR="003F52B8" w:rsidRPr="00047470" w:rsidRDefault="003F52B8" w:rsidP="001367FD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12.9pt;margin-top:16.3pt;width:120.45pt;height:45.35pt;z-index:251651584;v-text-anchor:bottom">
            <v:stroke dashstyle="dash"/>
            <v:textbox style="mso-next-textbox:#_x0000_s1038">
              <w:txbxContent>
                <w:p w:rsidR="003F52B8" w:rsidRPr="004D27E9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ül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ke</w:t>
                  </w:r>
                </w:p>
              </w:txbxContent>
            </v:textbox>
          </v:shape>
        </w:pict>
      </w:r>
    </w:p>
    <w:p w:rsidR="003F52B8" w:rsidRDefault="003F52B8"/>
    <w:p w:rsidR="003F52B8" w:rsidRDefault="003F52B8" w:rsidP="001B20B5"/>
    <w:p w:rsidR="003F52B8" w:rsidRDefault="003F52B8" w:rsidP="001B20B5">
      <w:pPr>
        <w:tabs>
          <w:tab w:val="left" w:pos="2897"/>
        </w:tabs>
      </w:pPr>
      <w:r>
        <w:rPr>
          <w:noProof/>
          <w:lang w:eastAsia="tr-TR"/>
        </w:rPr>
        <w:pict>
          <v:group id="_x0000_s1039" style="position:absolute;margin-left:379.4pt;margin-top:.15pt;width:165.75pt;height:36.85pt;z-index:251637248" coordorigin="1957,7487" coordsize="9180,550">
            <v:line id="_x0000_s1040" style="position:absolute" from="1957,7487" to="11137,7487"/>
            <v:line id="_x0000_s1041" style="position:absolute" from="1957,7647" to="11137,7647"/>
            <v:line id="_x0000_s1042" style="position:absolute" from="1957,7877" to="11137,7877"/>
            <v:line id="_x0000_s1043" style="position:absolute" from="1957,8037" to="11137,8037"/>
          </v:group>
        </w:pict>
      </w:r>
      <w:r>
        <w:rPr>
          <w:noProof/>
          <w:lang w:eastAsia="tr-TR"/>
        </w:rPr>
        <w:pict>
          <v:group id="_x0000_s1044" style="position:absolute;margin-left:197.7pt;margin-top:.15pt;width:165.75pt;height:36.85pt;z-index:251636224" coordorigin="1957,7487" coordsize="9180,550">
            <v:line id="_x0000_s1045" style="position:absolute" from="1957,7487" to="11137,7487"/>
            <v:line id="_x0000_s1046" style="position:absolute" from="1957,7647" to="11137,7647"/>
            <v:line id="_x0000_s1047" style="position:absolute" from="1957,7877" to="11137,7877"/>
            <v:line id="_x0000_s1048" style="position:absolute" from="1957,8037" to="11137,8037"/>
          </v:group>
        </w:pict>
      </w:r>
      <w:r>
        <w:rPr>
          <w:noProof/>
          <w:lang w:eastAsia="tr-TR"/>
        </w:rPr>
        <w:pict>
          <v:group id="_x0000_s1049" style="position:absolute;margin-left:.15pt;margin-top:.15pt;width:165.75pt;height:36.85pt;z-index:251635200" coordorigin="1957,7487" coordsize="9180,550">
            <v:line id="_x0000_s1050" style="position:absolute" from="1957,7487" to="11137,7487"/>
            <v:line id="_x0000_s1051" style="position:absolute" from="1957,7647" to="11137,7647"/>
            <v:line id="_x0000_s1052" style="position:absolute" from="1957,7877" to="11137,7877"/>
            <v:line id="_x0000_s1053" style="position:absolute" from="1957,8037" to="11137,8037"/>
          </v:group>
        </w:pict>
      </w:r>
      <w:r>
        <w:tab/>
      </w:r>
    </w:p>
    <w:p w:rsidR="003F52B8" w:rsidRDefault="003F52B8" w:rsidP="001B20B5">
      <w:pPr>
        <w:ind w:firstLine="708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54" type="#_x0000_t202" style="position:absolute;left:0;text-align:left;margin-left:393.7pt;margin-top:25.7pt;width:120.45pt;height:45.35pt;z-index:251654656;v-text-anchor:bottom">
            <v:stroke dashstyle="dash"/>
            <v:textbox style="mso-next-textbox:#_x0000_s1054">
              <w:txbxContent>
                <w:p w:rsidR="003F52B8" w:rsidRPr="00047470" w:rsidRDefault="003F52B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ün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left:0;text-align:left;margin-left:217.8pt;margin-top:25.7pt;width:120.45pt;height:45.35pt;z-index:251653632;v-text-anchor:bottom">
            <v:stroke dashstyle="dash"/>
            <v:textbox style="mso-next-textbox:#_x0000_s1055">
              <w:txbxContent>
                <w:p w:rsidR="003F52B8" w:rsidRPr="00047470" w:rsidRDefault="003F52B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left:0;text-align:left;margin-left:19.2pt;margin-top:25.7pt;width:120.45pt;height:45.35pt;z-index:251652608;v-text-anchor:bottom">
            <v:stroke dashstyle="dash"/>
            <v:textbox style="mso-next-textbox:#_x0000_s1056">
              <w:txbxContent>
                <w:p w:rsidR="003F52B8" w:rsidRPr="00047470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üt</w:t>
                  </w:r>
                </w:p>
              </w:txbxContent>
            </v:textbox>
          </v:shape>
        </w:pict>
      </w:r>
    </w:p>
    <w:p w:rsidR="003F52B8" w:rsidRDefault="003F52B8" w:rsidP="001B20B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7" type="#_x0000_t136" style="position:absolute;margin-left:-132pt;margin-top:141.35pt;width:239.45pt;height:10.9pt;rotation:270;z-index:-251651584" fillcolor="gray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>
        <w:rPr>
          <w:noProof/>
          <w:lang w:eastAsia="tr-TR"/>
        </w:rPr>
        <w:pict>
          <v:shape id="_x0000_s1058" type="#_x0000_t202" style="position:absolute;margin-left:400.35pt;margin-top:68.85pt;width:120.45pt;height:45.35pt;z-index:251657728;v-text-anchor:bottom">
            <v:stroke dashstyle="dash"/>
            <v:textbox style="mso-next-textbox:#_x0000_s1058">
              <w:txbxContent>
                <w:p w:rsidR="003F52B8" w:rsidRPr="00E149A4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217.8pt;margin-top:68.85pt;width:120.45pt;height:45.35pt;z-index:251656704;v-text-anchor:bottom">
            <v:stroke dashstyle="dash"/>
            <v:textbox style="mso-next-textbox:#_x0000_s1059">
              <w:txbxContent>
                <w:p w:rsidR="003F52B8" w:rsidRPr="00E149A4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ür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kek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9.2pt;margin-top:68.85pt;width:120.45pt;height:45.35pt;z-index:251655680;v-text-anchor:bottom">
            <v:stroke dashstyle="dash"/>
            <v:textbox style="mso-next-textbox:#_x0000_s1060">
              <w:txbxContent>
                <w:p w:rsidR="003F52B8" w:rsidRPr="00D45FE7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1" style="position:absolute;margin-left:384.35pt;margin-top:16.35pt;width:165.75pt;height:36.85pt;z-index:251639296" coordorigin="1957,7487" coordsize="9180,550">
            <v:line id="_x0000_s1062" style="position:absolute" from="1957,7487" to="11137,7487"/>
            <v:line id="_x0000_s1063" style="position:absolute" from="1957,7647" to="11137,7647"/>
            <v:line id="_x0000_s1064" style="position:absolute" from="1957,7877" to="11137,7877"/>
            <v:line id="_x0000_s1065" style="position:absolute" from="1957,8037" to="11137,8037"/>
          </v:group>
        </w:pict>
      </w:r>
      <w:r>
        <w:rPr>
          <w:noProof/>
          <w:lang w:eastAsia="tr-TR"/>
        </w:rPr>
        <w:pict>
          <v:group id="_x0000_s1066" style="position:absolute;margin-left:197.7pt;margin-top:16.35pt;width:165.75pt;height:36.85pt;z-index:251640320" coordorigin="1957,7487" coordsize="9180,550">
            <v:line id="_x0000_s1067" style="position:absolute" from="1957,7487" to="11137,7487"/>
            <v:line id="_x0000_s1068" style="position:absolute" from="1957,7647" to="11137,7647"/>
            <v:line id="_x0000_s1069" style="position:absolute" from="1957,7877" to="11137,7877"/>
            <v:line id="_x0000_s1070" style="position:absolute" from="1957,8037" to="11137,8037"/>
          </v:group>
        </w:pict>
      </w:r>
      <w:r>
        <w:rPr>
          <w:noProof/>
          <w:lang w:eastAsia="tr-TR"/>
        </w:rPr>
        <w:pict>
          <v:group id="_x0000_s1071" style="position:absolute;margin-left:.15pt;margin-top:16.35pt;width:165.75pt;height:36.85pt;z-index:251638272" coordorigin="1957,7487" coordsize="9180,550">
            <v:line id="_x0000_s1072" style="position:absolute" from="1957,7487" to="11137,7487"/>
            <v:line id="_x0000_s1073" style="position:absolute" from="1957,7647" to="11137,7647"/>
            <v:line id="_x0000_s1074" style="position:absolute" from="1957,7877" to="11137,7877"/>
            <v:line id="_x0000_s1075" style="position:absolute" from="1957,8037" to="11137,8037"/>
          </v:group>
        </w:pict>
      </w:r>
    </w:p>
    <w:p w:rsidR="003F52B8" w:rsidRPr="0023530A" w:rsidRDefault="003F52B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76" style="position:absolute;margin-left:384.35pt;margin-top:57.9pt;width:165.75pt;height:36.85pt;z-index:251641344" coordorigin="1957,7487" coordsize="9180,550">
            <v:line id="_x0000_s1077" style="position:absolute" from="1957,7487" to="11137,7487"/>
            <v:line id="_x0000_s1078" style="position:absolute" from="1957,7647" to="11137,7647"/>
            <v:line id="_x0000_s1079" style="position:absolute" from="1957,7877" to="11137,7877"/>
            <v:line id="_x0000_s1080" style="position:absolute" from="1957,8037" to="11137,8037"/>
          </v:group>
        </w:pict>
      </w:r>
      <w:r>
        <w:rPr>
          <w:noProof/>
          <w:lang w:eastAsia="tr-TR"/>
        </w:rPr>
        <w:pict>
          <v:group id="_x0000_s1081" style="position:absolute;margin-left:197.7pt;margin-top:57.9pt;width:165.75pt;height:36.85pt;z-index:251642368" coordorigin="1957,7487" coordsize="9180,550">
            <v:line id="_x0000_s1082" style="position:absolute" from="1957,7487" to="11137,7487"/>
            <v:line id="_x0000_s1083" style="position:absolute" from="1957,7647" to="11137,7647"/>
            <v:line id="_x0000_s1084" style="position:absolute" from="1957,7877" to="11137,7877"/>
            <v:line id="_x0000_s1085" style="position:absolute" from="1957,8037" to="11137,8037"/>
          </v:group>
        </w:pict>
      </w:r>
      <w:r>
        <w:rPr>
          <w:noProof/>
          <w:lang w:eastAsia="tr-TR"/>
        </w:rPr>
        <w:pict>
          <v:group id="_x0000_s1086" style="position:absolute;margin-left:.15pt;margin-top:57.9pt;width:165.75pt;height:36.85pt;z-index:251643392" coordorigin="1957,7487" coordsize="9180,550">
            <v:line id="_x0000_s1087" style="position:absolute" from="1957,7487" to="11137,7487"/>
            <v:line id="_x0000_s1088" style="position:absolute" from="1957,7647" to="11137,7647"/>
            <v:line id="_x0000_s1089" style="position:absolute" from="1957,7877" to="11137,7877"/>
            <v:line id="_x0000_s1090" style="position:absolute" from="1957,8037" to="11137,8037"/>
          </v:group>
        </w:pict>
      </w:r>
    </w:p>
    <w:p w:rsidR="003F52B8" w:rsidRPr="0023530A" w:rsidRDefault="003F52B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91" type="#_x0000_t202" style="position:absolute;margin-left:400.35pt;margin-top:34.35pt;width:144.8pt;height:54.75pt;z-index:251660800;v-text-anchor:bottom">
            <v:stroke dashstyle="dash"/>
            <v:textbox style="mso-next-textbox:#_x0000_s1091">
              <w:txbxContent>
                <w:p w:rsidR="003F52B8" w:rsidRPr="001D3152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224.45pt;margin-top:34.35pt;width:120.45pt;height:54.75pt;z-index:251659776;v-text-anchor:bottom">
            <v:stroke dashstyle="dash"/>
            <v:textbox style="mso-next-textbox:#_x0000_s1092">
              <w:txbxContent>
                <w:p w:rsidR="003F52B8" w:rsidRPr="00047470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25.85pt;margin-top:34.35pt;width:120.45pt;height:45.35pt;z-index:251658752;v-text-anchor:bottom">
            <v:stroke dashstyle="dash"/>
            <v:textbox style="mso-next-textbox:#_x0000_s1093">
              <w:txbxContent>
                <w:p w:rsidR="003F52B8" w:rsidRPr="004D27E9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Üm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ran</w:t>
                  </w:r>
                </w:p>
              </w:txbxContent>
            </v:textbox>
          </v:shape>
        </w:pict>
      </w:r>
    </w:p>
    <w:p w:rsidR="003F52B8" w:rsidRPr="0023530A" w:rsidRDefault="003F52B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94" type="#_x0000_t202" style="position:absolute;margin-left:25.85pt;margin-top:61.55pt;width:120.45pt;height:55.4pt;z-index:251661824;v-text-anchor:bottom">
            <v:stroke dashstyle="dash"/>
            <v:textbox style="mso-next-textbox:#_x0000_s1094">
              <w:txbxContent>
                <w:p w:rsidR="003F52B8" w:rsidRPr="00E149A4" w:rsidRDefault="003F52B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margin-left:400.35pt;margin-top:67.7pt;width:120.45pt;height:45.35pt;z-index:251663872;v-text-anchor:bottom">
            <v:stroke dashstyle="dash"/>
            <v:textbox style="mso-next-textbox:#_x0000_s1095">
              <w:txbxContent>
                <w:p w:rsidR="003F52B8" w:rsidRPr="001D3152" w:rsidRDefault="003F52B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üs</w:t>
                  </w:r>
                  <w:r w:rsidRPr="004D27E9">
                    <w:rPr>
                      <w:rFonts w:ascii="Hand writing Mutlu" w:hAnsi="Hand writing Mutlu"/>
                      <w:sz w:val="60"/>
                      <w:szCs w:val="6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224.45pt;margin-top:67.7pt;width:120.45pt;height:45.35pt;z-index:251662848;v-text-anchor:bottom">
            <v:stroke dashstyle="dash"/>
            <v:textbox style="mso-next-textbox:#_x0000_s1096">
              <w:txbxContent>
                <w:p w:rsidR="003F52B8" w:rsidRPr="00047470" w:rsidRDefault="003F52B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7" style="position:absolute;margin-left:384.35pt;margin-top:18.5pt;width:165.75pt;height:36.85pt;z-index:251646464" coordorigin="1957,7487" coordsize="9180,550">
            <v:line id="_x0000_s1098" style="position:absolute" from="1957,7487" to="11137,7487"/>
            <v:line id="_x0000_s1099" style="position:absolute" from="1957,7647" to="11137,7647"/>
            <v:line id="_x0000_s1100" style="position:absolute" from="1957,7877" to="11137,7877"/>
            <v:line id="_x0000_s1101" style="position:absolute" from="1957,8037" to="11137,8037"/>
          </v:group>
        </w:pict>
      </w:r>
      <w:r>
        <w:rPr>
          <w:noProof/>
          <w:lang w:eastAsia="tr-TR"/>
        </w:rPr>
        <w:pict>
          <v:group id="_x0000_s1102" style="position:absolute;margin-left:197.7pt;margin-top:18.5pt;width:165.75pt;height:36.85pt;z-index:251644416" coordorigin="1957,7487" coordsize="9180,550">
            <v:line id="_x0000_s1103" style="position:absolute" from="1957,7487" to="11137,7487"/>
            <v:line id="_x0000_s1104" style="position:absolute" from="1957,7647" to="11137,7647"/>
            <v:line id="_x0000_s1105" style="position:absolute" from="1957,7877" to="11137,7877"/>
            <v:line id="_x0000_s1106" style="position:absolute" from="1957,8037" to="11137,8037"/>
          </v:group>
        </w:pict>
      </w:r>
      <w:r>
        <w:rPr>
          <w:noProof/>
          <w:lang w:eastAsia="tr-TR"/>
        </w:rPr>
        <w:pict>
          <v:group id="_x0000_s1107" style="position:absolute;margin-left:.15pt;margin-top:18.5pt;width:165.75pt;height:36.85pt;z-index:251645440" coordorigin="1957,7487" coordsize="9180,550">
            <v:line id="_x0000_s1108" style="position:absolute" from="1957,7487" to="11137,7487"/>
            <v:line id="_x0000_s1109" style="position:absolute" from="1957,7647" to="11137,7647"/>
            <v:line id="_x0000_s1110" style="position:absolute" from="1957,7877" to="11137,7877"/>
            <v:line id="_x0000_s1111" style="position:absolute" from="1957,8037" to="11137,8037"/>
          </v:group>
        </w:pict>
      </w:r>
    </w:p>
    <w:p w:rsidR="003F52B8" w:rsidRPr="0023530A" w:rsidRDefault="003F52B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112" style="position:absolute;margin-left:384.35pt;margin-top:48.95pt;width:165.75pt;height:36.85pt;z-index:251649536" coordorigin="1957,7487" coordsize="9180,550">
            <v:line id="_x0000_s1113" style="position:absolute" from="1957,7487" to="11137,7487"/>
            <v:line id="_x0000_s1114" style="position:absolute" from="1957,7647" to="11137,7647"/>
            <v:line id="_x0000_s1115" style="position:absolute" from="1957,7877" to="11137,7877"/>
            <v:line id="_x0000_s1116" style="position:absolute" from="1957,8037" to="11137,8037"/>
          </v:group>
        </w:pict>
      </w:r>
      <w:r>
        <w:rPr>
          <w:noProof/>
          <w:lang w:eastAsia="tr-TR"/>
        </w:rPr>
        <w:pict>
          <v:group id="_x0000_s1117" style="position:absolute;margin-left:197.7pt;margin-top:48.95pt;width:165.75pt;height:36.85pt;z-index:251648512" coordorigin="1957,7487" coordsize="9180,550">
            <v:line id="_x0000_s1118" style="position:absolute" from="1957,7487" to="11137,7487"/>
            <v:line id="_x0000_s1119" style="position:absolute" from="1957,7647" to="11137,7647"/>
            <v:line id="_x0000_s1120" style="position:absolute" from="1957,7877" to="11137,7877"/>
            <v:line id="_x0000_s1121" style="position:absolute" from="1957,8037" to="11137,8037"/>
          </v:group>
        </w:pict>
      </w:r>
      <w:r>
        <w:rPr>
          <w:noProof/>
          <w:lang w:eastAsia="tr-TR"/>
        </w:rPr>
        <w:pict>
          <v:group id="_x0000_s1122" style="position:absolute;margin-left:.15pt;margin-top:48.95pt;width:180.8pt;height:36.85pt;z-index:251647488" coordorigin="1957,7487" coordsize="9180,550">
            <v:line id="_x0000_s1123" style="position:absolute" from="1957,7487" to="11137,7487"/>
            <v:line id="_x0000_s1124" style="position:absolute" from="1957,7647" to="11137,7647"/>
            <v:line id="_x0000_s1125" style="position:absolute" from="1957,7877" to="11137,7877"/>
            <v:line id="_x0000_s1126" style="position:absolute" from="1957,8037" to="11137,8037"/>
          </v:group>
        </w:pict>
      </w:r>
    </w:p>
    <w:p w:rsidR="003F52B8" w:rsidRPr="0023530A" w:rsidRDefault="003F52B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127" type="#_x0000_t202" style="position:absolute;margin-left:396.55pt;margin-top:21.85pt;width:124.25pt;height:46.3pt;z-index:251671040;v-text-anchor:bottom">
            <v:stroke dashstyle="dash"/>
            <v:textbox style="mso-next-textbox:#_x0000_s1127">
              <w:txbxContent>
                <w:p w:rsidR="003F52B8" w:rsidRPr="005956E2" w:rsidRDefault="003F52B8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28" style="position:absolute;margin-left:387.2pt;margin-top:73.45pt;width:162.9pt;height:36.85pt;z-index:251668992" coordorigin="1957,7487" coordsize="9180,550">
            <v:line id="_x0000_s1129" style="position:absolute" from="1957,7487" to="11137,7487"/>
            <v:line id="_x0000_s1130" style="position:absolute" from="1957,7647" to="11137,7647"/>
            <v:line id="_x0000_s1131" style="position:absolute" from="1957,7877" to="11137,7877"/>
            <v:line id="_x0000_s1132" style="position:absolute" from="1957,8037" to="11137,8037"/>
          </v:group>
        </w:pict>
      </w:r>
      <w:r>
        <w:rPr>
          <w:noProof/>
          <w:lang w:eastAsia="tr-TR"/>
        </w:rPr>
        <w:pict>
          <v:group id="_x0000_s1133" style="position:absolute;margin-left:203.2pt;margin-top:73.45pt;width:165.75pt;height:36.85pt;z-index:251667968" coordorigin="1957,7487" coordsize="9180,550">
            <v:line id="_x0000_s1134" style="position:absolute" from="1957,7487" to="11137,7487"/>
            <v:line id="_x0000_s1135" style="position:absolute" from="1957,7647" to="11137,7647"/>
            <v:line id="_x0000_s1136" style="position:absolute" from="1957,7877" to="11137,7877"/>
            <v:line id="_x0000_s1137" style="position:absolute" from="1957,8037" to="11137,8037"/>
          </v:group>
        </w:pict>
      </w:r>
      <w:r>
        <w:rPr>
          <w:noProof/>
          <w:lang w:eastAsia="tr-TR"/>
        </w:rPr>
        <w:pict>
          <v:group id="_x0000_s1138" style="position:absolute;margin-left:.15pt;margin-top:73.45pt;width:180.8pt;height:36.85pt;z-index:251666944" coordorigin="1957,7487" coordsize="9180,550">
            <v:line id="_x0000_s1139" style="position:absolute" from="1957,7487" to="11137,7487"/>
            <v:line id="_x0000_s1140" style="position:absolute" from="1957,7647" to="11137,7647"/>
            <v:line id="_x0000_s1141" style="position:absolute" from="1957,7877" to="11137,7877"/>
            <v:line id="_x0000_s1142" style="position:absolute" from="1957,8037" to="11137,8037"/>
          </v:group>
        </w:pict>
      </w:r>
      <w:r>
        <w:rPr>
          <w:noProof/>
          <w:lang w:eastAsia="tr-TR"/>
        </w:rPr>
        <w:pict>
          <v:shape id="_x0000_s1143" type="#_x0000_t202" style="position:absolute;margin-left:220.65pt;margin-top:21.85pt;width:124.25pt;height:41.85pt;z-index:251670016;v-text-anchor:bottom">
            <v:stroke dashstyle="dash"/>
            <v:textbox style="mso-next-textbox:#_x0000_s1143">
              <w:txbxContent>
                <w:p w:rsidR="003F52B8" w:rsidRPr="004D27E9" w:rsidRDefault="003F52B8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üs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4" type="#_x0000_t202" style="position:absolute;margin-left:22.05pt;margin-top:21.85pt;width:124.25pt;height:41.85pt;z-index:251665920;v-text-anchor:bottom">
            <v:stroke dashstyle="dash"/>
            <v:textbox style="mso-next-textbox:#_x0000_s1144">
              <w:txbxContent>
                <w:p w:rsidR="003F52B8" w:rsidRPr="004D27E9" w:rsidRDefault="003F52B8" w:rsidP="005956E2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üs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te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lik</w:t>
                  </w:r>
                </w:p>
              </w:txbxContent>
            </v:textbox>
          </v:shape>
        </w:pict>
      </w:r>
    </w:p>
    <w:p w:rsidR="003F52B8" w:rsidRPr="00117D6B" w:rsidRDefault="003F52B8" w:rsidP="00117D6B">
      <w:pPr>
        <w:rPr>
          <w:rFonts w:ascii="Hand writing Mutlu" w:hAnsi="Hand writing Mutlu"/>
          <w:sz w:val="72"/>
          <w:szCs w:val="72"/>
        </w:rPr>
      </w:pPr>
    </w:p>
    <w:sectPr w:rsidR="003F52B8" w:rsidRPr="00117D6B" w:rsidSect="00047470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B5"/>
    <w:rsid w:val="00010D54"/>
    <w:rsid w:val="00030BEC"/>
    <w:rsid w:val="00047470"/>
    <w:rsid w:val="00055BC6"/>
    <w:rsid w:val="000573A2"/>
    <w:rsid w:val="00117D6B"/>
    <w:rsid w:val="001367FD"/>
    <w:rsid w:val="00160EC3"/>
    <w:rsid w:val="001B20B5"/>
    <w:rsid w:val="001D3152"/>
    <w:rsid w:val="00211D6E"/>
    <w:rsid w:val="0023048F"/>
    <w:rsid w:val="0023530A"/>
    <w:rsid w:val="002946CD"/>
    <w:rsid w:val="002F43D7"/>
    <w:rsid w:val="003160B4"/>
    <w:rsid w:val="003F52B8"/>
    <w:rsid w:val="0041497E"/>
    <w:rsid w:val="00417EA1"/>
    <w:rsid w:val="004319D2"/>
    <w:rsid w:val="00445653"/>
    <w:rsid w:val="004578FD"/>
    <w:rsid w:val="004713FB"/>
    <w:rsid w:val="004D27E9"/>
    <w:rsid w:val="004F284B"/>
    <w:rsid w:val="00525A64"/>
    <w:rsid w:val="00537087"/>
    <w:rsid w:val="005956E2"/>
    <w:rsid w:val="005A0201"/>
    <w:rsid w:val="005E6AED"/>
    <w:rsid w:val="00633279"/>
    <w:rsid w:val="00682525"/>
    <w:rsid w:val="00686F65"/>
    <w:rsid w:val="006914A8"/>
    <w:rsid w:val="00696CDA"/>
    <w:rsid w:val="006F1B91"/>
    <w:rsid w:val="007420A8"/>
    <w:rsid w:val="008E459C"/>
    <w:rsid w:val="00902F41"/>
    <w:rsid w:val="0093604B"/>
    <w:rsid w:val="00956670"/>
    <w:rsid w:val="00991A24"/>
    <w:rsid w:val="00A24755"/>
    <w:rsid w:val="00AB00D4"/>
    <w:rsid w:val="00AC1D3D"/>
    <w:rsid w:val="00B14A83"/>
    <w:rsid w:val="00B63579"/>
    <w:rsid w:val="00BB719A"/>
    <w:rsid w:val="00C771E6"/>
    <w:rsid w:val="00D20855"/>
    <w:rsid w:val="00D45FE7"/>
    <w:rsid w:val="00DA3C0A"/>
    <w:rsid w:val="00E149A4"/>
    <w:rsid w:val="00E339CC"/>
    <w:rsid w:val="00E9380F"/>
    <w:rsid w:val="00EB2491"/>
    <w:rsid w:val="00F06F74"/>
    <w:rsid w:val="00F13C9A"/>
    <w:rsid w:val="00F52A20"/>
    <w:rsid w:val="00F57787"/>
    <w:rsid w:val="00FA01DD"/>
    <w:rsid w:val="00FC6928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0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420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1</Pages>
  <Words>24</Words>
  <Characters>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Barış ULUFER; PC</dc:creator>
  <cp:keywords>www.sorubak.com</cp:keywords>
  <dc:description>www.sorubak.com</dc:description>
  <cp:lastModifiedBy>edanur</cp:lastModifiedBy>
  <cp:revision>36</cp:revision>
  <cp:lastPrinted>2010-02-15T22:59:00Z</cp:lastPrinted>
  <dcterms:created xsi:type="dcterms:W3CDTF">2009-12-25T00:02:00Z</dcterms:created>
  <dcterms:modified xsi:type="dcterms:W3CDTF">2014-01-04T18:09:00Z</dcterms:modified>
  <cp:category>www.sorubak.com</cp:category>
</cp:coreProperties>
</file>