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E3" w:rsidRPr="007F6F54" w:rsidRDefault="003C70E3">
      <w:pPr>
        <w:rPr>
          <w:rFonts w:ascii="Nurhan Uz" w:hAnsi="Nurhan Uz"/>
          <w:b/>
          <w:noProof/>
          <w:color w:val="FF0000"/>
          <w:sz w:val="68"/>
          <w:szCs w:val="68"/>
        </w:rPr>
      </w:pPr>
      <w:r>
        <w:rPr>
          <w:noProof/>
        </w:rPr>
        <w:pict>
          <v:group id="Group 1058" o:spid="_x0000_s1026" style="position:absolute;margin-left:-3.2pt;margin-top:12.7pt;width:540pt;height:36pt;z-index:25164390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">
            <v:group id="Group 1015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rect id="Rectangle 96" o:spid="_x0000_s102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L3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MH4d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Wi9z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97" o:spid="_x0000_s102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uR8QA&#10;AADcAAAADwAAAGRycy9kb3ducmV2LnhtbESPQWsCMRSE74L/ITyhN82qrZWtUUQQ66EHteD1uXnd&#10;Xd28rEm6rv++KQgeh5n5hpktWlOJhpwvLSsYDhIQxJnVJecKvg/r/hSED8gaK8uk4E4eFvNuZ4ap&#10;tjfeUbMPuYgQ9ikqKEKoUyl9VpBBP7A1cfR+rDMYonS51A5vEW4qOUqSiTRYclwosKZVQdll/2sU&#10;HMPma5ds3t4bc0Hant3pelw6pV567fIDRKA2PMOP9qdW8Doew/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Lkf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98" o:spid="_x0000_s103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2M8UA&#10;AADcAAAADwAAAGRycy9kb3ducmV2LnhtbESPQWvCQBSE7wX/w/KE3uqmrVpJXYMUinrwoBa8PrOv&#10;SZrs23R3jfHfu0Khx2FmvmHmWW8a0ZHzlWUFz6MEBHFudcWFgq/D59MMhA/IGhvLpOBKHrLF4GGO&#10;qbYX3lG3D4WIEPYpKihDaFMpfV6SQT+yLXH0vq0zGKJ0hdQOLxFuGvmSJFNpsOK4UGJLHyXl9f5s&#10;FBzDartLVpO3ztRImx93+j0unVKPw375DiJQH/7Df+21VjB+HcP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7Yz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016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Freeform 100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1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2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3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4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5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6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7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8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9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0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1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2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3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4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5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6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7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8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9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0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1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2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3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4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5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6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7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8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9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0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1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2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3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4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5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6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7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8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9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b/>
          <w:color w:val="FF0000"/>
          <w:sz w:val="68"/>
          <w:szCs w:val="68"/>
        </w:rPr>
        <w:t>ö ö ö ö ö ö ö ö ö ö ö ö ö ö ö ö</w:t>
      </w:r>
    </w:p>
    <w:p w:rsidR="003C70E3" w:rsidRPr="00D62A77" w:rsidRDefault="003C70E3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Group 1703" o:spid="_x0000_s1072" style="position:absolute;margin-left:0;margin-top:12.9pt;width:540pt;height:36pt;z-index:2516449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">
            <v:group id="Group 1704" o:spid="_x0000_s107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<v:rect id="Rectangle 1705" o:spid="_x0000_s107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JXcYA&#10;AADcAAAADwAAAGRycy9kb3ducmV2LnhtbESPT2vCQBTE74V+h+UVequbtlRDdJVQKGkPHvwDXp/Z&#10;ZxLNvk13tzH99q4geBxm5jfMbDGYVvTkfGNZwesoAUFcWt1wpWC7+XpJQfiArLG1TAr+ycNi/vgw&#10;w0zbM6+oX4dKRAj7DBXUIXSZlL6syaAf2Y44egfrDIYoXSW1w3OEm1a+JclYGmw4LtTY0WdN5Wn9&#10;ZxTsQrFcJcXHpDcnpJ+j2//ucqfU89OQT0EEGsI9fGt/awXv6Ri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iJXcYAAADcAAAADwAAAAAAAAAAAAAAAACYAgAAZHJz&#10;L2Rvd25yZXYueG1sUEsFBgAAAAAEAAQA9QAAAIsDAAAAAA==&#10;" filled="f" fillcolor="black" strokecolor="#548dd4" strokeweight=".62pt">
                <v:stroke dashstyle="1 1" endcap="round"/>
                <v:path arrowok="t"/>
              </v:rect>
              <v:rect id="Rectangle 1706" o:spid="_x0000_s107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sxsQA&#10;AADcAAAADwAAAGRycy9kb3ducmV2LnhtbESPQWsCMRSE74L/ITyhN81qaZXVKCKI7cGDVvD63Dx3&#10;Vzcva5Ku6783QqHHYWa+YWaL1lSiIedLywqGgwQEcWZ1ybmCw8+6PwHhA7LGyjIpeJCHxbzbmWGq&#10;7Z131OxDLiKEfYoKihDqVEqfFWTQD2xNHL2zdQZDlC6X2uE9wk0lR0nyKQ2WHBcKrGlVUHbd/xoF&#10;x7DZ7pLNx7gxV6Tvizvdjkun1FuvXU5BBGrDf/iv/aUVvE/G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0LMb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07" o:spid="_x0000_s107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4tMIA&#10;AADcAAAADwAAAGRycy9kb3ducmV2LnhtbERPz2vCMBS+D/Y/hCfsNlMnblKNpQzE7eCh3cDrs3m2&#10;1ealS7Ja/3tzGOz48f1eZ6PpxEDOt5YVzKYJCOLK6pZrBd9f2+clCB+QNXaWScGNPGSbx4c1ptpe&#10;uaChDLWIIexTVNCE0KdS+qohg35qe+LInawzGCJ0tdQOrzHcdPIlSV6lwZZjQ4M9vTdUXcpfo+AQ&#10;dvsi2S3eBnNB+jy7488hd0o9TcZ8BSLQGP7Ff+4PrWC+jGv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7i0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</v:group>
            <v:group id="Group 1708" o:spid="_x0000_s107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<v:shape id="Freeform 1709" o:spid="_x0000_s107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0" o:spid="_x0000_s107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1" o:spid="_x0000_s108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2" o:spid="_x0000_s108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3" o:spid="_x0000_s108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4" o:spid="_x0000_s108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5" o:spid="_x0000_s108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6" o:spid="_x0000_s108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7" o:spid="_x0000_s108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8" o:spid="_x0000_s108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9" o:spid="_x0000_s108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0" o:spid="_x0000_s108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1" o:spid="_x0000_s109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2" o:spid="_x0000_s109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3" o:spid="_x0000_s109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4" o:spid="_x0000_s109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5" o:spid="_x0000_s109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6" o:spid="_x0000_s109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7" o:spid="_x0000_s109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8" o:spid="_x0000_s109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9" o:spid="_x0000_s109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0" o:spid="_x0000_s109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1" o:spid="_x0000_s110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2" o:spid="_x0000_s110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3" o:spid="_x0000_s110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4" o:spid="_x0000_s110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5" o:spid="_x0000_s110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6" o:spid="_x0000_s110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7" o:spid="_x0000_s110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8" o:spid="_x0000_s110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9" o:spid="_x0000_s110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0" o:spid="_x0000_s110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1" o:spid="_x0000_s111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2" o:spid="_x0000_s111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3" o:spid="_x0000_s111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4" o:spid="_x0000_s111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5" o:spid="_x0000_s111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6" o:spid="_x0000_s111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7" o:spid="_x0000_s111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8" o:spid="_x0000_s111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Jx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on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>Ö Ö Ö Ö Ö Ö Ö Ö Ö Ö Ö Ö Ö</w:t>
      </w:r>
    </w:p>
    <w:p w:rsidR="003C70E3" w:rsidRPr="00D62A77" w:rsidRDefault="003C70E3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Group 2305" o:spid="_x0000_s1118" style="position:absolute;margin-left:-3.2pt;margin-top:11.15pt;width:542.25pt;height:36pt;z-index:25165004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11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12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2308" o:spid="_x0000_s112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309" o:spid="_x0000_s112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310" o:spid="_x0000_s112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12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2" o:spid="_x0000_s112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3" o:spid="_x0000_s112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4" o:spid="_x0000_s112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5" o:spid="_x0000_s112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6" o:spid="_x0000_s112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7" o:spid="_x0000_s113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8" o:spid="_x0000_s113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9" o:spid="_x0000_s113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0" o:spid="_x0000_s113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1" o:spid="_x0000_s113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2" o:spid="_x0000_s113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3" o:spid="_x0000_s113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4" o:spid="_x0000_s113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5" o:spid="_x0000_s113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6" o:spid="_x0000_s113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7" o:spid="_x0000_s114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8" o:spid="_x0000_s114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9" o:spid="_x0000_s114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0" o:spid="_x0000_s114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1" o:spid="_x0000_s114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2" o:spid="_x0000_s114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3" o:spid="_x0000_s114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4" o:spid="_x0000_s114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5" o:spid="_x0000_s114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6" o:spid="_x0000_s114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7" o:spid="_x0000_s115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8" o:spid="_x0000_s115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9" o:spid="_x0000_s115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0" o:spid="_x0000_s115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1" o:spid="_x0000_s115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2" o:spid="_x0000_s115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3" o:spid="_x0000_s115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4" o:spid="_x0000_s115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5" o:spid="_x0000_s115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6" o:spid="_x0000_s115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7" o:spid="_x0000_s116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8" o:spid="_x0000_s116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9" o:spid="_x0000_s116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0" o:spid="_x0000_s116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>öl  öl  öl  öl  öl  öl  öl  öl  öl</w:t>
      </w:r>
    </w:p>
    <w:p w:rsidR="003C70E3" w:rsidRDefault="003C70E3" w:rsidP="00AB4CE4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1164" style="position:absolute;margin-left:0;margin-top:14.1pt;width:542.25pt;height:36pt;z-index:25165414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16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16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2308" o:spid="_x0000_s116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309" o:spid="_x0000_s116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310" o:spid="_x0000_s116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17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2" o:spid="_x0000_s117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3" o:spid="_x0000_s117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4" o:spid="_x0000_s117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5" o:spid="_x0000_s117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6" o:spid="_x0000_s117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7" o:spid="_x0000_s117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8" o:spid="_x0000_s117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9" o:spid="_x0000_s117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0" o:spid="_x0000_s117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1" o:spid="_x0000_s118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2" o:spid="_x0000_s118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3" o:spid="_x0000_s118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4" o:spid="_x0000_s118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5" o:spid="_x0000_s118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6" o:spid="_x0000_s118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7" o:spid="_x0000_s118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8" o:spid="_x0000_s118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9" o:spid="_x0000_s118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0" o:spid="_x0000_s118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1" o:spid="_x0000_s119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2" o:spid="_x0000_s119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3" o:spid="_x0000_s119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4" o:spid="_x0000_s119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5" o:spid="_x0000_s119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6" o:spid="_x0000_s119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7" o:spid="_x0000_s119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8" o:spid="_x0000_s119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9" o:spid="_x0000_s119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0" o:spid="_x0000_s119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1" o:spid="_x0000_s120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2" o:spid="_x0000_s120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3" o:spid="_x0000_s120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4" o:spid="_x0000_s120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5" o:spid="_x0000_s120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6" o:spid="_x0000_s120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7" o:spid="_x0000_s120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8" o:spid="_x0000_s120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9" o:spid="_x0000_s120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0" o:spid="_x0000_s120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öt  öt  öt  öt  öt  öt  öt  öt  öt         </w:t>
      </w:r>
      <w:r w:rsidRPr="00EA78B2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3C70E3" w:rsidRPr="00EA78B2" w:rsidRDefault="003C70E3" w:rsidP="00AB4CE4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color w:val="FF0000"/>
          <w:sz w:val="68"/>
          <w:szCs w:val="68"/>
        </w:rPr>
        <w:t xml:space="preserve">ön  ön  ön  ön  ön  ön  ön  ön </w:t>
      </w:r>
      <w:r>
        <w:rPr>
          <w:noProof/>
        </w:rPr>
        <w:pict>
          <v:group id="Group 1749" o:spid="_x0000_s1210" style="position:absolute;margin-left:-3.2pt;margin-top:13.25pt;width:546pt;height:36pt;z-index:25164595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">
            <v:group id="Group 1750" o:spid="_x0000_s121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rect id="Rectangle 1751" o:spid="_x0000_s121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4r8c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Jq+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eK/H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52" o:spid="_x0000_s121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OasQA&#10;AADcAAAADwAAAGRycy9kb3ducmV2LnhtbESPQWvCQBSE74L/YXlCb2ajYG2jq4hQbA8etAWvr9ln&#10;Es2+jbvbGP+9Kwg9DjPzDTNfdqYWLTlfWVYwSlIQxLnVFRcKfr4/hm8gfEDWWFsmBTfysFz0e3PM&#10;tL3yjtp9KESEsM9QQRlCk0np85IM+sQ2xNE7WmcwROkKqR1eI9zUcpymr9JgxXGhxIbWJeXn/Z9R&#10;cAib7S7dTKatOSN9ndzv5bBySr0MutUMRKAu/Ief7U+tYPw+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Sjmr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53" o:spid="_x0000_s121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QHcUA&#10;AADcAAAADwAAAGRycy9kb3ducmV2LnhtbESPQWvCQBSE74X+h+UVems2FdQ2uhEpiO3Bg1rw+pp9&#10;Jmmyb9PdbYz/3hUEj8PMfMPMF4NpRU/O15YVvCYpCOLC6ppLBd/71csbCB+QNbaWScGZPCzyx4c5&#10;ZtqeeEv9LpQiQthnqKAKocuk9EVFBn1iO+LoHa0zGKJ0pdQOTxFuWjlK04k0WHNcqLCjj4qKZvdv&#10;FBzCerNN1+Npbxqkr1/383dYOqWen4blDESgIdzDt/anVjB6n8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BAd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754" o:spid="_x0000_s121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Freeform 1755" o:spid="_x0000_s121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56" o:spid="_x0000_s121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57" o:spid="_x0000_s121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58" o:spid="_x0000_s121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59" o:spid="_x0000_s122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0" o:spid="_x0000_s122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1" o:spid="_x0000_s122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2" o:spid="_x0000_s122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3" o:spid="_x0000_s122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4" o:spid="_x0000_s122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5" o:spid="_x0000_s122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6" o:spid="_x0000_s122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7" o:spid="_x0000_s122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8" o:spid="_x0000_s122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9" o:spid="_x0000_s123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0" o:spid="_x0000_s123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1" o:spid="_x0000_s123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2" o:spid="_x0000_s123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3" o:spid="_x0000_s123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4" o:spid="_x0000_s123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5" o:spid="_x0000_s123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6" o:spid="_x0000_s123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7" o:spid="_x0000_s123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8" o:spid="_x0000_s123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9" o:spid="_x0000_s124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0" o:spid="_x0000_s124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1" o:spid="_x0000_s124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2" o:spid="_x0000_s124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3" o:spid="_x0000_s124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4" o:spid="_x0000_s124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5" o:spid="_x0000_s124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6" o:spid="_x0000_s124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7" o:spid="_x0000_s124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8" o:spid="_x0000_s124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9" o:spid="_x0000_s125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0" o:spid="_x0000_s125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1" o:spid="_x0000_s125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2" o:spid="_x0000_s125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3" o:spid="_x0000_s125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4" o:spid="_x0000_s125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        </w:t>
      </w:r>
    </w:p>
    <w:p w:rsidR="003C70E3" w:rsidRPr="00EA78B2" w:rsidRDefault="003C70E3" w:rsidP="00AB4CE4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Group 2351" o:spid="_x0000_s1256" style="position:absolute;margin-left:-3.35pt;margin-top:13.45pt;width:546.15pt;height:36pt;z-index:251651072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25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25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2354" o:spid="_x0000_s125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355" o:spid="_x0000_s126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" strokeweight=".62pt">
                <v:stroke dashstyle="1 1" endcap="round"/>
                <v:path arrowok="t"/>
              </v:rect>
            </v:group>
            <v:group id="Group 2356" o:spid="_x0000_s126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26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8" o:spid="_x0000_s126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9" o:spid="_x0000_s126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0" o:spid="_x0000_s126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1" o:spid="_x0000_s126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2" o:spid="_x0000_s126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3" o:spid="_x0000_s126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4" o:spid="_x0000_s126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5" o:spid="_x0000_s127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6" o:spid="_x0000_s127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7" o:spid="_x0000_s127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8" o:spid="_x0000_s127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9" o:spid="_x0000_s127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0" o:spid="_x0000_s127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1" o:spid="_x0000_s127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2" o:spid="_x0000_s127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3" o:spid="_x0000_s127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4" o:spid="_x0000_s127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5" o:spid="_x0000_s128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6" o:spid="_x0000_s128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7" o:spid="_x0000_s128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8" o:spid="_x0000_s128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9" o:spid="_x0000_s128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0" o:spid="_x0000_s128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1" o:spid="_x0000_s128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2" o:spid="_x0000_s128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3" o:spid="_x0000_s128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4" o:spid="_x0000_s128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5" o:spid="_x0000_s129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6" o:spid="_x0000_s129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7" o:spid="_x0000_s129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8" o:spid="_x0000_s129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9" o:spid="_x0000_s129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0" o:spid="_x0000_s129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1" o:spid="_x0000_s129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2" o:spid="_x0000_s129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3" o:spid="_x0000_s129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4" o:spid="_x0000_s129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5" o:spid="_x0000_s130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6" o:spid="_x0000_s130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ör  ör  ör  ör  ör  ör  ör  ör         </w:t>
      </w:r>
    </w:p>
    <w:p w:rsidR="003C70E3" w:rsidRDefault="003C70E3" w:rsidP="00523E97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1302" style="position:absolute;margin-left:-1.9pt;margin-top:14.25pt;width:546pt;height:36pt;z-index:251653120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30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30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2354" o:spid="_x0000_s130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355" o:spid="_x0000_s130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" strokeweight=".62pt">
                <v:stroke dashstyle="1 1" endcap="round"/>
                <v:path arrowok="t"/>
              </v:rect>
            </v:group>
            <v:group id="Group 2356" o:spid="_x0000_s130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30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8" o:spid="_x0000_s130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9" o:spid="_x0000_s131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0" o:spid="_x0000_s131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1" o:spid="_x0000_s131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2" o:spid="_x0000_s131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3" o:spid="_x0000_s131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4" o:spid="_x0000_s131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5" o:spid="_x0000_s131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6" o:spid="_x0000_s131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7" o:spid="_x0000_s131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8" o:spid="_x0000_s131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9" o:spid="_x0000_s132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0" o:spid="_x0000_s132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1" o:spid="_x0000_s132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2" o:spid="_x0000_s132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3" o:spid="_x0000_s132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4" o:spid="_x0000_s132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5" o:spid="_x0000_s132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6" o:spid="_x0000_s132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7" o:spid="_x0000_s132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8" o:spid="_x0000_s132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9" o:spid="_x0000_s133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0" o:spid="_x0000_s133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1" o:spid="_x0000_s133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2" o:spid="_x0000_s133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3" o:spid="_x0000_s133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4" o:spid="_x0000_s133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5" o:spid="_x0000_s133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6" o:spid="_x0000_s133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7" o:spid="_x0000_s133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8" o:spid="_x0000_s133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9" o:spid="_x0000_s134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0" o:spid="_x0000_s134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1" o:spid="_x0000_s134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2" o:spid="_x0000_s134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3" o:spid="_x0000_s134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4" o:spid="_x0000_s134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5" o:spid="_x0000_s134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6" o:spid="_x0000_s134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öm  öm  öm  öm  öm  öm  öm       </w:t>
      </w:r>
    </w:p>
    <w:p w:rsidR="003C70E3" w:rsidRPr="00127220" w:rsidRDefault="003C70E3" w:rsidP="00127220">
      <w:pPr>
        <w:rPr>
          <w:rFonts w:ascii="Nurhan Uz" w:hAnsi="Nurhan Uz"/>
          <w:color w:val="FF0000"/>
          <w:sz w:val="100"/>
          <w:szCs w:val="100"/>
        </w:rPr>
      </w:pPr>
      <w:r>
        <w:rPr>
          <w:rFonts w:ascii="Nurhan Uz" w:hAnsi="Nurhan Uz"/>
          <w:color w:val="FF0000"/>
          <w:sz w:val="68"/>
          <w:szCs w:val="68"/>
        </w:rPr>
        <w:t xml:space="preserve">ök  ök  ök  ök  ök  ök  ök  ök   </w:t>
      </w:r>
      <w:r>
        <w:rPr>
          <w:noProof/>
        </w:rPr>
        <w:pict>
          <v:group id="Group 1795" o:spid="_x0000_s1348" style="position:absolute;margin-left:-3.75pt;margin-top:13.05pt;width:543.75pt;height:36pt;z-index:251646976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34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35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98" o:spid="_x0000_s135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  <v:rect id="Rectangle 1799" o:spid="_x0000_s135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800" o:spid="_x0000_s135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35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2" o:spid="_x0000_s135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3" o:spid="_x0000_s135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4" o:spid="_x0000_s135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5" o:spid="_x0000_s135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6" o:spid="_x0000_s135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7" o:spid="_x0000_s136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8" o:spid="_x0000_s136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9" o:spid="_x0000_s136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0" o:spid="_x0000_s136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1" o:spid="_x0000_s136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2" o:spid="_x0000_s136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3" o:spid="_x0000_s136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4" o:spid="_x0000_s136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5" o:spid="_x0000_s136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6" o:spid="_x0000_s136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7" o:spid="_x0000_s137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8" o:spid="_x0000_s137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9" o:spid="_x0000_s137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0" o:spid="_x0000_s137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1" o:spid="_x0000_s137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2" o:spid="_x0000_s137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3" o:spid="_x0000_s137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4" o:spid="_x0000_s137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5" o:spid="_x0000_s137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6" o:spid="_x0000_s137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7" o:spid="_x0000_s138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8" o:spid="_x0000_s138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9" o:spid="_x0000_s138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0" o:spid="_x0000_s138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1" o:spid="_x0000_s138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2" o:spid="_x0000_s138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3" o:spid="_x0000_s138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4" o:spid="_x0000_s138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5" o:spid="_x0000_s138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6" o:spid="_x0000_s138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7" o:spid="_x0000_s139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8" o:spid="_x0000_s139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9" o:spid="_x0000_s139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40" o:spid="_x0000_s139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3C70E3" w:rsidRDefault="003C70E3">
      <w:pPr>
        <w:rPr>
          <w:rFonts w:ascii="Nurhan Uz" w:hAnsi="Nurhan Uz"/>
          <w:color w:val="FF0000"/>
          <w:sz w:val="100"/>
          <w:szCs w:val="100"/>
        </w:rPr>
      </w:pPr>
      <w:r>
        <w:rPr>
          <w:noProof/>
        </w:rPr>
        <w:pict>
          <v:group id="_x0000_s1394" style="position:absolute;margin-left:-5.25pt;margin-top:12.95pt;width:543.75pt;height:36pt;z-index:25165721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39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39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98" o:spid="_x0000_s139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  <v:rect id="Rectangle 1799" o:spid="_x0000_s139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800" o:spid="_x0000_s139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40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2" o:spid="_x0000_s140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3" o:spid="_x0000_s140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4" o:spid="_x0000_s140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5" o:spid="_x0000_s140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6" o:spid="_x0000_s140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7" o:spid="_x0000_s140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8" o:spid="_x0000_s140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9" o:spid="_x0000_s140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0" o:spid="_x0000_s140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1" o:spid="_x0000_s141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2" o:spid="_x0000_s141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3" o:spid="_x0000_s141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4" o:spid="_x0000_s141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5" o:spid="_x0000_s141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6" o:spid="_x0000_s141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7" o:spid="_x0000_s141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8" o:spid="_x0000_s141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9" o:spid="_x0000_s141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0" o:spid="_x0000_s141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1" o:spid="_x0000_s142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2" o:spid="_x0000_s142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3" o:spid="_x0000_s142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4" o:spid="_x0000_s142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5" o:spid="_x0000_s142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6" o:spid="_x0000_s142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7" o:spid="_x0000_s142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8" o:spid="_x0000_s142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9" o:spid="_x0000_s142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0" o:spid="_x0000_s142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1" o:spid="_x0000_s143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2" o:spid="_x0000_s143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3" o:spid="_x0000_s143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4" o:spid="_x0000_s143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5" o:spid="_x0000_s143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6" o:spid="_x0000_s143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7" o:spid="_x0000_s143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8" o:spid="_x0000_s143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9" o:spid="_x0000_s143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40" o:spid="_x0000_s143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ös  ös  ös  ös  ös  ös  ös  ös ös </w:t>
      </w:r>
    </w:p>
    <w:p w:rsidR="003C70E3" w:rsidRPr="006C14A6" w:rsidRDefault="003C70E3">
      <w:pPr>
        <w:rPr>
          <w:rFonts w:ascii="Nurhan Uz" w:hAnsi="Nurhan Uz"/>
          <w:color w:val="FF0000"/>
          <w:sz w:val="100"/>
          <w:szCs w:val="100"/>
        </w:rPr>
      </w:pPr>
      <w:r>
        <w:rPr>
          <w:noProof/>
        </w:rPr>
        <w:pict>
          <v:group id="Group 1841" o:spid="_x0000_s1440" style="position:absolute;margin-left:-3.75pt;margin-top:13.2pt;width:546.55pt;height:36pt;z-index:25164800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">
            <v:group id="Group 1842" o:spid="_x0000_s144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ect id="Rectangle 1843" o:spid="_x0000_s144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zL+8MA&#10;AADcAAAADwAAAGRycy9kb3ducmV2LnhtbERPTWvCQBC9F/oflin0ppsKxpK6SihI2kMP0YLXaXZM&#10;otnZuLvG9N93BaG3ebzPWa5H04mBnG8tK3iZJiCIK6tbrhV87zaTVxA+IGvsLJOCX/KwXj0+LDHT&#10;9solDdtQixjCPkMFTQh9JqWvGjLop7YnjtzBOoMhQldL7fAaw00nZ0mSSoMtx4YGe3pvqDptL0bB&#10;PhRfZVLMF4M5IX0e3c95nzulnp/G/A1EoDH8i+/uDx3nz1O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zL+8MAAADcAAAADwAAAAAAAAAAAAAAAACYAgAAZHJzL2Rv&#10;d25yZXYueG1sUEsFBgAAAAAEAAQA9QAAAIgDAAAAAA==&#10;" filled="f" fillcolor="black" strokecolor="#548dd4" strokeweight=".62pt">
                <v:stroke dashstyle="1 1" endcap="round"/>
                <v:path arrowok="t"/>
              </v:rect>
              <v:rect id="Rectangle 1844" o:spid="_x0000_s144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uYMEA&#10;AADcAAAADwAAAGRycy9kb3ducmV2LnhtbERPTYvCMBC9C/sfwizsTdMV1KUaRRbE9eBBXfA6NmNb&#10;bSY1ibX+eyMI3ubxPmcya00lGnK+tKzgu5eAIM6sLjlX8L9bdH9A+ICssbJMCu7kYTb96Eww1fbG&#10;G2q2IRcxhH2KCooQ6lRKnxVk0PdsTRy5o3UGQ4Qul9rhLYabSvaTZCgNlhwbCqzpt6DsvL0aBfuw&#10;XG+S5WDUmDPS6uQOl/3cKfX12c7HIAK14S1+uf90nD8YwfOZeIG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QbmDBAAAA3AAAAA8AAAAAAAAAAAAAAAAAmAIAAGRycy9kb3du&#10;cmV2LnhtbFBLBQYAAAAABAAEAPUAAACGAwAAAAA=&#10;" filled="f" fillcolor="black" strokecolor="#548dd4" strokeweight=".62pt">
                <v:stroke dashstyle="1 1" endcap="round"/>
                <v:path arrowok="t"/>
              </v:rect>
              <v:rect id="Rectangle 1845" o:spid="_x0000_s144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/6EsUA&#10;AADcAAAADwAAAGRycy9kb3ducmV2LnhtbESPS2/CMBCE75X4D9Yi9VYcKvFQikEIqaI9cOAhcd3G&#10;2yQlXqe2G9J/zx6QuO1qZme+Xax616iOQqw9GxiPMlDEhbc1lwZOx/eXOaiYkC02nsnAP0VYLQdP&#10;C8ytv/KeukMqlYRwzNFAlVKbax2LihzGkW+JRfv2wWGSNZTaBrxKuGv0a5ZNtcOapaHCljYVFZfD&#10;nzNwTtvdPttOZp27IH3+hK/f8zoY8zzs12+gEvXpYb5ff1jBnwitPCMT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/oS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846" o:spid="_x0000_s144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Freeform 1847" o:spid="_x0000_s144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48" o:spid="_x0000_s144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49" o:spid="_x0000_s144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0" o:spid="_x0000_s144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1" o:spid="_x0000_s145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2" o:spid="_x0000_s145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3" o:spid="_x0000_s145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4" o:spid="_x0000_s145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5" o:spid="_x0000_s145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6" o:spid="_x0000_s145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7" o:spid="_x0000_s145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8" o:spid="_x0000_s145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9" o:spid="_x0000_s145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0" o:spid="_x0000_s145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1" o:spid="_x0000_s146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2" o:spid="_x0000_s146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3" o:spid="_x0000_s146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4" o:spid="_x0000_s146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5" o:spid="_x0000_s146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6" o:spid="_x0000_s146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7" o:spid="_x0000_s146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8" o:spid="_x0000_s146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9" o:spid="_x0000_s146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0" o:spid="_x0000_s146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1" o:spid="_x0000_s147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2" o:spid="_x0000_s147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3" o:spid="_x0000_s147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4" o:spid="_x0000_s147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5" o:spid="_x0000_s147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6" o:spid="_x0000_s147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7" o:spid="_x0000_s147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8" o:spid="_x0000_s147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9" o:spid="_x0000_s147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0" o:spid="_x0000_s147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1" o:spid="_x0000_s148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2" o:spid="_x0000_s148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3" o:spid="_x0000_s148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4" o:spid="_x0000_s148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5" o:spid="_x0000_s148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6" o:spid="_x0000_s148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öd  öd  öd  öd  öd  öd  öd  öd    </w:t>
      </w:r>
    </w:p>
    <w:p w:rsidR="003C70E3" w:rsidRPr="00983E97" w:rsidRDefault="003C70E3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Group 1887" o:spid="_x0000_s1486" style="position:absolute;margin-left:-3.75pt;margin-top:12.65pt;width:546.55pt;height:36pt;z-index:25164902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">
            <v:group id="Group 1888" o:spid="_x0000_s148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rect id="Rectangle 1889" o:spid="_x0000_s148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P1MUA&#10;AADcAAAADwAAAGRycy9kb3ducmV2LnhtbESPT2/CMAzF70h8h8hIu0HKpA3UERBCmmCHHfgjcfUa&#10;r+1onJKE0n37+TCJm633/N7Pi1XvGtVRiLVnA9NJBoq48Lbm0sDp+D6eg4oJ2WLjmQz8UoTVcjhY&#10;YG79nffUHVKpJIRjjgaqlNpc61hU5DBOfEss2rcPDpOsodQ24F3CXaOfs+xVO6xZGipsaVNRcTnc&#10;nIFz2n7us+3LrHMXpI+f8HU9r4MxT6N+/QYqUZ8e5v/rnRX8qeDLMzKB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0/U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  <v:rect id="Rectangle 1890" o:spid="_x0000_s148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/qT8IA&#10;AADcAAAADwAAAGRycy9kb3ducmV2LnhtbERPTWvCQBC9C/6HZYTezCYFq0RXEUG0hx60Ba9jdkyi&#10;2dm4u43pv+8WCt7m8T5nsepNIzpyvrasIEtSEMSF1TWXCr4+t+MZCB+QNTaWScEPeVgth4MF5to+&#10;+EDdMZQihrDPUUEVQptL6YuKDPrEtsSRu1hnMEToSqkdPmK4aeRrmr5JgzXHhgpb2lRU3I7fRsEp&#10;7D4O6W4y7cwN6f3qzvfT2in1MurXcxCB+vAU/7v3Os7PMvh7Jl4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3+pP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1891" o:spid="_x0000_s149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10OMEA&#10;AADcAAAADwAAAGRycy9kb3ducmV2LnhtbERPTYvCMBC9C/sfwix401RBXbpGkQVRDx7UBa+zzdhW&#10;m0k3ibX+eyMI3ubxPmc6b00lGnK+tKxg0E9AEGdWl5wr+D0se18gfEDWWFkmBXfyMJ99dKaYanvj&#10;HTX7kIsYwj5FBUUIdSqlzwoy6Pu2Jo7cyTqDIUKXS+3wFsNNJYdJMpYGS44NBdb0U1B22V+NgmNY&#10;bXfJajRpzAVpc3Z//8eFU6r72S6+QQRqw1v8cq91nD8YwvOZeIG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NdDjBAAAA3AAAAA8AAAAAAAAAAAAAAAAAmAIAAGRycy9kb3du&#10;cmV2LnhtbFBLBQYAAAAABAAEAPUAAACGAwAAAAA=&#10;" filled="f" fillcolor="black" strokecolor="#548dd4" strokeweight=".62pt">
                <v:stroke dashstyle="1 1" endcap="round"/>
                <v:path arrowok="t"/>
              </v:rect>
            </v:group>
            <v:group id="Group 1892" o:spid="_x0000_s149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 id="Freeform 1893" o:spid="_x0000_s149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4" o:spid="_x0000_s149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5" o:spid="_x0000_s149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6" o:spid="_x0000_s149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7" o:spid="_x0000_s149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8" o:spid="_x0000_s149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9" o:spid="_x0000_s149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0" o:spid="_x0000_s149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1" o:spid="_x0000_s150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2" o:spid="_x0000_s150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3" o:spid="_x0000_s150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4" o:spid="_x0000_s150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5" o:spid="_x0000_s150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6" o:spid="_x0000_s150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7" o:spid="_x0000_s150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8" o:spid="_x0000_s150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9" o:spid="_x0000_s150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0" o:spid="_x0000_s150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1" o:spid="_x0000_s151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2" o:spid="_x0000_s151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3" o:spid="_x0000_s151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4" o:spid="_x0000_s151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5" o:spid="_x0000_s151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6" o:spid="_x0000_s151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7" o:spid="_x0000_s151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8" o:spid="_x0000_s151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9" o:spid="_x0000_s151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0" o:spid="_x0000_s151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1" o:spid="_x0000_s152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2" o:spid="_x0000_s152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3" o:spid="_x0000_s152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4" o:spid="_x0000_s152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5" o:spid="_x0000_s152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6" o:spid="_x0000_s152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7" o:spid="_x0000_s152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8" o:spid="_x0000_s152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9" o:spid="_x0000_s152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30" o:spid="_x0000_s152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31" o:spid="_x0000_s153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32" o:spid="_x0000_s153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Lö  lö  Lö  lö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Tö  tö  Tö  tö</w:t>
      </w:r>
    </w:p>
    <w:p w:rsidR="003C70E3" w:rsidRPr="00983E97" w:rsidRDefault="003C70E3" w:rsidP="00BA635E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1532" style="position:absolute;margin-left:-.85pt;margin-top:11.5pt;width:542.25pt;height:36pt;z-index:25165516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53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53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400" o:spid="_x0000_s153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" strokeweight=".62pt">
                <v:stroke dashstyle="1 1" endcap="round"/>
                <v:path arrowok="t"/>
              </v:rect>
              <v:rect id="Rectangle 2401" o:spid="_x0000_s153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402" o:spid="_x0000_s153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53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4" o:spid="_x0000_s153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5" o:spid="_x0000_s154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6" o:spid="_x0000_s154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7" o:spid="_x0000_s154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8" o:spid="_x0000_s154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9" o:spid="_x0000_s154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0" o:spid="_x0000_s154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1" o:spid="_x0000_s154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2" o:spid="_x0000_s154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3" o:spid="_x0000_s154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4" o:spid="_x0000_s154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5" o:spid="_x0000_s155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6" o:spid="_x0000_s155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7" o:spid="_x0000_s155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8" o:spid="_x0000_s155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9" o:spid="_x0000_s155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0" o:spid="_x0000_s155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1" o:spid="_x0000_s155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2" o:spid="_x0000_s155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3" o:spid="_x0000_s155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4" o:spid="_x0000_s155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5" o:spid="_x0000_s156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6" o:spid="_x0000_s156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7" o:spid="_x0000_s156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8" o:spid="_x0000_s156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9" o:spid="_x0000_s156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0" o:spid="_x0000_s156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1" o:spid="_x0000_s156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2" o:spid="_x0000_s156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3" o:spid="_x0000_s156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4" o:spid="_x0000_s156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5" o:spid="_x0000_s157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6" o:spid="_x0000_s157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7" o:spid="_x0000_s157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8" o:spid="_x0000_s157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9" o:spid="_x0000_s157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0" o:spid="_x0000_s157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1" o:spid="_x0000_s157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2" o:spid="_x0000_s157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Nö nö Nö nö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Rö  rö  Rö rö</w:t>
      </w:r>
    </w:p>
    <w:p w:rsidR="003C70E3" w:rsidRDefault="003C70E3" w:rsidP="00357325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1578" style="position:absolute;margin-left:-5.25pt;margin-top:64pt;width:547.3pt;height:36pt;z-index:25165619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57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58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400" o:spid="_x0000_s158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" strokeweight=".62pt">
                <v:stroke dashstyle="1 1" endcap="round"/>
                <v:path arrowok="t"/>
              </v:rect>
              <v:rect id="Rectangle 2401" o:spid="_x0000_s158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402" o:spid="_x0000_s158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58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4" o:spid="_x0000_s158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5" o:spid="_x0000_s158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6" o:spid="_x0000_s158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7" o:spid="_x0000_s158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8" o:spid="_x0000_s158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9" o:spid="_x0000_s159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0" o:spid="_x0000_s159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1" o:spid="_x0000_s159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2" o:spid="_x0000_s159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3" o:spid="_x0000_s159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4" o:spid="_x0000_s159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5" o:spid="_x0000_s159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6" o:spid="_x0000_s159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7" o:spid="_x0000_s159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8" o:spid="_x0000_s159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9" o:spid="_x0000_s160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0" o:spid="_x0000_s160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1" o:spid="_x0000_s160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2" o:spid="_x0000_s160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3" o:spid="_x0000_s160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4" o:spid="_x0000_s160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5" o:spid="_x0000_s160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6" o:spid="_x0000_s160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7" o:spid="_x0000_s160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8" o:spid="_x0000_s160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9" o:spid="_x0000_s161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0" o:spid="_x0000_s161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1" o:spid="_x0000_s161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2" o:spid="_x0000_s161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3" o:spid="_x0000_s161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4" o:spid="_x0000_s161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5" o:spid="_x0000_s161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6" o:spid="_x0000_s161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7" o:spid="_x0000_s161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8" o:spid="_x0000_s161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9" o:spid="_x0000_s162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0" o:spid="_x0000_s162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1" o:spid="_x0000_s162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2" o:spid="_x0000_s162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noProof/>
        </w:rPr>
        <w:pict>
          <v:group id="Group 2397" o:spid="_x0000_s1624" style="position:absolute;margin-left:-3.2pt;margin-top:12.75pt;width:547.3pt;height:36pt;z-index:25165209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62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62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400" o:spid="_x0000_s162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" strokeweight=".62pt">
                <v:stroke dashstyle="1 1" endcap="round"/>
                <v:path arrowok="t"/>
              </v:rect>
              <v:rect id="Rectangle 2401" o:spid="_x0000_s162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402" o:spid="_x0000_s162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63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4" o:spid="_x0000_s163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5" o:spid="_x0000_s163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6" o:spid="_x0000_s163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7" o:spid="_x0000_s163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8" o:spid="_x0000_s163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9" o:spid="_x0000_s163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0" o:spid="_x0000_s163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1" o:spid="_x0000_s163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2" o:spid="_x0000_s163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3" o:spid="_x0000_s164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4" o:spid="_x0000_s164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5" o:spid="_x0000_s164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6" o:spid="_x0000_s164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7" o:spid="_x0000_s164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8" o:spid="_x0000_s164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9" o:spid="_x0000_s164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0" o:spid="_x0000_s164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1" o:spid="_x0000_s164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2" o:spid="_x0000_s164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3" o:spid="_x0000_s165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4" o:spid="_x0000_s165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5" o:spid="_x0000_s165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6" o:spid="_x0000_s165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7" o:spid="_x0000_s165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8" o:spid="_x0000_s165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9" o:spid="_x0000_s165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0" o:spid="_x0000_s165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1" o:spid="_x0000_s165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2" o:spid="_x0000_s165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3" o:spid="_x0000_s166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4" o:spid="_x0000_s166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5" o:spid="_x0000_s166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6" o:spid="_x0000_s166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7" o:spid="_x0000_s166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8" o:spid="_x0000_s166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9" o:spid="_x0000_s166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0" o:spid="_x0000_s166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1" o:spid="_x0000_s166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2" o:spid="_x0000_s166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Mö mö Mö mö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Kö kö Kö kö</w:t>
      </w:r>
    </w:p>
    <w:p w:rsidR="003C70E3" w:rsidRDefault="003C70E3" w:rsidP="00E20CF3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color w:val="FF0000"/>
          <w:sz w:val="68"/>
          <w:szCs w:val="68"/>
        </w:rPr>
        <w:t xml:space="preserve">Sö sö Sö sö Sö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Dö dö Dö dö</w:t>
      </w:r>
    </w:p>
    <w:p w:rsidR="003C70E3" w:rsidRPr="004D503D" w:rsidRDefault="003C70E3" w:rsidP="006550CB">
      <w:pPr>
        <w:rPr>
          <w:rFonts w:ascii="Nurhan Uz" w:hAnsi="Nurhan Uz"/>
          <w:b/>
          <w:noProof/>
          <w:color w:val="FF0000"/>
          <w:sz w:val="68"/>
          <w:szCs w:val="68"/>
        </w:rPr>
      </w:pPr>
      <w:r>
        <w:rPr>
          <w:noProof/>
        </w:rPr>
        <w:pict>
          <v:group id="_x0000_s1670" style="position:absolute;margin-left:-3.2pt;margin-top:12.7pt;width:540pt;height:36pt;z-index:25165824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">
            <v:group id="Group 1015" o:spid="_x0000_s167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rect id="Rectangle 96" o:spid="_x0000_s167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L3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MH4d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Wi9z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97" o:spid="_x0000_s167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uR8QA&#10;AADcAAAADwAAAGRycy9kb3ducmV2LnhtbESPQWsCMRSE74L/ITyhN82qrZWtUUQQ66EHteD1uXnd&#10;Xd28rEm6rv++KQgeh5n5hpktWlOJhpwvLSsYDhIQxJnVJecKvg/r/hSED8gaK8uk4E4eFvNuZ4ap&#10;tjfeUbMPuYgQ9ikqKEKoUyl9VpBBP7A1cfR+rDMYonS51A5vEW4qOUqSiTRYclwosKZVQdll/2sU&#10;HMPma5ds3t4bc0Hant3pelw6pV567fIDRKA2PMOP9qdW8Doew/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Lkf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98" o:spid="_x0000_s167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2M8UA&#10;AADcAAAADwAAAGRycy9kb3ducmV2LnhtbESPQWvCQBSE7wX/w/KE3uqmrVpJXYMUinrwoBa8PrOv&#10;SZrs23R3jfHfu0Khx2FmvmHmWW8a0ZHzlWUFz6MEBHFudcWFgq/D59MMhA/IGhvLpOBKHrLF4GGO&#10;qbYX3lG3D4WIEPYpKihDaFMpfV6SQT+yLXH0vq0zGKJ0hdQOLxFuGvmSJFNpsOK4UGJLHyXl9f5s&#10;FBzDartLVpO3ztRImx93+j0unVKPw375DiJQH/7Df+21VjB+HcP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7Yz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016" o:spid="_x0000_s167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Freeform 100" o:spid="_x0000_s167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1" o:spid="_x0000_s167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2" o:spid="_x0000_s167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3" o:spid="_x0000_s167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4" o:spid="_x0000_s168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5" o:spid="_x0000_s168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6" o:spid="_x0000_s168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7" o:spid="_x0000_s168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8" o:spid="_x0000_s168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09" o:spid="_x0000_s168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0" o:spid="_x0000_s168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1" o:spid="_x0000_s168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2" o:spid="_x0000_s168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3" o:spid="_x0000_s168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4" o:spid="_x0000_s169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5" o:spid="_x0000_s169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6" o:spid="_x0000_s169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7" o:spid="_x0000_s169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8" o:spid="_x0000_s169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19" o:spid="_x0000_s169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0" o:spid="_x0000_s169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1" o:spid="_x0000_s169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2" o:spid="_x0000_s169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3" o:spid="_x0000_s169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4" o:spid="_x0000_s170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5" o:spid="_x0000_s170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6" o:spid="_x0000_s170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7" o:spid="_x0000_s170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8" o:spid="_x0000_s170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29" o:spid="_x0000_s170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0" o:spid="_x0000_s170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1" o:spid="_x0000_s170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2" o:spid="_x0000_s170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3" o:spid="_x0000_s170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4" o:spid="_x0000_s171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5" o:spid="_x0000_s171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6" o:spid="_x0000_s171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7" o:spid="_x0000_s171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8" o:spid="_x0000_s171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39" o:spid="_x0000_s171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4D503D">
        <w:rPr>
          <w:rFonts w:ascii="Hand writing Mutlu" w:hAnsi="Hand writing Mutlu"/>
          <w:b/>
          <w:color w:val="FF0000"/>
          <w:sz w:val="68"/>
          <w:szCs w:val="68"/>
        </w:rPr>
        <w:t>ö- dül</w:t>
      </w:r>
      <w:r>
        <w:rPr>
          <w:rFonts w:ascii="Hand writing Mutlu" w:hAnsi="Hand writing Mutlu"/>
          <w:b/>
          <w:color w:val="FF0000"/>
          <w:sz w:val="68"/>
          <w:szCs w:val="68"/>
        </w:rPr>
        <w:t xml:space="preserve">  </w:t>
      </w:r>
      <w:r w:rsidRPr="004D503D">
        <w:rPr>
          <w:rFonts w:ascii="Nurhan Uz" w:hAnsi="Nurhan Uz"/>
          <w:b/>
          <w:color w:val="FF0000"/>
          <w:sz w:val="68"/>
          <w:szCs w:val="68"/>
        </w:rPr>
        <w:t>ödül  ödül  ödül  ödül</w:t>
      </w:r>
      <w:r>
        <w:rPr>
          <w:rFonts w:ascii="Hand writing Mutlu" w:hAnsi="Hand writing Mutlu"/>
          <w:b/>
          <w:color w:val="FF0000"/>
          <w:sz w:val="68"/>
          <w:szCs w:val="68"/>
        </w:rPr>
        <w:t xml:space="preserve"> </w:t>
      </w:r>
    </w:p>
    <w:p w:rsidR="003C70E3" w:rsidRPr="004D503D" w:rsidRDefault="003C70E3" w:rsidP="006550CB">
      <w:pPr>
        <w:rPr>
          <w:rFonts w:ascii="Nurhan Uz" w:hAnsi="Nurhan Uz"/>
          <w:noProof/>
          <w:color w:val="FF0000"/>
          <w:sz w:val="68"/>
          <w:szCs w:val="68"/>
        </w:rPr>
      </w:pPr>
      <w:r>
        <w:rPr>
          <w:noProof/>
        </w:rPr>
        <w:pict>
          <v:group id="_x0000_s1716" style="position:absolute;margin-left:0;margin-top:12.9pt;width:540pt;height:36pt;z-index:25165926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">
            <v:group id="Group 1704" o:spid="_x0000_s171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<v:rect id="Rectangle 1705" o:spid="_x0000_s171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JXcYA&#10;AADcAAAADwAAAGRycy9kb3ducmV2LnhtbESPT2vCQBTE74V+h+UVequbtlRDdJVQKGkPHvwDXp/Z&#10;ZxLNvk13tzH99q4geBxm5jfMbDGYVvTkfGNZwesoAUFcWt1wpWC7+XpJQfiArLG1TAr+ycNi/vgw&#10;w0zbM6+oX4dKRAj7DBXUIXSZlL6syaAf2Y44egfrDIYoXSW1w3OEm1a+JclYGmw4LtTY0WdN5Wn9&#10;ZxTsQrFcJcXHpDcnpJ+j2//ucqfU89OQT0EEGsI9fGt/awXv6Ri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iJXcYAAADcAAAADwAAAAAAAAAAAAAAAACYAgAAZHJz&#10;L2Rvd25yZXYueG1sUEsFBgAAAAAEAAQA9QAAAIsDAAAAAA==&#10;" filled="f" fillcolor="black" strokecolor="#548dd4" strokeweight=".62pt">
                <v:stroke dashstyle="1 1" endcap="round"/>
                <v:path arrowok="t"/>
              </v:rect>
              <v:rect id="Rectangle 1706" o:spid="_x0000_s171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sxsQA&#10;AADcAAAADwAAAGRycy9kb3ducmV2LnhtbESPQWsCMRSE74L/ITyhN81qaZXVKCKI7cGDVvD63Dx3&#10;Vzcva5Ku6783QqHHYWa+YWaL1lSiIedLywqGgwQEcWZ1ybmCw8+6PwHhA7LGyjIpeJCHxbzbmWGq&#10;7Z131OxDLiKEfYoKihDqVEqfFWTQD2xNHL2zdQZDlC6X2uE9wk0lR0nyKQ2WHBcKrGlVUHbd/xoF&#10;x7DZ7pLNx7gxV6Tvizvdjkun1FuvXU5BBGrDf/iv/aUVvE/G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0LMb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07" o:spid="_x0000_s172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4tMIA&#10;AADcAAAADwAAAGRycy9kb3ducmV2LnhtbERPz2vCMBS+D/Y/hCfsNlMnblKNpQzE7eCh3cDrs3m2&#10;1ealS7Ja/3tzGOz48f1eZ6PpxEDOt5YVzKYJCOLK6pZrBd9f2+clCB+QNXaWScGNPGSbx4c1ptpe&#10;uaChDLWIIexTVNCE0KdS+qohg35qe+LInawzGCJ0tdQOrzHcdPIlSV6lwZZjQ4M9vTdUXcpfo+AQ&#10;dvsi2S3eBnNB+jy7488hd0o9TcZ8BSLQGP7Ff+4PrWC+jGv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7i0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</v:group>
            <v:group id="Group 1708" o:spid="_x0000_s172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<v:shape id="Freeform 1709" o:spid="_x0000_s172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0" o:spid="_x0000_s172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1" o:spid="_x0000_s172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2" o:spid="_x0000_s172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3" o:spid="_x0000_s172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4" o:spid="_x0000_s172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5" o:spid="_x0000_s172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6" o:spid="_x0000_s172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7" o:spid="_x0000_s173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8" o:spid="_x0000_s173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19" o:spid="_x0000_s173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0" o:spid="_x0000_s173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1" o:spid="_x0000_s173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2" o:spid="_x0000_s173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3" o:spid="_x0000_s173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4" o:spid="_x0000_s173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5" o:spid="_x0000_s173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6" o:spid="_x0000_s173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7" o:spid="_x0000_s174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8" o:spid="_x0000_s174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29" o:spid="_x0000_s174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0" o:spid="_x0000_s174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1" o:spid="_x0000_s174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2" o:spid="_x0000_s174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3" o:spid="_x0000_s174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4" o:spid="_x0000_s174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5" o:spid="_x0000_s174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6" o:spid="_x0000_s174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7" o:spid="_x0000_s175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8" o:spid="_x0000_s175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39" o:spid="_x0000_s175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0" o:spid="_x0000_s175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1" o:spid="_x0000_s175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2" o:spid="_x0000_s175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3" o:spid="_x0000_s175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4" o:spid="_x0000_s175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5" o:spid="_x0000_s175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6" o:spid="_x0000_s175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7" o:spid="_x0000_s176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48" o:spid="_x0000_s176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Jx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on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4D503D">
        <w:rPr>
          <w:rFonts w:ascii="Hand writing Mutlu" w:hAnsi="Hand writing Mutlu"/>
          <w:color w:val="FF0000"/>
          <w:sz w:val="68"/>
          <w:szCs w:val="68"/>
        </w:rPr>
        <w:t>Ö - mer</w:t>
      </w:r>
      <w:r w:rsidRPr="004D503D">
        <w:rPr>
          <w:rFonts w:ascii="Nurhan Uz" w:hAnsi="Nurhan Uz"/>
          <w:noProof/>
          <w:color w:val="FF0000"/>
          <w:sz w:val="68"/>
          <w:szCs w:val="68"/>
        </w:rPr>
        <w:t xml:space="preserve"> </w:t>
      </w:r>
      <w:r>
        <w:rPr>
          <w:rFonts w:ascii="Nurhan Uz" w:hAnsi="Nurhan Uz"/>
          <w:noProof/>
          <w:color w:val="FF0000"/>
          <w:sz w:val="68"/>
          <w:szCs w:val="68"/>
        </w:rPr>
        <w:t xml:space="preserve"> Ömer   Ömer  Ömer</w:t>
      </w:r>
    </w:p>
    <w:p w:rsidR="003C70E3" w:rsidRPr="00D62A77" w:rsidRDefault="003C70E3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1762" style="position:absolute;margin-left:-3.2pt;margin-top:11.15pt;width:542.25pt;height:36pt;z-index:25166438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76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76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2308" o:spid="_x0000_s176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309" o:spid="_x0000_s176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310" o:spid="_x0000_s176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76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2" o:spid="_x0000_s176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3" o:spid="_x0000_s177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4" o:spid="_x0000_s177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5" o:spid="_x0000_s177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6" o:spid="_x0000_s177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7" o:spid="_x0000_s177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8" o:spid="_x0000_s177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9" o:spid="_x0000_s177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0" o:spid="_x0000_s177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1" o:spid="_x0000_s177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2" o:spid="_x0000_s177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3" o:spid="_x0000_s178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4" o:spid="_x0000_s178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5" o:spid="_x0000_s178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6" o:spid="_x0000_s178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7" o:spid="_x0000_s178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8" o:spid="_x0000_s178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9" o:spid="_x0000_s178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0" o:spid="_x0000_s178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1" o:spid="_x0000_s178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2" o:spid="_x0000_s178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3" o:spid="_x0000_s179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4" o:spid="_x0000_s179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5" o:spid="_x0000_s179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6" o:spid="_x0000_s179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7" o:spid="_x0000_s179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8" o:spid="_x0000_s179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9" o:spid="_x0000_s179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0" o:spid="_x0000_s179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1" o:spid="_x0000_s179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2" o:spid="_x0000_s179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3" o:spid="_x0000_s180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4" o:spid="_x0000_s180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5" o:spid="_x0000_s180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6" o:spid="_x0000_s180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7" o:spid="_x0000_s180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8" o:spid="_x0000_s180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9" o:spid="_x0000_s180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0" o:spid="_x0000_s180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353C5E">
        <w:rPr>
          <w:rFonts w:ascii="Hand writing Mutlu" w:hAnsi="Hand writing Mutlu"/>
          <w:color w:val="FF0000"/>
          <w:sz w:val="68"/>
          <w:szCs w:val="68"/>
        </w:rPr>
        <w:t xml:space="preserve">ö </w:t>
      </w:r>
      <w:r w:rsidRPr="00353C5E">
        <w:rPr>
          <w:color w:val="FF0000"/>
          <w:sz w:val="68"/>
          <w:szCs w:val="68"/>
        </w:rPr>
        <w:t>–</w:t>
      </w:r>
      <w:r w:rsidRPr="00353C5E">
        <w:rPr>
          <w:rFonts w:ascii="Hand writing Mutlu" w:hAnsi="Hand writing Mutlu"/>
          <w:color w:val="FF0000"/>
          <w:sz w:val="68"/>
          <w:szCs w:val="68"/>
        </w:rPr>
        <w:t xml:space="preserve"> ter</w:t>
      </w:r>
      <w:r>
        <w:rPr>
          <w:rFonts w:ascii="Nurhan Uz" w:hAnsi="Nurhan Uz"/>
          <w:color w:val="FF0000"/>
          <w:sz w:val="68"/>
          <w:szCs w:val="68"/>
        </w:rPr>
        <w:t xml:space="preserve">   öter  öter  öter  öter    </w:t>
      </w:r>
    </w:p>
    <w:p w:rsidR="003C70E3" w:rsidRDefault="003C70E3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1808" style="position:absolute;margin-left:0;margin-top:14.1pt;width:542.25pt;height:36pt;z-index:25166848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80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81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2308" o:spid="_x0000_s181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309" o:spid="_x0000_s181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310" o:spid="_x0000_s181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81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2" o:spid="_x0000_s181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3" o:spid="_x0000_s181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4" o:spid="_x0000_s181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5" o:spid="_x0000_s181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6" o:spid="_x0000_s181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7" o:spid="_x0000_s182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8" o:spid="_x0000_s182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19" o:spid="_x0000_s182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0" o:spid="_x0000_s182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1" o:spid="_x0000_s182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2" o:spid="_x0000_s182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3" o:spid="_x0000_s182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4" o:spid="_x0000_s182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5" o:spid="_x0000_s182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6" o:spid="_x0000_s182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7" o:spid="_x0000_s183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8" o:spid="_x0000_s183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29" o:spid="_x0000_s183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0" o:spid="_x0000_s183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1" o:spid="_x0000_s183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2" o:spid="_x0000_s183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3" o:spid="_x0000_s183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4" o:spid="_x0000_s183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5" o:spid="_x0000_s183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6" o:spid="_x0000_s183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7" o:spid="_x0000_s184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8" o:spid="_x0000_s184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39" o:spid="_x0000_s184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0" o:spid="_x0000_s184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1" o:spid="_x0000_s184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2" o:spid="_x0000_s184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3" o:spid="_x0000_s184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4" o:spid="_x0000_s184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5" o:spid="_x0000_s184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6" o:spid="_x0000_s184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7" o:spid="_x0000_s185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8" o:spid="_x0000_s185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49" o:spid="_x0000_s185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0" o:spid="_x0000_s185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353C5E">
        <w:rPr>
          <w:rFonts w:ascii="Hand writing Mutlu" w:hAnsi="Hand writing Mutlu"/>
          <w:color w:val="FF0000"/>
          <w:sz w:val="68"/>
          <w:szCs w:val="68"/>
        </w:rPr>
        <w:t xml:space="preserve">ö </w:t>
      </w:r>
      <w:r w:rsidRPr="00353C5E">
        <w:rPr>
          <w:color w:val="FF0000"/>
          <w:sz w:val="68"/>
          <w:szCs w:val="68"/>
        </w:rPr>
        <w:t>–</w:t>
      </w:r>
      <w:r w:rsidRPr="00353C5E">
        <w:rPr>
          <w:rFonts w:ascii="Hand writing Mutlu" w:hAnsi="Hand writing Mutlu"/>
          <w:color w:val="FF0000"/>
          <w:sz w:val="68"/>
          <w:szCs w:val="68"/>
        </w:rPr>
        <w:t xml:space="preserve"> der</w:t>
      </w:r>
      <w:r>
        <w:rPr>
          <w:rFonts w:ascii="Nurhan Uz" w:hAnsi="Nurhan Uz"/>
          <w:color w:val="FF0000"/>
          <w:sz w:val="68"/>
          <w:szCs w:val="68"/>
        </w:rPr>
        <w:t xml:space="preserve">  öder  öder  öder  öder</w:t>
      </w:r>
    </w:p>
    <w:p w:rsidR="003C70E3" w:rsidRPr="00EA78B2" w:rsidRDefault="003C70E3" w:rsidP="006550CB">
      <w:pPr>
        <w:rPr>
          <w:rFonts w:ascii="Nurhan Uz" w:hAnsi="Nurhan Uz"/>
          <w:color w:val="FF0000"/>
          <w:sz w:val="68"/>
          <w:szCs w:val="68"/>
        </w:rPr>
      </w:pPr>
      <w:r w:rsidRPr="008018AA">
        <w:rPr>
          <w:rFonts w:ascii="Hand writing Mutlu" w:hAnsi="Hand writing Mutlu"/>
          <w:color w:val="FF0000"/>
          <w:sz w:val="68"/>
          <w:szCs w:val="68"/>
        </w:rPr>
        <w:t xml:space="preserve">ör </w:t>
      </w:r>
      <w:r w:rsidRPr="008018AA">
        <w:rPr>
          <w:color w:val="FF0000"/>
          <w:sz w:val="68"/>
          <w:szCs w:val="68"/>
        </w:rPr>
        <w:t>–</w: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 dek</w:t>
      </w:r>
      <w:r>
        <w:rPr>
          <w:rFonts w:ascii="Nurhan Uz" w:hAnsi="Nurhan Uz"/>
          <w:color w:val="FF0000"/>
          <w:sz w:val="68"/>
          <w:szCs w:val="68"/>
        </w:rPr>
        <w:t xml:space="preserve">  ördek  ördek  ördek </w:t>
      </w:r>
      <w:r>
        <w:rPr>
          <w:noProof/>
        </w:rPr>
        <w:pict>
          <v:group id="_x0000_s1854" style="position:absolute;margin-left:-3.2pt;margin-top:13.25pt;width:546pt;height:36pt;z-index:251660288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">
            <v:group id="Group 1750" o:spid="_x0000_s185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rect id="Rectangle 1751" o:spid="_x0000_s185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4r8c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Jq+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eK/H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52" o:spid="_x0000_s185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OasQA&#10;AADcAAAADwAAAGRycy9kb3ducmV2LnhtbESPQWvCQBSE74L/YXlCb2ajYG2jq4hQbA8etAWvr9ln&#10;Es2+jbvbGP+9Kwg9DjPzDTNfdqYWLTlfWVYwSlIQxLnVFRcKfr4/hm8gfEDWWFsmBTfysFz0e3PM&#10;tL3yjtp9KESEsM9QQRlCk0np85IM+sQ2xNE7WmcwROkKqR1eI9zUcpymr9JgxXGhxIbWJeXn/Z9R&#10;cAib7S7dTKatOSN9ndzv5bBySr0MutUMRKAu/Ief7U+tYPw+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Sjmr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53" o:spid="_x0000_s185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QHcUA&#10;AADcAAAADwAAAGRycy9kb3ducmV2LnhtbESPQWvCQBSE74X+h+UVems2FdQ2uhEpiO3Bg1rw+pp9&#10;Jmmyb9PdbYz/3hUEj8PMfMPMF4NpRU/O15YVvCYpCOLC6ppLBd/71csbCB+QNbaWScGZPCzyx4c5&#10;ZtqeeEv9LpQiQthnqKAKocuk9EVFBn1iO+LoHa0zGKJ0pdQOTxFuWjlK04k0WHNcqLCjj4qKZvdv&#10;FBzCerNN1+Npbxqkr1/383dYOqWen4blDESgIdzDt/anVjB6n8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BAd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754" o:spid="_x0000_s185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Freeform 1755" o:spid="_x0000_s186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56" o:spid="_x0000_s186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57" o:spid="_x0000_s186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58" o:spid="_x0000_s186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59" o:spid="_x0000_s186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0" o:spid="_x0000_s186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1" o:spid="_x0000_s186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2" o:spid="_x0000_s186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3" o:spid="_x0000_s186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4" o:spid="_x0000_s186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5" o:spid="_x0000_s187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6" o:spid="_x0000_s187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7" o:spid="_x0000_s187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8" o:spid="_x0000_s187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69" o:spid="_x0000_s187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0" o:spid="_x0000_s187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1" o:spid="_x0000_s187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2" o:spid="_x0000_s187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3" o:spid="_x0000_s187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4" o:spid="_x0000_s187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5" o:spid="_x0000_s188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6" o:spid="_x0000_s188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7" o:spid="_x0000_s188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8" o:spid="_x0000_s188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79" o:spid="_x0000_s188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0" o:spid="_x0000_s188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1" o:spid="_x0000_s188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2" o:spid="_x0000_s188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3" o:spid="_x0000_s188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4" o:spid="_x0000_s188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5" o:spid="_x0000_s189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6" o:spid="_x0000_s189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7" o:spid="_x0000_s189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8" o:spid="_x0000_s189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89" o:spid="_x0000_s189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0" o:spid="_x0000_s189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1" o:spid="_x0000_s189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2" o:spid="_x0000_s189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3" o:spid="_x0000_s189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794" o:spid="_x0000_s189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        </w:t>
      </w:r>
    </w:p>
    <w:p w:rsidR="003C70E3" w:rsidRPr="00EA78B2" w:rsidRDefault="003C70E3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1900" style="position:absolute;margin-left:-3.35pt;margin-top:13.45pt;width:546.15pt;height:36pt;z-index:251665408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90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90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2354" o:spid="_x0000_s190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355" o:spid="_x0000_s190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" strokeweight=".62pt">
                <v:stroke dashstyle="1 1" endcap="round"/>
                <v:path arrowok="t"/>
              </v:rect>
            </v:group>
            <v:group id="Group 2356" o:spid="_x0000_s190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90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8" o:spid="_x0000_s190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9" o:spid="_x0000_s190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0" o:spid="_x0000_s190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1" o:spid="_x0000_s191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2" o:spid="_x0000_s191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3" o:spid="_x0000_s191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4" o:spid="_x0000_s191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5" o:spid="_x0000_s191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6" o:spid="_x0000_s191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7" o:spid="_x0000_s191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8" o:spid="_x0000_s191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9" o:spid="_x0000_s191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0" o:spid="_x0000_s191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1" o:spid="_x0000_s192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2" o:spid="_x0000_s192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3" o:spid="_x0000_s192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4" o:spid="_x0000_s192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5" o:spid="_x0000_s192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6" o:spid="_x0000_s192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7" o:spid="_x0000_s192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8" o:spid="_x0000_s192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9" o:spid="_x0000_s192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0" o:spid="_x0000_s192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1" o:spid="_x0000_s193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2" o:spid="_x0000_s193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3" o:spid="_x0000_s193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4" o:spid="_x0000_s193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5" o:spid="_x0000_s193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6" o:spid="_x0000_s193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7" o:spid="_x0000_s193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8" o:spid="_x0000_s193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9" o:spid="_x0000_s193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0" o:spid="_x0000_s193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1" o:spid="_x0000_s194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2" o:spid="_x0000_s194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3" o:spid="_x0000_s194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4" o:spid="_x0000_s194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5" o:spid="_x0000_s194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6" o:spid="_x0000_s194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ö </w:t>
      </w:r>
      <w:r w:rsidRPr="008018AA">
        <w:rPr>
          <w:color w:val="FF0000"/>
          <w:sz w:val="68"/>
          <w:szCs w:val="68"/>
        </w:rPr>
        <w:t>–</w: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 mür</w:t>
      </w:r>
      <w:r>
        <w:rPr>
          <w:rFonts w:ascii="Nurhan Uz" w:hAnsi="Nurhan Uz"/>
          <w:color w:val="FF0000"/>
          <w:sz w:val="68"/>
          <w:szCs w:val="68"/>
        </w:rPr>
        <w:t xml:space="preserve">  ömür  ömür  ömür       </w:t>
      </w:r>
    </w:p>
    <w:p w:rsidR="003C70E3" w:rsidRDefault="003C70E3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1946" style="position:absolute;margin-left:-1.9pt;margin-top:14.25pt;width:546pt;height:36pt;z-index:251667456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94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94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2354" o:spid="_x0000_s194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355" o:spid="_x0000_s195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" strokeweight=".62pt">
                <v:stroke dashstyle="1 1" endcap="round"/>
                <v:path arrowok="t"/>
              </v:rect>
            </v:group>
            <v:group id="Group 2356" o:spid="_x0000_s195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95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8" o:spid="_x0000_s195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59" o:spid="_x0000_s195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0" o:spid="_x0000_s195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1" o:spid="_x0000_s195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2" o:spid="_x0000_s195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3" o:spid="_x0000_s195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4" o:spid="_x0000_s195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5" o:spid="_x0000_s196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6" o:spid="_x0000_s196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7" o:spid="_x0000_s196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8" o:spid="_x0000_s196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69" o:spid="_x0000_s196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0" o:spid="_x0000_s196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1" o:spid="_x0000_s196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2" o:spid="_x0000_s196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3" o:spid="_x0000_s196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4" o:spid="_x0000_s196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5" o:spid="_x0000_s197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6" o:spid="_x0000_s197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7" o:spid="_x0000_s197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8" o:spid="_x0000_s197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79" o:spid="_x0000_s197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0" o:spid="_x0000_s197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1" o:spid="_x0000_s197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2" o:spid="_x0000_s197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3" o:spid="_x0000_s197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4" o:spid="_x0000_s197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5" o:spid="_x0000_s198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6" o:spid="_x0000_s198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7" o:spid="_x0000_s198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8" o:spid="_x0000_s198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89" o:spid="_x0000_s198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0" o:spid="_x0000_s198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1" o:spid="_x0000_s198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2" o:spid="_x0000_s198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3" o:spid="_x0000_s198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4" o:spid="_x0000_s198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5" o:spid="_x0000_s199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396" o:spid="_x0000_s199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yö </w:t>
      </w:r>
      <w:r w:rsidRPr="008018AA">
        <w:rPr>
          <w:color w:val="FF0000"/>
          <w:sz w:val="68"/>
          <w:szCs w:val="68"/>
        </w:rPr>
        <w:t>–</w: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 net</w:t>
      </w:r>
      <w:r>
        <w:rPr>
          <w:rFonts w:ascii="Nurhan Uz" w:hAnsi="Nurhan Uz"/>
          <w:color w:val="FF0000"/>
          <w:sz w:val="68"/>
          <w:szCs w:val="68"/>
        </w:rPr>
        <w:t xml:space="preserve">   yönet  yönet  yönet    </w:t>
      </w:r>
    </w:p>
    <w:p w:rsidR="003C70E3" w:rsidRPr="00127220" w:rsidRDefault="003C70E3" w:rsidP="006550CB">
      <w:pPr>
        <w:rPr>
          <w:rFonts w:ascii="Nurhan Uz" w:hAnsi="Nurhan Uz"/>
          <w:color w:val="FF0000"/>
          <w:sz w:val="100"/>
          <w:szCs w:val="100"/>
        </w:rPr>
      </w:pPr>
      <w:r w:rsidRPr="008018AA">
        <w:rPr>
          <w:rFonts w:ascii="Hand writing Mutlu" w:hAnsi="Hand writing Mutlu"/>
          <w:color w:val="FF0000"/>
          <w:sz w:val="68"/>
          <w:szCs w:val="68"/>
        </w:rPr>
        <w:t xml:space="preserve">dö </w:t>
      </w:r>
      <w:r w:rsidRPr="008018AA">
        <w:rPr>
          <w:color w:val="FF0000"/>
          <w:sz w:val="68"/>
          <w:szCs w:val="68"/>
        </w:rPr>
        <w:t>–</w: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 ner</w:t>
      </w:r>
      <w:r>
        <w:rPr>
          <w:rFonts w:ascii="Nurhan Uz" w:hAnsi="Nurhan Uz"/>
          <w:color w:val="FF0000"/>
          <w:sz w:val="68"/>
          <w:szCs w:val="68"/>
        </w:rPr>
        <w:t xml:space="preserve">   döner  döner  döner </w:t>
      </w:r>
      <w:r>
        <w:rPr>
          <w:noProof/>
        </w:rPr>
        <w:pict>
          <v:group id="_x0000_s1992" style="position:absolute;margin-left:-3.75pt;margin-top:13.05pt;width:543.75pt;height:36pt;z-index:25166131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99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99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98" o:spid="_x0000_s199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  <v:rect id="Rectangle 1799" o:spid="_x0000_s199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800" o:spid="_x0000_s199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99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2" o:spid="_x0000_s199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3" o:spid="_x0000_s200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4" o:spid="_x0000_s200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5" o:spid="_x0000_s200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6" o:spid="_x0000_s200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7" o:spid="_x0000_s200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8" o:spid="_x0000_s200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9" o:spid="_x0000_s200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0" o:spid="_x0000_s200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1" o:spid="_x0000_s200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2" o:spid="_x0000_s200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3" o:spid="_x0000_s201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4" o:spid="_x0000_s201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5" o:spid="_x0000_s201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6" o:spid="_x0000_s201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7" o:spid="_x0000_s201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8" o:spid="_x0000_s201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9" o:spid="_x0000_s201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0" o:spid="_x0000_s201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1" o:spid="_x0000_s201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2" o:spid="_x0000_s201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3" o:spid="_x0000_s202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4" o:spid="_x0000_s202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5" o:spid="_x0000_s202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6" o:spid="_x0000_s202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7" o:spid="_x0000_s202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8" o:spid="_x0000_s202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9" o:spid="_x0000_s202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0" o:spid="_x0000_s202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1" o:spid="_x0000_s202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2" o:spid="_x0000_s202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3" o:spid="_x0000_s203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4" o:spid="_x0000_s203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5" o:spid="_x0000_s203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6" o:spid="_x0000_s203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7" o:spid="_x0000_s203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8" o:spid="_x0000_s203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9" o:spid="_x0000_s203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40" o:spid="_x0000_s203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3C70E3" w:rsidRPr="00127220" w:rsidRDefault="003C70E3" w:rsidP="006550CB">
      <w:pPr>
        <w:rPr>
          <w:rFonts w:ascii="Nurhan Uz" w:hAnsi="Nurhan Uz"/>
          <w:color w:val="FF0000"/>
          <w:sz w:val="100"/>
          <w:szCs w:val="100"/>
        </w:rPr>
      </w:pPr>
      <w:r>
        <w:rPr>
          <w:noProof/>
        </w:rPr>
        <w:pict>
          <v:group id="_x0000_s2038" style="position:absolute;margin-left:-5.25pt;margin-top:12.95pt;width:543.75pt;height:36pt;z-index:25167155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203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204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1798" o:spid="_x0000_s204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  <v:rect id="Rectangle 1799" o:spid="_x0000_s204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800" o:spid="_x0000_s204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204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2" o:spid="_x0000_s204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3" o:spid="_x0000_s204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4" o:spid="_x0000_s204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5" o:spid="_x0000_s204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6" o:spid="_x0000_s204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7" o:spid="_x0000_s205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8" o:spid="_x0000_s205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09" o:spid="_x0000_s205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0" o:spid="_x0000_s205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1" o:spid="_x0000_s205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2" o:spid="_x0000_s205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3" o:spid="_x0000_s205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4" o:spid="_x0000_s205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5" o:spid="_x0000_s205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6" o:spid="_x0000_s205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7" o:spid="_x0000_s206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8" o:spid="_x0000_s206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19" o:spid="_x0000_s206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0" o:spid="_x0000_s206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1" o:spid="_x0000_s206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2" o:spid="_x0000_s206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3" o:spid="_x0000_s206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4" o:spid="_x0000_s206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5" o:spid="_x0000_s206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6" o:spid="_x0000_s206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7" o:spid="_x0000_s207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8" o:spid="_x0000_s207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29" o:spid="_x0000_s207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0" o:spid="_x0000_s207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1" o:spid="_x0000_s207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2" o:spid="_x0000_s207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3" o:spid="_x0000_s207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4" o:spid="_x0000_s207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5" o:spid="_x0000_s207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6" o:spid="_x0000_s207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7" o:spid="_x0000_s208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8" o:spid="_x0000_s208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39" o:spid="_x0000_s208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40" o:spid="_x0000_s208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ök </w:t>
      </w:r>
      <w:r w:rsidRPr="008018AA">
        <w:rPr>
          <w:color w:val="FF0000"/>
          <w:sz w:val="68"/>
          <w:szCs w:val="68"/>
        </w:rPr>
        <w:t>–</w: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 sür</w:t>
      </w:r>
      <w:r>
        <w:rPr>
          <w:rFonts w:ascii="Nurhan Uz" w:hAnsi="Nurhan Uz"/>
          <w:color w:val="FF0000"/>
          <w:sz w:val="68"/>
          <w:szCs w:val="68"/>
        </w:rPr>
        <w:t xml:space="preserve">  öksür  öksür  öksür  </w:t>
      </w:r>
    </w:p>
    <w:p w:rsidR="003C70E3" w:rsidRPr="00983E97" w:rsidRDefault="003C70E3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2084" style="position:absolute;margin-left:-3.75pt;margin-top:13.2pt;width:546.55pt;height:36pt;z-index:25166233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">
            <v:group id="Group 1842" o:spid="_x0000_s208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ect id="Rectangle 1843" o:spid="_x0000_s208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zL+8MA&#10;AADcAAAADwAAAGRycy9kb3ducmV2LnhtbERPTWvCQBC9F/oflin0ppsKxpK6SihI2kMP0YLXaXZM&#10;otnZuLvG9N93BaG3ebzPWa5H04mBnG8tK3iZJiCIK6tbrhV87zaTVxA+IGvsLJOCX/KwXj0+LDHT&#10;9solDdtQixjCPkMFTQh9JqWvGjLop7YnjtzBOoMhQldL7fAaw00nZ0mSSoMtx4YGe3pvqDptL0bB&#10;PhRfZVLMF4M5IX0e3c95nzulnp/G/A1EoDH8i+/uDx3nz1O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zL+8MAAADcAAAADwAAAAAAAAAAAAAAAACYAgAAZHJzL2Rv&#10;d25yZXYueG1sUEsFBgAAAAAEAAQA9QAAAIgDAAAAAA==&#10;" filled="f" fillcolor="black" strokecolor="#548dd4" strokeweight=".62pt">
                <v:stroke dashstyle="1 1" endcap="round"/>
                <v:path arrowok="t"/>
              </v:rect>
              <v:rect id="Rectangle 1844" o:spid="_x0000_s208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uYMEA&#10;AADcAAAADwAAAGRycy9kb3ducmV2LnhtbERPTYvCMBC9C/sfwizsTdMV1KUaRRbE9eBBXfA6NmNb&#10;bSY1ibX+eyMI3ubxPmcya00lGnK+tKzgu5eAIM6sLjlX8L9bdH9A+ICssbJMCu7kYTb96Eww1fbG&#10;G2q2IRcxhH2KCooQ6lRKnxVk0PdsTRy5o3UGQ4Qul9rhLYabSvaTZCgNlhwbCqzpt6DsvL0aBfuw&#10;XG+S5WDUmDPS6uQOl/3cKfX12c7HIAK14S1+uf90nD8YwfOZeIG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QbmDBAAAA3AAAAA8AAAAAAAAAAAAAAAAAmAIAAGRycy9kb3du&#10;cmV2LnhtbFBLBQYAAAAABAAEAPUAAACGAwAAAAA=&#10;" filled="f" fillcolor="black" strokecolor="#548dd4" strokeweight=".62pt">
                <v:stroke dashstyle="1 1" endcap="round"/>
                <v:path arrowok="t"/>
              </v:rect>
              <v:rect id="Rectangle 1845" o:spid="_x0000_s208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/6EsUA&#10;AADcAAAADwAAAGRycy9kb3ducmV2LnhtbESPS2/CMBCE75X4D9Yi9VYcKvFQikEIqaI9cOAhcd3G&#10;2yQlXqe2G9J/zx6QuO1qZme+Xax616iOQqw9GxiPMlDEhbc1lwZOx/eXOaiYkC02nsnAP0VYLQdP&#10;C8ytv/KeukMqlYRwzNFAlVKbax2LihzGkW+JRfv2wWGSNZTaBrxKuGv0a5ZNtcOapaHCljYVFZfD&#10;nzNwTtvdPttOZp27IH3+hK/f8zoY8zzs12+gEvXpYb5ff1jBnwitPCMT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/oS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</v:group>
            <v:group id="Group 1846" o:spid="_x0000_s208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Freeform 1847" o:spid="_x0000_s209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48" o:spid="_x0000_s209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49" o:spid="_x0000_s209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0" o:spid="_x0000_s209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1" o:spid="_x0000_s209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2" o:spid="_x0000_s209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3" o:spid="_x0000_s209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4" o:spid="_x0000_s209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5" o:spid="_x0000_s209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6" o:spid="_x0000_s209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7" o:spid="_x0000_s210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8" o:spid="_x0000_s210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59" o:spid="_x0000_s210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0" o:spid="_x0000_s210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1" o:spid="_x0000_s210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2" o:spid="_x0000_s210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3" o:spid="_x0000_s210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4" o:spid="_x0000_s210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5" o:spid="_x0000_s210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6" o:spid="_x0000_s210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7" o:spid="_x0000_s211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8" o:spid="_x0000_s211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69" o:spid="_x0000_s211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0" o:spid="_x0000_s211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1" o:spid="_x0000_s211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2" o:spid="_x0000_s211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3" o:spid="_x0000_s211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4" o:spid="_x0000_s211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5" o:spid="_x0000_s211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6" o:spid="_x0000_s211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7" o:spid="_x0000_s212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8" o:spid="_x0000_s212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79" o:spid="_x0000_s212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0" o:spid="_x0000_s212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1" o:spid="_x0000_s212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2" o:spid="_x0000_s212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3" o:spid="_x0000_s212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4" o:spid="_x0000_s212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5" o:spid="_x0000_s212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86" o:spid="_x0000_s212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sö </w:t>
      </w:r>
      <w:r w:rsidRPr="008018AA">
        <w:rPr>
          <w:color w:val="FF0000"/>
          <w:sz w:val="68"/>
          <w:szCs w:val="68"/>
        </w:rPr>
        <w:t>–</w: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 nük</w:t>
      </w:r>
      <w:r>
        <w:rPr>
          <w:rFonts w:ascii="Nurhan Uz" w:hAnsi="Nurhan Uz"/>
          <w:color w:val="FF0000"/>
          <w:sz w:val="68"/>
          <w:szCs w:val="68"/>
        </w:rPr>
        <w:t xml:space="preserve">  sönük  sönük  sönük</w:t>
      </w:r>
    </w:p>
    <w:p w:rsidR="003C70E3" w:rsidRPr="00983E97" w:rsidRDefault="003C70E3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2130" style="position:absolute;margin-left:-3.75pt;margin-top:12.65pt;width:546.55pt;height:36pt;z-index:25166336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">
            <v:group id="Group 1888" o:spid="_x0000_s21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rect id="Rectangle 1889" o:spid="_x0000_s213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P1MUA&#10;AADcAAAADwAAAGRycy9kb3ducmV2LnhtbESPT2/CMAzF70h8h8hIu0HKpA3UERBCmmCHHfgjcfUa&#10;r+1onJKE0n37+TCJm633/N7Pi1XvGtVRiLVnA9NJBoq48Lbm0sDp+D6eg4oJ2WLjmQz8UoTVcjhY&#10;YG79nffUHVKpJIRjjgaqlNpc61hU5DBOfEss2rcPDpOsodQ24F3CXaOfs+xVO6xZGipsaVNRcTnc&#10;nIFz2n7us+3LrHMXpI+f8HU9r4MxT6N+/QYqUZ8e5v/rnRX8qeDLMzKB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0/UxQAAANwAAAAPAAAAAAAAAAAAAAAAAJgCAABkcnMv&#10;ZG93bnJldi54bWxQSwUGAAAAAAQABAD1AAAAigMAAAAA&#10;" filled="f" fillcolor="black" strokecolor="#548dd4" strokeweight=".62pt">
                <v:stroke dashstyle="1 1" endcap="round"/>
                <v:path arrowok="t"/>
              </v:rect>
              <v:rect id="Rectangle 1890" o:spid="_x0000_s213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/qT8IA&#10;AADcAAAADwAAAGRycy9kb3ducmV2LnhtbERPTWvCQBC9C/6HZYTezCYFq0RXEUG0hx60Ba9jdkyi&#10;2dm4u43pv+8WCt7m8T5nsepNIzpyvrasIEtSEMSF1TWXCr4+t+MZCB+QNTaWScEPeVgth4MF5to+&#10;+EDdMZQihrDPUUEVQptL6YuKDPrEtsSRu1hnMEToSqkdPmK4aeRrmr5JgzXHhgpb2lRU3I7fRsEp&#10;7D4O6W4y7cwN6f3qzvfT2in1MurXcxCB+vAU/7v3Os7PMvh7Jl4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3+pPwgAAANwAAAAPAAAAAAAAAAAAAAAAAJgCAABkcnMvZG93&#10;bnJldi54bWxQSwUGAAAAAAQABAD1AAAAhwMAAAAA&#10;" filled="f" fillcolor="black" strokecolor="#548dd4" strokeweight=".62pt">
                <v:stroke dashstyle="1 1" endcap="round"/>
                <v:path arrowok="t"/>
              </v:rect>
              <v:rect id="Rectangle 1891" o:spid="_x0000_s213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10OMEA&#10;AADcAAAADwAAAGRycy9kb3ducmV2LnhtbERPTYvCMBC9C/sfwix401RBXbpGkQVRDx7UBa+zzdhW&#10;m0k3ibX+eyMI3ubxPmc6b00lGnK+tKxg0E9AEGdWl5wr+D0se18gfEDWWFkmBXfyMJ99dKaYanvj&#10;HTX7kIsYwj5FBUUIdSqlzwoy6Pu2Jo7cyTqDIUKXS+3wFsNNJYdJMpYGS44NBdb0U1B22V+NgmNY&#10;bXfJajRpzAVpc3Z//8eFU6r72S6+QQRqw1v8cq91nD8YwvOZeIG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NdDjBAAAA3AAAAA8AAAAAAAAAAAAAAAAAmAIAAGRycy9kb3du&#10;cmV2LnhtbFBLBQYAAAAABAAEAPUAAACGAwAAAAA=&#10;" filled="f" fillcolor="black" strokecolor="#548dd4" strokeweight=".62pt">
                <v:stroke dashstyle="1 1" endcap="round"/>
                <v:path arrowok="t"/>
              </v:rect>
            </v:group>
            <v:group id="Group 1892" o:spid="_x0000_s213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 id="Freeform 1893" o:spid="_x0000_s213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4" o:spid="_x0000_s213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5" o:spid="_x0000_s213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6" o:spid="_x0000_s213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7" o:spid="_x0000_s214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8" o:spid="_x0000_s214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899" o:spid="_x0000_s214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0" o:spid="_x0000_s214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1" o:spid="_x0000_s214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2" o:spid="_x0000_s214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3" o:spid="_x0000_s214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4" o:spid="_x0000_s214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5" o:spid="_x0000_s214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6" o:spid="_x0000_s214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7" o:spid="_x0000_s215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8" o:spid="_x0000_s215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09" o:spid="_x0000_s215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0" o:spid="_x0000_s215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1" o:spid="_x0000_s215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2" o:spid="_x0000_s215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3" o:spid="_x0000_s215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4" o:spid="_x0000_s215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5" o:spid="_x0000_s215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6" o:spid="_x0000_s215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7" o:spid="_x0000_s216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8" o:spid="_x0000_s216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19" o:spid="_x0000_s216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0" o:spid="_x0000_s216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1" o:spid="_x0000_s216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2" o:spid="_x0000_s216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3" o:spid="_x0000_s216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4" o:spid="_x0000_s216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5" o:spid="_x0000_s216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6" o:spid="_x0000_s216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7" o:spid="_x0000_s217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8" o:spid="_x0000_s217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29" o:spid="_x0000_s217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30" o:spid="_x0000_s217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31" o:spid="_x0000_s217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1932" o:spid="_x0000_s217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tö </w:t>
      </w:r>
      <w:r w:rsidRPr="008018AA">
        <w:rPr>
          <w:color w:val="FF0000"/>
          <w:sz w:val="68"/>
          <w:szCs w:val="68"/>
        </w:rPr>
        <w:t>–</w: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 ren</w:t>
      </w:r>
      <w:r>
        <w:rPr>
          <w:rFonts w:ascii="Nurhan Uz" w:hAnsi="Nurhan Uz"/>
          <w:color w:val="FF0000"/>
          <w:sz w:val="68"/>
          <w:szCs w:val="68"/>
        </w:rPr>
        <w:t xml:space="preserve">   tören   tören   tören  </w:t>
      </w:r>
    </w:p>
    <w:p w:rsidR="003C70E3" w:rsidRPr="00983E97" w:rsidRDefault="003C70E3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2176" style="position:absolute;margin-left:-.85pt;margin-top:11.5pt;width:542.25pt;height:36pt;z-index:25166950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217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217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400" o:spid="_x0000_s217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" strokeweight=".62pt">
                <v:stroke dashstyle="1 1" endcap="round"/>
                <v:path arrowok="t"/>
              </v:rect>
              <v:rect id="Rectangle 2401" o:spid="_x0000_s218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402" o:spid="_x0000_s218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218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4" o:spid="_x0000_s218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5" o:spid="_x0000_s218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6" o:spid="_x0000_s218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7" o:spid="_x0000_s218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8" o:spid="_x0000_s218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9" o:spid="_x0000_s218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0" o:spid="_x0000_s218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1" o:spid="_x0000_s219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2" o:spid="_x0000_s219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3" o:spid="_x0000_s219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4" o:spid="_x0000_s219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5" o:spid="_x0000_s219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6" o:spid="_x0000_s219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7" o:spid="_x0000_s219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8" o:spid="_x0000_s219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9" o:spid="_x0000_s219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0" o:spid="_x0000_s219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1" o:spid="_x0000_s220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2" o:spid="_x0000_s220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3" o:spid="_x0000_s220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4" o:spid="_x0000_s220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5" o:spid="_x0000_s220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6" o:spid="_x0000_s220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7" o:spid="_x0000_s220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8" o:spid="_x0000_s220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9" o:spid="_x0000_s220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0" o:spid="_x0000_s220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1" o:spid="_x0000_s221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2" o:spid="_x0000_s221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3" o:spid="_x0000_s221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4" o:spid="_x0000_s221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5" o:spid="_x0000_s221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6" o:spid="_x0000_s221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7" o:spid="_x0000_s221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8" o:spid="_x0000_s221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9" o:spid="_x0000_s221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0" o:spid="_x0000_s221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1" o:spid="_x0000_s222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2" o:spid="_x0000_s222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söy </w:t>
      </w:r>
      <w:r w:rsidRPr="008018AA">
        <w:rPr>
          <w:color w:val="FF0000"/>
          <w:sz w:val="68"/>
          <w:szCs w:val="68"/>
        </w:rPr>
        <w:t>–</w:t>
      </w:r>
      <w:r w:rsidRPr="008018AA">
        <w:rPr>
          <w:rFonts w:ascii="Hand writing Mutlu" w:hAnsi="Hand writing Mutlu"/>
          <w:color w:val="FF0000"/>
          <w:sz w:val="68"/>
          <w:szCs w:val="68"/>
        </w:rPr>
        <w:t xml:space="preserve"> le</w:t>
      </w:r>
      <w:r>
        <w:rPr>
          <w:rFonts w:ascii="Nurhan Uz" w:hAnsi="Nurhan Uz"/>
          <w:color w:val="FF0000"/>
          <w:sz w:val="68"/>
          <w:szCs w:val="68"/>
        </w:rPr>
        <w:t xml:space="preserve">   söyle   söyle   söyle </w:t>
      </w:r>
    </w:p>
    <w:p w:rsidR="003C70E3" w:rsidRDefault="003C70E3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noProof/>
        </w:rPr>
        <w:pict>
          <v:group id="_x0000_s2222" style="position:absolute;margin-left:-5.25pt;margin-top:64pt;width:547.3pt;height:36pt;z-index:2516705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222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222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400" o:spid="_x0000_s222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" strokeweight=".62pt">
                <v:stroke dashstyle="1 1" endcap="round"/>
                <v:path arrowok="t"/>
              </v:rect>
              <v:rect id="Rectangle 2401" o:spid="_x0000_s222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402" o:spid="_x0000_s22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222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4" o:spid="_x0000_s222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5" o:spid="_x0000_s223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6" o:spid="_x0000_s223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7" o:spid="_x0000_s223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8" o:spid="_x0000_s223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9" o:spid="_x0000_s223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0" o:spid="_x0000_s223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1" o:spid="_x0000_s223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2" o:spid="_x0000_s223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3" o:spid="_x0000_s223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4" o:spid="_x0000_s223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5" o:spid="_x0000_s224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6" o:spid="_x0000_s224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7" o:spid="_x0000_s224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8" o:spid="_x0000_s224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9" o:spid="_x0000_s224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0" o:spid="_x0000_s224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1" o:spid="_x0000_s224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2" o:spid="_x0000_s224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3" o:spid="_x0000_s224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4" o:spid="_x0000_s224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5" o:spid="_x0000_s225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6" o:spid="_x0000_s225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7" o:spid="_x0000_s225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8" o:spid="_x0000_s225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9" o:spid="_x0000_s225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0" o:spid="_x0000_s225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1" o:spid="_x0000_s225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2" o:spid="_x0000_s225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3" o:spid="_x0000_s225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4" o:spid="_x0000_s225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5" o:spid="_x0000_s226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6" o:spid="_x0000_s226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7" o:spid="_x0000_s226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8" o:spid="_x0000_s226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9" o:spid="_x0000_s226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0" o:spid="_x0000_s226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1" o:spid="_x0000_s226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2" o:spid="_x0000_s226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noProof/>
        </w:rPr>
        <w:pict>
          <v:group id="_x0000_s2268" style="position:absolute;margin-left:-3.2pt;margin-top:12.75pt;width:547.3pt;height:36pt;z-index:25166643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226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227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  <v:rect id="Rectangle 2400" o:spid="_x0000_s227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" strokeweight=".62pt">
                <v:stroke dashstyle="1 1" endcap="round"/>
                <v:path arrowok="t"/>
              </v:rect>
              <v:rect id="Rectangle 2401" o:spid="_x0000_s227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" strokeweight=".62pt">
                <v:stroke dashstyle="1 1" endcap="round"/>
                <v:path arrowok="t"/>
              </v:rect>
            </v:group>
            <v:group id="Group 2402" o:spid="_x0000_s227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227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4" o:spid="_x0000_s227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5" o:spid="_x0000_s227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6" o:spid="_x0000_s227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7" o:spid="_x0000_s227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8" o:spid="_x0000_s227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09" o:spid="_x0000_s228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0" o:spid="_x0000_s228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1" o:spid="_x0000_s228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2" o:spid="_x0000_s228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3" o:spid="_x0000_s228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4" o:spid="_x0000_s228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5" o:spid="_x0000_s228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6" o:spid="_x0000_s228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7" o:spid="_x0000_s228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8" o:spid="_x0000_s228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19" o:spid="_x0000_s229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0" o:spid="_x0000_s229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1" o:spid="_x0000_s229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2" o:spid="_x0000_s229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3" o:spid="_x0000_s229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4" o:spid="_x0000_s229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5" o:spid="_x0000_s229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6" o:spid="_x0000_s229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7" o:spid="_x0000_s229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8" o:spid="_x0000_s229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29" o:spid="_x0000_s230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0" o:spid="_x0000_s230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1" o:spid="_x0000_s230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2" o:spid="_x0000_s230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3" o:spid="_x0000_s230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4" o:spid="_x0000_s230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5" o:spid="_x0000_s230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6" o:spid="_x0000_s230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7" o:spid="_x0000_s230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8" o:spid="_x0000_s230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39" o:spid="_x0000_s231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0" o:spid="_x0000_s231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1" o:spid="_x0000_s231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  <v:shape id="Freeform 2442" o:spid="_x0000_s231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8018AA">
        <w:rPr>
          <w:rFonts w:ascii="Hand writing Mutlu" w:hAnsi="Hand writing Mutlu"/>
          <w:color w:val="FF0000"/>
          <w:sz w:val="68"/>
          <w:szCs w:val="68"/>
        </w:rPr>
        <w:t>dört</w:t>
      </w:r>
      <w:r>
        <w:rPr>
          <w:rFonts w:ascii="Nurhan Uz" w:hAnsi="Nurhan Uz"/>
          <w:color w:val="FF0000"/>
          <w:sz w:val="68"/>
          <w:szCs w:val="68"/>
        </w:rPr>
        <w:t xml:space="preserve">   dört   dört   dört  dört</w:t>
      </w:r>
    </w:p>
    <w:p w:rsidR="003C70E3" w:rsidRPr="005E596F" w:rsidRDefault="003C70E3" w:rsidP="00E20CF3">
      <w:pPr>
        <w:rPr>
          <w:rFonts w:ascii="Nurhan Uz" w:hAnsi="Nurhan Uz"/>
          <w:color w:val="FF0000"/>
          <w:sz w:val="68"/>
          <w:szCs w:val="68"/>
        </w:rPr>
      </w:pPr>
      <w:r w:rsidRPr="008018AA">
        <w:rPr>
          <w:rFonts w:ascii="Hand writing Mutlu" w:hAnsi="Hand writing Mutlu"/>
          <w:color w:val="FF0000"/>
          <w:sz w:val="68"/>
          <w:szCs w:val="68"/>
        </w:rPr>
        <w:t>sök</w:t>
      </w:r>
      <w:r>
        <w:rPr>
          <w:rFonts w:ascii="Nurhan Uz" w:hAnsi="Nurhan Uz"/>
          <w:color w:val="FF0000"/>
          <w:sz w:val="68"/>
          <w:szCs w:val="68"/>
        </w:rPr>
        <w:t xml:space="preserve">  sök  sök  sök  sök  sök sök</w:t>
      </w:r>
    </w:p>
    <w:sectPr w:rsidR="003C70E3" w:rsidRPr="005E596F" w:rsidSect="004173AF">
      <w:headerReference w:type="default" r:id="rId6"/>
      <w:pgSz w:w="11906" w:h="16838" w:code="9"/>
      <w:pgMar w:top="0" w:right="567" w:bottom="142" w:left="567" w:header="850" w:footer="227" w:gutter="0"/>
      <w:pgBorders w:offsetFrom="page">
        <w:top w:val="single" w:sz="4" w:space="20" w:color="C00000"/>
        <w:left w:val="single" w:sz="4" w:space="24" w:color="C00000"/>
        <w:bottom w:val="single" w:sz="4" w:space="24" w:color="C00000"/>
        <w:right w:val="single" w:sz="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0E3" w:rsidRDefault="003C70E3" w:rsidP="005A2B62">
      <w:r>
        <w:separator/>
      </w:r>
    </w:p>
  </w:endnote>
  <w:endnote w:type="continuationSeparator" w:id="0">
    <w:p w:rsidR="003C70E3" w:rsidRDefault="003C70E3" w:rsidP="005A2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0E3" w:rsidRDefault="003C70E3" w:rsidP="005A2B62">
      <w:r>
        <w:separator/>
      </w:r>
    </w:p>
  </w:footnote>
  <w:footnote w:type="continuationSeparator" w:id="0">
    <w:p w:rsidR="003C70E3" w:rsidRDefault="003C70E3" w:rsidP="005A2B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0E3" w:rsidRDefault="003C70E3" w:rsidP="007053B9">
    <w:r w:rsidRPr="008A2E89">
      <w:rPr>
        <w:i/>
        <w:color w:val="FF0000"/>
        <w:sz w:val="32"/>
        <w:szCs w:val="32"/>
      </w:rPr>
      <w:t>Adı    soyadı</w:t>
    </w:r>
    <w:r>
      <w:t xml:space="preserve">   :………………………………………………… </w:t>
    </w:r>
    <w:hyperlink r:id="rId1" w:history="1">
      <w:r w:rsidRPr="00116F01">
        <w:rPr>
          <w:rStyle w:val="Hyperlink"/>
          <w:rFonts w:ascii="Hand writing Mutlu" w:hAnsi="Hand writing Mutlu"/>
          <w:sz w:val="20"/>
          <w:szCs w:val="20"/>
        </w:rPr>
        <w:t>www.sorubak.com</w:t>
      </w:r>
    </w:hyperlink>
    <w:r>
      <w:rPr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752"/>
    <w:rsid w:val="000034AB"/>
    <w:rsid w:val="00050721"/>
    <w:rsid w:val="00063032"/>
    <w:rsid w:val="000F5364"/>
    <w:rsid w:val="00116F01"/>
    <w:rsid w:val="00127220"/>
    <w:rsid w:val="00152E1B"/>
    <w:rsid w:val="00155512"/>
    <w:rsid w:val="001C7724"/>
    <w:rsid w:val="001F044C"/>
    <w:rsid w:val="00235D97"/>
    <w:rsid w:val="00292889"/>
    <w:rsid w:val="002B5F6D"/>
    <w:rsid w:val="002F3989"/>
    <w:rsid w:val="002F57D6"/>
    <w:rsid w:val="00353C5E"/>
    <w:rsid w:val="00357325"/>
    <w:rsid w:val="003637BA"/>
    <w:rsid w:val="003A7759"/>
    <w:rsid w:val="003C70E3"/>
    <w:rsid w:val="003E67F1"/>
    <w:rsid w:val="004064DC"/>
    <w:rsid w:val="0040694C"/>
    <w:rsid w:val="004124D2"/>
    <w:rsid w:val="00415A96"/>
    <w:rsid w:val="004173AF"/>
    <w:rsid w:val="00443E0C"/>
    <w:rsid w:val="00477152"/>
    <w:rsid w:val="004D503D"/>
    <w:rsid w:val="004D715B"/>
    <w:rsid w:val="00523E97"/>
    <w:rsid w:val="00535F46"/>
    <w:rsid w:val="00552EB2"/>
    <w:rsid w:val="00567304"/>
    <w:rsid w:val="00584B39"/>
    <w:rsid w:val="005A2B62"/>
    <w:rsid w:val="005A4A20"/>
    <w:rsid w:val="005B505D"/>
    <w:rsid w:val="005E596F"/>
    <w:rsid w:val="005E7074"/>
    <w:rsid w:val="005F3F98"/>
    <w:rsid w:val="0062107A"/>
    <w:rsid w:val="006550CB"/>
    <w:rsid w:val="0065543B"/>
    <w:rsid w:val="0067037E"/>
    <w:rsid w:val="006C14A6"/>
    <w:rsid w:val="006C3C0C"/>
    <w:rsid w:val="007053B9"/>
    <w:rsid w:val="007276F5"/>
    <w:rsid w:val="00745C0F"/>
    <w:rsid w:val="00774200"/>
    <w:rsid w:val="007B3A80"/>
    <w:rsid w:val="007C6583"/>
    <w:rsid w:val="007D0C2C"/>
    <w:rsid w:val="007D710D"/>
    <w:rsid w:val="007E11DF"/>
    <w:rsid w:val="007F6F54"/>
    <w:rsid w:val="008018AA"/>
    <w:rsid w:val="00801F2E"/>
    <w:rsid w:val="00807444"/>
    <w:rsid w:val="00812A17"/>
    <w:rsid w:val="00817439"/>
    <w:rsid w:val="008268F6"/>
    <w:rsid w:val="008656CC"/>
    <w:rsid w:val="008A2E89"/>
    <w:rsid w:val="008C46D4"/>
    <w:rsid w:val="008E379F"/>
    <w:rsid w:val="008F251A"/>
    <w:rsid w:val="009444CD"/>
    <w:rsid w:val="00965EDC"/>
    <w:rsid w:val="00983E97"/>
    <w:rsid w:val="00A13A36"/>
    <w:rsid w:val="00A243C0"/>
    <w:rsid w:val="00A56DAB"/>
    <w:rsid w:val="00A721D6"/>
    <w:rsid w:val="00A84DE7"/>
    <w:rsid w:val="00AA73FC"/>
    <w:rsid w:val="00AB2D8A"/>
    <w:rsid w:val="00AB4CE4"/>
    <w:rsid w:val="00AB5486"/>
    <w:rsid w:val="00AC2D76"/>
    <w:rsid w:val="00AE00CE"/>
    <w:rsid w:val="00AE1B0A"/>
    <w:rsid w:val="00AF0680"/>
    <w:rsid w:val="00AF40A2"/>
    <w:rsid w:val="00AF6583"/>
    <w:rsid w:val="00B005DE"/>
    <w:rsid w:val="00B01DBC"/>
    <w:rsid w:val="00B236D0"/>
    <w:rsid w:val="00B31CD1"/>
    <w:rsid w:val="00B3253F"/>
    <w:rsid w:val="00B45B20"/>
    <w:rsid w:val="00B62E73"/>
    <w:rsid w:val="00B8796B"/>
    <w:rsid w:val="00BA0780"/>
    <w:rsid w:val="00BA635E"/>
    <w:rsid w:val="00BB2752"/>
    <w:rsid w:val="00BD7299"/>
    <w:rsid w:val="00BF7EE7"/>
    <w:rsid w:val="00C14865"/>
    <w:rsid w:val="00C374CD"/>
    <w:rsid w:val="00C505CD"/>
    <w:rsid w:val="00C60765"/>
    <w:rsid w:val="00C774DA"/>
    <w:rsid w:val="00C87891"/>
    <w:rsid w:val="00C91D62"/>
    <w:rsid w:val="00CC65EC"/>
    <w:rsid w:val="00D32EF4"/>
    <w:rsid w:val="00D41CEC"/>
    <w:rsid w:val="00D4585F"/>
    <w:rsid w:val="00D62A77"/>
    <w:rsid w:val="00D76847"/>
    <w:rsid w:val="00DB657A"/>
    <w:rsid w:val="00DC3610"/>
    <w:rsid w:val="00E0089E"/>
    <w:rsid w:val="00E1603C"/>
    <w:rsid w:val="00E20CF3"/>
    <w:rsid w:val="00E34106"/>
    <w:rsid w:val="00E36551"/>
    <w:rsid w:val="00E4126E"/>
    <w:rsid w:val="00E64676"/>
    <w:rsid w:val="00E9149D"/>
    <w:rsid w:val="00EA78B2"/>
    <w:rsid w:val="00EB315D"/>
    <w:rsid w:val="00EB351A"/>
    <w:rsid w:val="00EC49C7"/>
    <w:rsid w:val="00EE5ED6"/>
    <w:rsid w:val="00F20784"/>
    <w:rsid w:val="00F27824"/>
    <w:rsid w:val="00F37D1A"/>
    <w:rsid w:val="00F90EF6"/>
    <w:rsid w:val="00FD7AE9"/>
    <w:rsid w:val="00FE5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1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D8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160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60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A2B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2B62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5A2B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A2B62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053B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2</Pages>
  <Words>143</Words>
  <Characters>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aksam</dc:creator>
  <cp:keywords>www.sorubak.com</cp:keywords>
  <dc:description/>
  <cp:lastModifiedBy>edanur</cp:lastModifiedBy>
  <cp:revision>76</cp:revision>
  <dcterms:created xsi:type="dcterms:W3CDTF">2013-12-29T17:23:00Z</dcterms:created>
  <dcterms:modified xsi:type="dcterms:W3CDTF">2014-01-06T21:47:00Z</dcterms:modified>
  <cp:category>www.sorubak.com</cp:category>
</cp:coreProperties>
</file>