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161" w:rsidRPr="00837D76" w:rsidRDefault="00F36161" w:rsidP="00837D76">
      <w:pPr>
        <w:tabs>
          <w:tab w:val="left" w:pos="2775"/>
          <w:tab w:val="left" w:pos="6210"/>
        </w:tabs>
        <w:spacing w:after="0"/>
        <w:rPr>
          <w:rFonts w:ascii="Nurhan Uz" w:hAnsi="Nurhan Uz"/>
          <w:noProof/>
          <w:sz w:val="2"/>
          <w:szCs w:val="2"/>
          <w:lang w:eastAsia="tr-TR"/>
        </w:rPr>
      </w:pPr>
      <w:r>
        <w:rPr>
          <w:noProof/>
          <w:lang w:eastAsia="tr-TR"/>
        </w:rPr>
        <w:pict>
          <v:roundrect id="Yuvarlatılmış Dikdörtgen 4326" o:spid="_x0000_s1026" style="position:absolute;margin-left:-18.6pt;margin-top:-13.05pt;width:570.75pt;height:58.45pt;z-index:25169561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" strokecolor="#4472c4" strokeweight="1pt">
            <v:stroke joinstyle="miter"/>
            <v:textbox>
              <w:txbxContent>
                <w:p w:rsidR="00F36161" w:rsidRDefault="00F36161" w:rsidP="00DE49D7">
                  <w:pPr>
                    <w:tabs>
                      <w:tab w:val="left" w:pos="2775"/>
                      <w:tab w:val="left" w:pos="6210"/>
                    </w:tabs>
                    <w:rPr>
                      <w:rFonts w:ascii="ALFABET98" w:hAnsi="ALFABET98"/>
                      <w:b/>
                      <w:color w:val="00B050"/>
                      <w:sz w:val="24"/>
                      <w:szCs w:val="24"/>
                    </w:rPr>
                  </w:pPr>
                  <w:r>
                    <w:rPr>
                      <w:rFonts w:ascii="ALFABET98" w:hAnsi="ALFABET98"/>
                      <w:b/>
                      <w:color w:val="00B050"/>
                      <w:sz w:val="24"/>
                      <w:szCs w:val="24"/>
                    </w:rPr>
                    <w:t xml:space="preserve">                        Yusuf Köstem İlkokulu 1.Sınıflar “</w:t>
                  </w:r>
                  <w:r w:rsidRPr="00D13D86">
                    <w:rPr>
                      <w:rFonts w:ascii="Hand writing Mutlu" w:hAnsi="Hand writing Mutlu"/>
                      <w:b/>
                      <w:color w:val="00B050"/>
                      <w:sz w:val="24"/>
                      <w:szCs w:val="24"/>
                    </w:rPr>
                    <w:t>n</w:t>
                  </w:r>
                  <w:r>
                    <w:rPr>
                      <w:rFonts w:ascii="ALFABET98" w:hAnsi="ALFABET98"/>
                      <w:b/>
                      <w:color w:val="00B050"/>
                      <w:sz w:val="24"/>
                      <w:szCs w:val="24"/>
                    </w:rPr>
                    <w:t>-</w:t>
                  </w:r>
                  <w:r w:rsidRPr="00D13D86">
                    <w:rPr>
                      <w:rFonts w:ascii="Hand writing Mutlu" w:hAnsi="Hand writing Mutlu"/>
                      <w:b/>
                      <w:color w:val="00B050"/>
                      <w:sz w:val="24"/>
                      <w:szCs w:val="24"/>
                    </w:rPr>
                    <w:t>N</w:t>
                  </w:r>
                  <w:r>
                    <w:rPr>
                      <w:rFonts w:ascii="ALFABET98" w:hAnsi="ALFABET98"/>
                      <w:b/>
                      <w:color w:val="00B050"/>
                      <w:sz w:val="24"/>
                      <w:szCs w:val="24"/>
                    </w:rPr>
                    <w:t>” Sesi Çalışması</w:t>
                  </w:r>
                </w:p>
                <w:p w:rsidR="00F36161" w:rsidRPr="00957BAF" w:rsidRDefault="00F36161" w:rsidP="00DE49D7">
                  <w:pPr>
                    <w:tabs>
                      <w:tab w:val="left" w:pos="2775"/>
                      <w:tab w:val="left" w:pos="6210"/>
                    </w:tabs>
                    <w:rPr>
                      <w:rFonts w:ascii="ALFABET98" w:hAnsi="ALFABET98"/>
                      <w:b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ALFABET98" w:hAnsi="ALFABET98"/>
                      <w:b/>
                      <w:color w:val="00B050"/>
                      <w:sz w:val="24"/>
                      <w:szCs w:val="24"/>
                    </w:rPr>
                    <w:t>Etkinlik No:3                                                                                            02/12/2013</w:t>
                  </w:r>
                </w:p>
                <w:p w:rsidR="00F36161" w:rsidRDefault="00F36161" w:rsidP="00DE49D7">
                  <w:pPr>
                    <w:jc w:val="center"/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4295" o:spid="_x0000_s1027" style="position:absolute;margin-left:388.5pt;margin-top:49.9pt;width:77.65pt;height:38.25pt;z-index:25164851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" strokecolor="#70ad47" strokeweight="2.25pt">
            <v:stroke joinstyle="miter"/>
            <v:textbox>
              <w:txbxContent>
                <w:p w:rsidR="00F36161" w:rsidRPr="00473140" w:rsidRDefault="00F36161" w:rsidP="00473140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a</w:t>
                  </w:r>
                  <w:r w:rsidRPr="00473140">
                    <w:rPr>
                      <w:rFonts w:ascii="Hand writing Mutlu" w:hAnsi="Hand writing Mutlu"/>
                      <w:sz w:val="40"/>
                      <w:szCs w:val="40"/>
                    </w:rPr>
                    <w:t>n</w:t>
                  </w: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la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4293" o:spid="_x0000_s1028" style="position:absolute;margin-left:246.6pt;margin-top:50.25pt;width:77.65pt;height:38.25pt;z-index:25164748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" strokecolor="#70ad47" strokeweight="2.25pt">
            <v:stroke joinstyle="miter"/>
            <v:textbox>
              <w:txbxContent>
                <w:p w:rsidR="00F36161" w:rsidRPr="00473140" w:rsidRDefault="00F36161" w:rsidP="00473140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a</w:t>
                  </w:r>
                  <w:r w:rsidRPr="00473140">
                    <w:rPr>
                      <w:rFonts w:ascii="Hand writing Mutlu" w:hAnsi="Hand writing Mutlu"/>
                      <w:sz w:val="40"/>
                      <w:szCs w:val="40"/>
                    </w:rPr>
                    <w:t>n</w:t>
                  </w: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-la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4292" o:spid="_x0000_s1029" style="position:absolute;margin-left:146.4pt;margin-top:51.45pt;width:71.25pt;height:38.25pt;z-index:25164646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" strokecolor="#70ad47" strokeweight="2.25pt">
            <v:stroke joinstyle="miter"/>
            <v:textbox>
              <w:txbxContent>
                <w:p w:rsidR="00F36161" w:rsidRPr="00473140" w:rsidRDefault="00F36161" w:rsidP="00473140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a</w:t>
                  </w:r>
                  <w:r w:rsidRPr="00473140">
                    <w:rPr>
                      <w:rFonts w:ascii="Hand writing Mutlu" w:hAnsi="Hand writing Mutlu"/>
                      <w:sz w:val="40"/>
                      <w:szCs w:val="40"/>
                    </w:rPr>
                    <w:t>n</w:t>
                  </w: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ne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4291" o:spid="_x0000_s1030" style="position:absolute;margin-left:-2.1pt;margin-top:51.45pt;width:77.65pt;height:38.25pt;z-index:25164544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" strokecolor="#70ad47" strokeweight="2.25pt">
            <v:stroke joinstyle="miter"/>
            <v:textbox>
              <w:txbxContent>
                <w:p w:rsidR="00F36161" w:rsidRPr="00473140" w:rsidRDefault="00F36161" w:rsidP="00473140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a</w:t>
                  </w:r>
                  <w:r w:rsidRPr="00473140">
                    <w:rPr>
                      <w:rFonts w:ascii="Hand writing Mutlu" w:hAnsi="Hand writing Mutlu"/>
                      <w:sz w:val="40"/>
                      <w:szCs w:val="40"/>
                    </w:rPr>
                    <w:t>n</w:t>
                  </w: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-ne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31" type="#_x0000_t202" style="position:absolute;margin-left:-13.35pt;margin-top:0;width:561pt;height:45.7pt;z-index:-251696640;visibility:visible;mso-wrap-distance-top:3.6pt;mso-wrap-distance-bottom: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" strokeweight="1pt">
            <v:textbox>
              <w:txbxContent>
                <w:p w:rsidR="00F36161" w:rsidRPr="00957BAF" w:rsidRDefault="00F36161" w:rsidP="00DE49D7">
                  <w:pPr>
                    <w:tabs>
                      <w:tab w:val="left" w:pos="2775"/>
                      <w:tab w:val="left" w:pos="6210"/>
                    </w:tabs>
                    <w:rPr>
                      <w:rFonts w:ascii="ALFABET98" w:hAnsi="ALFABET98"/>
                      <w:b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ALFABET98" w:hAnsi="ALFABET98"/>
                      <w:b/>
                      <w:color w:val="00B050"/>
                      <w:sz w:val="24"/>
                      <w:szCs w:val="24"/>
                    </w:rPr>
                    <w:t xml:space="preserve">                   </w:t>
                  </w:r>
                  <w:bookmarkStart w:id="0" w:name="_GoBack"/>
                  <w:bookmarkEnd w:id="0"/>
                  <w:r>
                    <w:rPr>
                      <w:rFonts w:ascii="ALFABET98" w:hAnsi="ALFABET98"/>
                      <w:b/>
                      <w:color w:val="00B050"/>
                      <w:sz w:val="24"/>
                      <w:szCs w:val="24"/>
                    </w:rPr>
                    <w:t xml:space="preserve">      </w:t>
                  </w:r>
                </w:p>
                <w:p w:rsidR="00F36161" w:rsidRDefault="00F36161"/>
              </w:txbxContent>
            </v:textbox>
            <w10:wrap type="square"/>
          </v:shape>
        </w:pict>
      </w:r>
    </w:p>
    <w:p w:rsidR="00F36161" w:rsidRDefault="00F36161" w:rsidP="007B3AB6">
      <w:pPr>
        <w:tabs>
          <w:tab w:val="left" w:pos="2775"/>
          <w:tab w:val="left" w:pos="6210"/>
        </w:tabs>
        <w:spacing w:after="0"/>
        <w:rPr>
          <w:rFonts w:ascii="ALFABET98" w:hAnsi="ALFABET98"/>
          <w:sz w:val="24"/>
          <w:szCs w:val="24"/>
        </w:rPr>
      </w:pPr>
      <w:r>
        <w:rPr>
          <w:noProof/>
          <w:lang w:eastAsia="tr-TR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Sağ Ok 33" o:spid="_x0000_s1032" type="#_x0000_t13" style="position:absolute;margin-left:340.1pt;margin-top:13.45pt;width:16.5pt;height:13.5pt;z-index:2516218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" adj="12764" strokecolor="#ed7d31" strokeweight="1pt"/>
        </w:pict>
      </w:r>
      <w:r>
        <w:rPr>
          <w:noProof/>
          <w:lang w:eastAsia="tr-TR"/>
        </w:rPr>
        <w:pict>
          <v:shape id="Sağ Ok 7" o:spid="_x0000_s1033" type="#_x0000_t13" style="position:absolute;margin-left:106.1pt;margin-top:13.1pt;width:16.5pt;height:13.5pt;z-index:2516208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" adj="12764" strokecolor="#ed7d31" strokeweight="1pt"/>
        </w:pict>
      </w:r>
      <w:r w:rsidRPr="007B3AB6">
        <w:rPr>
          <w:rFonts w:ascii="ALFABET98" w:hAnsi="ALFABET98"/>
          <w:sz w:val="24"/>
          <w:szCs w:val="24"/>
        </w:rPr>
        <w:t xml:space="preserve">                                </w:t>
      </w:r>
      <w:r>
        <w:rPr>
          <w:rFonts w:ascii="ALFABET98" w:hAnsi="ALFABET98"/>
          <w:sz w:val="24"/>
          <w:szCs w:val="24"/>
        </w:rPr>
        <w:t xml:space="preserve">                                                                                        </w:t>
      </w:r>
    </w:p>
    <w:p w:rsidR="00F36161" w:rsidRPr="007B3AB6" w:rsidRDefault="00F36161" w:rsidP="007B3AB6">
      <w:pPr>
        <w:tabs>
          <w:tab w:val="left" w:pos="2775"/>
          <w:tab w:val="left" w:pos="6210"/>
        </w:tabs>
        <w:spacing w:after="0"/>
        <w:rPr>
          <w:rFonts w:ascii="ALFABET98" w:hAnsi="ALFABET98"/>
          <w:sz w:val="24"/>
          <w:szCs w:val="24"/>
        </w:rPr>
      </w:pPr>
    </w:p>
    <w:p w:rsidR="00F36161" w:rsidRDefault="00F36161" w:rsidP="007B3AB6">
      <w:pPr>
        <w:rPr>
          <w:rFonts w:ascii="Hand writing Mutlu" w:hAnsi="Hand writing Mutlu"/>
          <w:b/>
          <w:color w:val="000000"/>
          <w:sz w:val="64"/>
          <w:szCs w:val="64"/>
        </w:rPr>
      </w:pPr>
      <w:r>
        <w:rPr>
          <w:noProof/>
          <w:lang w:eastAsia="tr-TR"/>
        </w:rPr>
        <w:pict>
          <v:group id="Grup 1932" o:spid="_x0000_s1034" style="position:absolute;margin-left:246.15pt;margin-top:4.85pt;width:239.1pt;height:44.2pt;z-index:-251692544" coordorigin="1054,7115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">
            <v:group id="Group 575" o:spid="_x0000_s1035" style="position:absolute;left:1080;top:7133;width:10260;height:651" coordorigin="751,4013" coordsize="9707,55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EdtrB8QAAADdAAAA&#10;DwAAAAAAAAAAAAAAAACqAgAAZHJzL2Rvd25yZXYueG1sUEsFBgAAAAAEAAQA+gAAAJsDAAAAAA==&#10;">
              <v:rect id="Rectangle 578" o:spid="_x0000_s1036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T61EsQA&#10;AADdAAAADwAAAGRycy9kb3ducmV2LnhtbERPTWsCMRC9F/wPYQRvNWstYrdGkYLgQWq7VvA43Yyb&#10;1c1k2URd/fVGKPQ2j/c5k1lrK3GmxpeOFQz6CQji3OmSCwU/m8XzGIQPyBorx6TgSh5m087TBFPt&#10;LvxN5ywUIoawT1GBCaFOpfS5IYu+72riyO1dYzFE2BRSN3iJ4baSL0kykhZLjg0Ga/owlB+zk1VA&#10;hzXtKPu8/ZoFnbY3u/oaHb1SvW47fwcRqA3/4j/3Usf5b8NXeHwTT5DTO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U+tRLEAAAA3QAAAA8AAAAAAAAAAAAAAAAAmAIAAGRycy9k&#10;b3ducmV2LnhtbFBLBQYAAAAABAAEAPUAAACJAwAAAAA=&#10;" strokecolor="#0070c0" strokeweight="1pt">
                <v:shadow color="#868686"/>
                <v:path arrowok="t"/>
              </v:rect>
              <v:rect id="Rectangle 576" o:spid="_x0000_s1037" style="position:absolute;left:751;top:4398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TiVEMQA&#10;AADdAAAADwAAAGRycy9kb3ducmV2LnhtbERP22rCQBB9L/Qflin0TTdVrJq6CUUpRCiIlw8YsmMS&#10;m51ds1tN/fpuQejbHM51FnlvWnGhzjeWFbwMExDEpdUNVwoO+4/BDIQPyBpby6Tghzzk2ePDAlNt&#10;r7ylyy5UIoawT1FBHYJLpfRlTQb90DriyB1tZzBE2FVSd3iN4aaVoyR5lQYbjg01OlrWVH7tvo2C&#10;8/l0m4yT9eYzlLIoqpU7TVdOqeen/v0NRKA+/Ivv7kLH+fPxBP6+iSfI7B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04lRDEAAAA3QAAAA8AAAAAAAAAAAAAAAAAmAIAAGRycy9k&#10;b3ducmV2LnhtbFBLBQYAAAAABAAEAPUAAACJAwAAAAA=&#10;" strokecolor="#36f" strokeweight="1pt">
                <v:shadow color="#868686"/>
                <v:path arrowok="t"/>
              </v:rect>
              <v:rect id="Rectangle 577" o:spid="_x0000_s1038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zGWCMQA&#10;AADdAAAADwAAAGRycy9kb3ducmV2LnhtbERPS2vCQBC+C/0PyxS86cZqfaSuIqJgj00r2NuQnWRj&#10;s7Mhu2r8926h0Nt8fM9Zrjtbiyu1vnKsYDRMQBDnTldcKvj63A/mIHxA1lg7JgV38rBePfWWmGp3&#10;4w+6ZqEUMYR9igpMCE0qpc8NWfRD1xBHrnCtxRBhW0rd4i2G21q+JMlUWqw4NhhsaGso/8kuVsHu&#10;3L03p905M692UZhZMZp8m6NS/edu8wYiUBf+xX/ug47zF+Mp/H4TT5Cr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8xlgjEAAAA3QAAAA8AAAAAAAAAAAAAAAAAmAIAAGRycy9k&#10;b3ducmV2LnhtbFBLBQYAAAAABAAEAPUAAACJAwAAAAA=&#10;" strokecolor="red" strokeweight="1pt">
                <v:shadow color="#868686"/>
                <v:path arrowok="t"/>
              </v:rect>
            </v:group>
            <v:group id="Group 579" o:spid="_x0000_s1039" style="position:absolute;left:1054;top:7115;width:1940;height:687" coordorigin="1054,7115" coordsize="1940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buBtBMQAAADdAAAA&#10;DwAAAAAAAAAAAAAAAACqAgAAZHJzL2Rvd25yZXYueG1sUEsFBgAAAAAEAAQA+gAAAJsDAAAAAA==&#10;">
              <v:shape id="Freeform 580" o:spid="_x0000_s104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bGFXscA&#10;AADdAAAADwAAAGRycy9kb3ducmV2LnhtbESPzWvCQBDF70L/h2UK3nTTD/xIXaUIBS+Kxhba25Cd&#10;JqHZ2bC7avrfOwfB2wzvzXu/Wax616ozhdh4NvA0zkARl942XBn4PH6MZqBiQrbYeiYD/xRhtXwY&#10;LDC3/sIHOhepUhLCMUcDdUpdrnUsa3IYx74jFu3XB4dJ1lBpG/Ai4a7Vz1k20Q4bloYaO1rXVP4V&#10;J2fgtZq02X7XrLf8E3A3/5p9F9PSmOFj//4GKlGf7ubb9cYK/vxFcOUbGUEvr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A2xhV7HAAAA3QAAAA8AAAAAAAAAAAAAAAAAmAIAAGRy&#10;cy9kb3ducmV2LnhtbFBLBQYAAAAABAAEAPUAAACMAwAAAAA=&#10;" path="m515,l,670e" strokecolor="#36f">
                <v:stroke dashstyle="1 1" endcap="round"/>
                <v:shadow color="#868686"/>
                <v:path arrowok="t" o:connecttype="custom" o:connectlocs="515,0;0,670" o:connectangles="0,0"/>
              </v:shape>
              <v:shape id="Freeform 582" o:spid="_x0000_s104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v0gxcQA&#10;AADdAAAADwAAAGRycy9kb3ducmV2LnhtbERPTWvCQBC9F/wPywi91Y1WrEmzERGEXpQ2rWBvQ3ZM&#10;gtnZsLvV+O/dQqG3ebzPyVeD6cSFnG8tK5hOEhDEldUt1wq+PrdPSxA+IGvsLJOCG3lYFaOHHDNt&#10;r/xBlzLUIoawz1BBE0KfSemrhgz6ie2JI3eyzmCI0NVSO7zGcNPJWZIspMGWY0ODPW0aqs7lj1Ew&#10;rxdd8r5vNzv+drhPD8tj+VIp9Tge1q8gAg3hX/znftNxfvqcwu838QRZ3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L9IMXEAAAA3QAAAA8AAAAAAAAAAAAAAAAAmAIAAGRycy9k&#10;b3ducmV2LnhtbFBLBQYAAAAABAAEAPUAAACJAwAAAAA=&#10;" path="m515,l,670e" strokecolor="#36f">
                <v:stroke dashstyle="1 1" endcap="round"/>
                <v:shadow color="#868686"/>
                <v:path arrowok="t" o:connecttype="custom" o:connectlocs="515,0;0,670" o:connectangles="0,0"/>
              </v:shape>
              <v:shape id="Freeform 584" o:spid="_x0000_s104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8H6JcYA&#10;AADdAAAADwAAAGRycy9kb3ducmV2LnhtbESPT2vCQBDF74V+h2UKvdVNRfyTuooIQi+KRoX2NmSn&#10;SWh2NuyuGr+9cyj0NsN7895v5svetepKITaeDbwPMlDEpbcNVwZOx83bFFRMyBZbz2TgThGWi+en&#10;OebW3/hA1yJVSkI45migTqnLtY5lTQ7jwHfEov344DDJGiptA94k3LV6mGVj7bBhaaixo3VN5W9x&#10;cQZG1bjN9rtmveXvgLvZefpVTEpjXl/61QeoRH36N/9df1rBn42EX76REfTi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8H6JcYAAADdAAAADwAAAAAAAAAAAAAAAACYAgAAZHJz&#10;L2Rvd25yZXYueG1sUEsFBgAAAAAEAAQA9QAAAIsDAAAAAA==&#10;" path="m515,l,670e" strokecolor="#36f">
                <v:stroke dashstyle="1 1" endcap="round"/>
                <v:shadow color="#868686"/>
                <v:path arrowok="t" o:connecttype="custom" o:connectlocs="515,0;0,670" o:connectangles="0,0"/>
              </v:shape>
            </v:group>
            <v:group id="Group 586" o:spid="_x0000_s1043" style="position:absolute;left:3162;top:7132;width:1940;height:687" coordorigin="1054,7115" coordsize="1940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1kMjlsQAAADdAAAA&#10;DwAAAAAAAAAAAAAAAACqAgAAZHJzL2Rvd25yZXYueG1sUEsFBgAAAAAEAAQA+gAAAJsDAAAAAA==&#10;">
              <v:shape id="Freeform 587" o:spid="_x0000_s104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F/BycQA&#10;AADdAAAADwAAAGRycy9kb3ducmV2LnhtbERPTWvCQBC9F/oflhF6qxuDWI2uUgJCLw1tWkFvQ3ZM&#10;gtnZsLua9N93CwVv83ifs9mNphM3cr61rGA2TUAQV1a3XCv4/to/L0H4gKyxs0wKfsjDbvv4sMFM&#10;24E/6VaGWsQQ9hkqaELoMyl91ZBBP7U9ceTO1hkMEbpaaodDDDedTJNkIQ22HBsa7ClvqLqUV6Ng&#10;Xi+65KNo83c+OSxWh+WxfKmUepqMr2sQgcZwF/+733Scv5qn8PdNPEFuf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fwcnEAAAA3QAAAA8AAAAAAAAAAAAAAAAAmAIAAGRycy9k&#10;b3ducmV2LnhtbFBLBQYAAAAABAAEAPUAAACJAwAAAAA=&#10;" path="m515,l,670e" strokecolor="#36f">
                <v:stroke dashstyle="1 1" endcap="round"/>
                <v:shadow color="#868686"/>
                <v:path arrowok="t" o:connecttype="custom" o:connectlocs="515,0;0,670" o:connectangles="0,0"/>
              </v:shape>
              <v:shape id="Freeform 589" o:spid="_x0000_s104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xNkUsQA&#10;AADdAAAADwAAAGRycy9kb3ducmV2LnhtbERPS2vCQBC+C/0PyxS81Y1WfKTZiAgFL0qNLehtyE6T&#10;YHY27K6a/vtuoeBtPr7nZKvetOJGzjeWFYxHCQji0uqGKwWfx/eXBQgfkDW2lknBD3lY5U+DDFNt&#10;73ygWxEqEUPYp6igDqFLpfRlTQb9yHbEkfu2zmCI0FVSO7zHcNPKSZLMpMGGY0ONHW1qKi/F1SiY&#10;VrM2+dg3mx2fHe6XX4tTMS+VGj736zcQgfrwEP+7tzrOX05f4e+beILMf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sTZFLEAAAA3QAAAA8AAAAAAAAAAAAAAAAAmAIAAGRycy9k&#10;b3ducmV2LnhtbFBLBQYAAAAABAAEAPUAAACJAwAAAAA=&#10;" path="m515,l,670e" strokecolor="#36f">
                <v:stroke dashstyle="1 1" endcap="round"/>
                <v:shadow color="#868686"/>
                <v:path arrowok="t" o:connecttype="custom" o:connectlocs="515,0;0,670" o:connectangles="0,0"/>
              </v:shape>
              <v:shape id="Freeform 591" o:spid="_x0000_s104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Pr8JsMA&#10;AADdAAAADwAAAGRycy9kb3ducmV2LnhtbERPTWvCQBC9F/wPywje6kYJVtNsRATBS6VNW9DbkJ0m&#10;wexs2F01/fddQehtHu9z8vVgOnEl51vLCmbTBARxZXXLtYKvz93zEoQPyBo7y6Tglzysi9FTjpm2&#10;N/6gaxlqEUPYZ6igCaHPpPRVQwb91PbEkfuxzmCI0NVSO7zFcNPJeZIspMGWY0ODPW0bqs7lxShI&#10;60WXvB/a7RufHB5W38tj+VIpNRkPm1cQgYbwL3649zrOX6Up3L+JJ8ji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Pr8JsMAAADdAAAADwAAAAAAAAAAAAAAAACYAgAAZHJzL2Rv&#10;d25yZXYueG1sUEsFBgAAAAAEAAQA9QAAAIgDAAAAAA==&#10;" path="m515,l,670e" strokecolor="#36f">
                <v:stroke dashstyle="1 1" endcap="round"/>
                <v:shadow color="#868686"/>
                <v:path arrowok="t" o:connecttype="custom" o:connectlocs="515,0;0,670" o:connectangles="0,0"/>
              </v:shape>
            </v:group>
            <v:shape id="Freeform 593" o:spid="_x0000_s104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7ZZvcQA&#10;AADdAAAADwAAAGRycy9kb3ducmV2LnhtbERPS2vCQBC+F/wPywi9NZsW6yO6hhIo9FLRqKC3ITsm&#10;odnZsLvV9N93hUJv8/E9Z5UPphNXcr61rOA5SUEQV1a3XCs47N+f5iB8QNbYWSYFP+QhX48eVphp&#10;e+MdXctQixjCPkMFTQh9JqWvGjLoE9sTR+5incEQoauldniL4aaTL2k6lQZbjg0N9lQ0VH2V30bB&#10;pJ526XbTFp98drhZHOenclYp9Tge3pYgAg3hX/zn/tBx/mLyCvdv4gly/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u2Wb3EAAAA3QAAAA8AAAAAAAAAAAAAAAAAmAIAAGRycy9k&#10;b3ducmV2LnhtbFBLBQYAAAAABAAEAPUAAACJAwAAAAA=&#10;" path="m515,l,670e" strokecolor="#36f">
              <v:stroke dashstyle="1 1" endcap="round"/>
              <v:shadow color="#868686"/>
              <v:path arrowok="t" o:connecttype="custom" o:connectlocs="515,0;0,670" o:connectangles="0,0"/>
            </v:shape>
            <v:shape id="Freeform 595" o:spid="_x0000_s1048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2THysMA&#10;AADdAAAADwAAAGRycy9kb3ducmV2LnhtbERPTYvCMBC9L/gfwgje1tRFulqNsgiCF2W3q6C3oRnb&#10;YjMpSdT67zeCsLd5vM+ZLzvTiBs5X1tWMBomIIgLq2suFex/1+8TED4ga2wsk4IHeVguem9zzLS9&#10;8w/d8lCKGMI+QwVVCG0mpS8qMuiHtiWO3Nk6gyFCV0rt8B7DTSM/kiSVBmuODRW2tKqouORXo2Bc&#10;pk3yvatXWz453E0Pk2P+WSg16HdfMxCBuvAvfrk3Os6fjlN4fhNPkI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2THysMAAADdAAAADwAAAAAAAAAAAAAAAACYAgAAZHJzL2Rv&#10;d25yZXYueG1sUEsFBgAAAAAEAAQA9QAAAIgDAAAAAA==&#10;" path="m515,l,670e" strokecolor="#36f">
              <v:stroke dashstyle="1 1" endcap="round"/>
              <v:shadow color="#868686"/>
              <v:path arrowok="t" o:connecttype="custom" o:connectlocs="515,0;0,670" o:connectangles="0,0"/>
            </v:shape>
            <v:shape id="Freeform 597" o:spid="_x0000_s1049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DSX8MYA&#10;AADdAAAADwAAAGRycy9kb3ducmV2LnhtbERPTU/CQBC9m/AfNkPiTbYQIrWyECBoKkajCJ7H7tA2&#10;dGeb7kLLv3dNSLzNy/uc6bwzlThT40rLCoaDCARxZnXJuYLd19NdDMJ5ZI2VZVJwIQfzWe9miom2&#10;LX/SeetzEULYJaig8L5OpHRZQQbdwNbEgTvYxqAPsMmlbrAN4aaSoyi6lwZLDg0F1rQqKDtuT0ZB&#10;/HNqV+8fb/vX780yXQ8vo5c4fVbqtt8tHkF46vy/+OpOdZj/MJ7A3zfhBDn7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DSX8MYAAADdAAAADwAAAAAAAAAAAAAAAACYAgAAZHJz&#10;L2Rvd25yZXYueG1sUEsFBgAAAAAEAAQA9QAAAIsDAAAAAA==&#10;" path="m364,l,451e" strokecolor="#36f">
              <v:stroke dashstyle="1 1" endcap="round"/>
              <v:shadow color="#868686"/>
              <v:path arrowok="t" o:connecttype="custom" o:connectlocs="364,0;0,451" o:connectangles="0,0"/>
            </v:shape>
            <v:group id="Group 598" o:spid="_x0000_s1050" style="position:absolute;left:5298;top:7122;width:1940;height:687" coordorigin="1054,7115" coordsize="1940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R3mKC8cAAADd&#10;AAAADwAAAAAAAAAAAAAAAACqAgAAZHJzL2Rvd25yZXYueG1sUEsFBgAAAAAEAAQA+gAAAJ4DAAAA&#10;AA==&#10;">
              <v:shape id="Freeform 599" o:spid="_x0000_s105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tTuMMA&#10;AADdAAAADwAAAGRycy9kb3ducmV2LnhtbERPTYvCMBC9L/gfwgh7W1NF1HaNIoKwlxWtu6C3oZlt&#10;i82kJFG7/94Igrd5vM+ZLzvTiCs5X1tWMBwkIIgLq2suFfwcNh8zED4ga2wsk4J/8rBc9N7mmGl7&#10;4z1d81CKGMI+QwVVCG0mpS8qMugHtiWO3J91BkOErpTa4S2Gm0aOkmQiDdYcGypsaV1Rcc4vRsG4&#10;nDTJbluvv/nkcJv+zo75tFDqvd+tPkEE6sJL/HR/6Tg/Hafw+CaeIBd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vtTuMMAAADdAAAADwAAAAAAAAAAAAAAAACYAgAAZHJzL2Rv&#10;d25yZXYueG1sUEsFBgAAAAAEAAQA9QAAAIgDAAAAAA==&#10;" path="m515,l,670e" strokecolor="#36f">
                <v:stroke dashstyle="1 1" endcap="round"/>
                <v:shadow color="#868686"/>
                <v:path arrowok="t" o:connecttype="custom" o:connectlocs="515,0;0,670" o:connectangles="0,0"/>
              </v:shape>
              <v:shape id="Freeform 601" o:spid="_x0000_s105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hhs+McA&#10;AADdAAAADwAAAGRycy9kb3ducmV2LnhtbESPT2vCQBDF70K/wzIFb7ppaf2TukoRCl4UjS20tyE7&#10;TUKzs2F31fTbOwfB2wzvzXu/Wax616ozhdh4NvA0zkARl942XBn4PH6MZqBiQrbYeiYD/xRhtXwY&#10;LDC3/sIHOhepUhLCMUcDdUpdrnUsa3IYx74jFu3XB4dJ1lBpG/Ai4a7Vz1k20Q4bloYaO1rXVP4V&#10;J2fgpZq02X7XrLf8E3A3/5p9F9PSmOFj//4GKlGf7ubb9cYK/vxV+OUbGUEvr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C4YbPjHAAAA3QAAAA8AAAAAAAAAAAAAAAAAmAIAAGRy&#10;cy9kb3ducmV2LnhtbFBLBQYAAAAABAAEAPUAAACMAwAAAAA=&#10;" path="m515,l,670e" strokecolor="#36f">
                <v:stroke dashstyle="1 1" endcap="round"/>
                <v:shadow color="#868686"/>
                <v:path arrowok="t" o:connecttype="custom" o:connectlocs="515,0;0,670" o:connectangles="0,0"/>
              </v:shape>
              <v:shape id="Freeform 603" o:spid="_x0000_s105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VTJY8MA&#10;AADdAAAADwAAAGRycy9kb3ducmV2LnhtbERPS4vCMBC+C/6HMMLeNHVZX12jiLCwF0XrLuhtaGbb&#10;YjMpSVbrvzeC4G0+vufMl62pxYWcrywrGA4SEMS51RUXCn4OX/0pCB+QNdaWScGNPCwX3c4cU22v&#10;vKdLFgoRQ9inqKAMoUml9HlJBv3ANsSR+7POYIjQFVI7vMZwU8v3JBlLgxXHhhIbWpeUn7N/o+Cj&#10;GNfJblutN3xyuJ39To/ZJFfqrdeuPkEEasNL/HR/6zh/NhrC45t4glzc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VTJY8MAAADdAAAADwAAAAAAAAAAAAAAAACYAgAAZHJzL2Rv&#10;d25yZXYueG1sUEsFBgAAAAAEAAQA9QAAAIgDAAAAAA==&#10;" path="m515,l,670e" strokecolor="#36f">
                <v:stroke dashstyle="1 1" endcap="round"/>
                <v:shadow color="#868686"/>
                <v:path arrowok="t" o:connecttype="custom" o:connectlocs="515,0;0,670" o:connectangles="0,0"/>
              </v:shape>
            </v:group>
            <v:group id="Group 605" o:spid="_x0000_s1054" style="position:absolute;left:7390;top:7132;width:1940;height:687" coordorigin="1054,7115" coordsize="1940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NIKzzFAAAA3QAA&#10;AA8AAAAAAAAAAAAAAAAAqgIAAGRycy9kb3ducmV2LnhtbFBLBQYAAAAABAAEAPoAAACcAwAAAAA=&#10;">
              <v:shape id="Freeform 606" o:spid="_x0000_s105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sryj8QA&#10;AADdAAAADwAAAGRycy9kb3ducmV2LnhtbERPS2vCQBC+C/0PyxS86aZaX6mbIEKhl4qNCnobstMk&#10;NDsbdrea/vtuQehtPr7nrPPetOJKzjeWFTyNExDEpdUNVwqOh9fREoQPyBpby6Tghzzk2cNgjam2&#10;N/6gaxEqEUPYp6igDqFLpfRlTQb92HbEkfu0zmCI0FVSO7zFcNPKSZLMpcGGY0ONHW1rKr+Kb6Pg&#10;uZq3yX7XbN/54nC3Oi3PxaJUavjYb15ABOrDv/juftNx/mo2hb9v4gky+w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7K8o/EAAAA3QAAAA8AAAAAAAAAAAAAAAAAmAIAAGRycy9k&#10;b3ducmV2LnhtbFBLBQYAAAAABAAEAPUAAACJAwAAAAA=&#10;" path="m515,l,670e" strokecolor="#36f">
                <v:stroke dashstyle="1 1" endcap="round"/>
                <v:shadow color="#868686"/>
                <v:path arrowok="t" o:connecttype="custom" o:connectlocs="515,0;0,670" o:connectangles="0,0"/>
              </v:shape>
              <v:shape id="Freeform 608" o:spid="_x0000_s105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SNq+8QA&#10;AADdAAAADwAAAGRycy9kb3ducmV2LnhtbERPS2vCQBC+F/wPywi9NZsW6yO6hhIo9FLRqKC3ITsm&#10;odnZsLvV9N93hUJv8/E9Z5UPphNXcr61rOA5SUEQV1a3XCs47N+f5iB8QNbYWSYFP+QhX48eVphp&#10;e+MdXctQixjCPkMFTQh9JqWvGjLoE9sTR+5incEQoauldniL4aaTL2k6lQZbjg0N9lQ0VH2V30bB&#10;pJ526XbTFp98drhZHOenclYp9Tge3pYgAg3hX/zn/tBx/uJ1Avdv4gly/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EjavvEAAAA3QAAAA8AAAAAAAAAAAAAAAAAmAIAAGRycy9k&#10;b3ducmV2LnhtbFBLBQYAAAAABAAEAPUAAACJAwAAAAA=&#10;" path="m515,l,670e" strokecolor="#36f">
                <v:stroke dashstyle="1 1" endcap="round"/>
                <v:shadow color="#868686"/>
                <v:path arrowok="t" o:connecttype="custom" o:connectlocs="515,0;0,670" o:connectangles="0,0"/>
              </v:shape>
              <v:shape id="Freeform 610" o:spid="_x0000_s105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m/PYMQA&#10;AADdAAAADwAAAGRycy9kb3ducmV2LnhtbERPS2vCQBC+C/0PyxS81Y1SX2k2IkLBi1JjC3obstMk&#10;mJ0Nu6um/75bKHibj+852ao3rbiR841lBeNRAoK4tLrhSsHn8f1lAcIHZI2tZVLwQx5W+dMgw1Tb&#10;Ox/oVoRKxBD2KSqoQ+hSKX1Zk0E/sh1x5L6tMxgidJXUDu8x3LRykiQzabDh2FBjR5uayktxNQpe&#10;q1mbfOybzY7PDvfLr8WpmJdKDZ/79RuIQH14iP/dWx3nL6dT+PsmniDz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5vz2DEAAAA3QAAAA8AAAAAAAAAAAAAAAAAmAIAAGRycy9k&#10;b3ducmV2LnhtbFBLBQYAAAAABAAEAPUAAACJAwAAAAA=&#10;" path="m515,l,670e" strokecolor="#36f">
                <v:stroke dashstyle="1 1" endcap="round"/>
                <v:shadow color="#868686"/>
                <v:path arrowok="t" o:connecttype="custom" o:connectlocs="515,0;0,670" o:connectangles="0,0"/>
              </v:shape>
            </v:group>
          </v:group>
        </w:pict>
      </w:r>
      <w:r>
        <w:rPr>
          <w:noProof/>
          <w:lang w:eastAsia="tr-TR"/>
        </w:rPr>
        <w:pict>
          <v:group id="Grup 1908" o:spid="_x0000_s1058" style="position:absolute;margin-left:-6.85pt;margin-top:5.8pt;width:239.1pt;height:44.2pt;z-index:-251693568" coordorigin="1054,7115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">
            <v:group id="Group 575" o:spid="_x0000_s1059" style="position:absolute;left:1080;top:7133;width:10260;height:651" coordorigin="751,4013" coordsize="9707,55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5fllDFAAAA3QAA&#10;AA8AAAAAAAAAAAAAAAAAqgIAAGRycy9kb3ducmV2LnhtbFBLBQYAAAAABAAEAPoAAACcAwAAAAA=&#10;">
              <v:rect id="Rectangle 578" o:spid="_x0000_s1060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bDvccYA&#10;AADdAAAADwAAAGRycy9kb3ducmV2LnhtbESPQWvCQBCF74L/YRmht7qxB2lTVxFB6EGspi30OM1O&#10;s6nZ2ZBdNfrrOwfB2wzvzXvfzBa9b9SJulgHNjAZZ6CIy2Brrgx8fqwfn0HFhGyxCUwGLhRhMR8O&#10;ZpjbcOY9nYpUKQnhmKMBl1Kbax1LRx7jOLTEov2GzmOStau07fAs4b7RT1k21R5rlgaHLa0clYfi&#10;6A3Q3zt9U7G9/rg1Hb+ufrObHqIxD6N++QoqUZ/u5tv1mxX8l4nwyzcygp7/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bDvccYAAADdAAAADwAAAAAAAAAAAAAAAACYAgAAZHJz&#10;L2Rvd25yZXYueG1sUEsFBgAAAAAEAAQA9QAAAIsDAAAAAA==&#10;" strokecolor="#0070c0" strokeweight="1pt">
                <v:shadow color="#868686"/>
                <v:path arrowok="t"/>
              </v:rect>
              <v:rect id="Rectangle 576" o:spid="_x0000_s1061" style="position:absolute;left:751;top:4398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bbPc8QA&#10;AADdAAAADwAAAGRycy9kb3ducmV2LnhtbERP3WrCMBS+F3yHcITdadqNbVqNIpNBhYFMfYBDc2yr&#10;zUlsMu18+mUgeHc+vt8zW3SmERdqfW1ZQTpKQBAXVtdcKtjvPodjED4ga2wsk4Jf8rCY93szzLS9&#10;8jddtqEUMYR9hgqqEFwmpS8qMuhH1hFH7mBbgyHCtpS6xWsMN418TpI3abDm2FCho4+KitP2xyg4&#10;n4+315dkvfkKhczzcuWO7yun1NOgW05BBOrCQ3x35zrOn6Qp/H8TT5Dz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m2z3PEAAAA3QAAAA8AAAAAAAAAAAAAAAAAmAIAAGRycy9k&#10;b3ducmV2LnhtbFBLBQYAAAAABAAEAPUAAACJAwAAAAA=&#10;" strokecolor="#36f" strokeweight="1pt">
                <v:shadow color="#868686"/>
                <v:path arrowok="t"/>
              </v:rect>
              <v:rect id="Rectangle 577" o:spid="_x0000_s1062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7/Ma8MA&#10;AADdAAAADwAAAGRycy9kb3ducmV2LnhtbERPTWvCQBC9F/wPywi91U2kWo2uIsVCe2yqoLchO8lG&#10;s7Mhu9X477sFwds83ucs171txIU6XztWkI4SEMSF0zVXCnY/Hy8zED4ga2wck4IbeVivBk9LzLS7&#10;8jdd8lCJGMI+QwUmhDaT0heGLPqRa4kjV7rOYoiwq6Tu8BrDbSPHSTKVFmuODQZbejdUnPNfq2B7&#10;6r/aw/aUm4mdl+atTF+PZq/U87DfLEAE6sNDfHd/6jh/no7h/5t4glz9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7/Ma8MAAADdAAAADwAAAAAAAAAAAAAAAACYAgAAZHJzL2Rv&#10;d25yZXYueG1sUEsFBgAAAAAEAAQA9QAAAIgDAAAAAA==&#10;" strokecolor="red" strokeweight="1pt">
                <v:shadow color="#868686"/>
                <v:path arrowok="t"/>
              </v:rect>
            </v:group>
            <v:group id="Group 579" o:spid="_x0000_s1063" style="position:absolute;left:1054;top:7115;width:1940;height:687" coordorigin="1054,7115" coordsize="1940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abjdnwwAAAN0AAAAP&#10;AAAAAAAAAAAAAAAAAKoCAABkcnMvZG93bnJldi54bWxQSwUGAAAAAAQABAD6AAAAmgMAAAAA&#10;">
              <v:shape id="Freeform 580" o:spid="_x0000_s106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0nTO8IA&#10;AADdAAAADwAAAGRycy9kb3ducmV2LnhtbERPS4vCMBC+C/6HMII3TRXxUY0iguBF0e4urLehmW3L&#10;NpOSRK3/3iwseJuP7zmrTWtqcSfnK8sKRsMEBHFudcWFgs+P/WAOwgdkjbVlUvAkD5t1t7PCVNsH&#10;X+iehULEEPYpKihDaFIpfV6SQT+0DXHkfqwzGCJ0hdQOHzHc1HKcJFNpsOLYUGJDu5Ly3+xmFEyK&#10;aZ2cT9XuyFeHp8XX/Dub5Ur1e+12CSJQG97if/dBx/mL0QT+voknyPU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HSdM7wgAAAN0AAAAPAAAAAAAAAAAAAAAAAJgCAABkcnMvZG93&#10;bnJldi54bWxQSwUGAAAAAAQABAD1AAAAhwMAAAAA&#10;" path="m515,l,670e" strokecolor="#36f">
                <v:stroke dashstyle="1 1" endcap="round"/>
                <v:shadow color="#868686"/>
                <v:path arrowok="t" o:connecttype="custom" o:connectlocs="515,0;0,670" o:connectangles="0,0"/>
              </v:shape>
              <v:shape id="Freeform 582" o:spid="_x0000_s106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AV2oMMA&#10;AADdAAAADwAAAGRycy9kb3ducmV2LnhtbERPS4vCMBC+C/6HMMLeNHVZX12jiLCwF0XrLuhtaGbb&#10;YjMpSVbrvzeC4G0+vufMl62pxYWcrywrGA4SEMS51RUXCn4OX/0pCB+QNdaWScGNPCwX3c4cU22v&#10;vKdLFgoRQ9inqKAMoUml9HlJBv3ANsSR+7POYIjQFVI7vMZwU8v3JBlLgxXHhhIbWpeUn7N/o+Cj&#10;GNfJblutN3xyuJ39To/ZJFfqrdeuPkEEasNL/HR/6zh/NhzB45t4glzc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AV2oMMAAADdAAAADwAAAAAAAAAAAAAAAACYAgAAZHJzL2Rv&#10;d25yZXYueG1sUEsFBgAAAAAEAAQA9QAAAIgDAAAAAA==&#10;" path="m515,l,670e" strokecolor="#36f">
                <v:stroke dashstyle="1 1" endcap="round"/>
                <v:shadow color="#868686"/>
                <v:path arrowok="t" o:connecttype="custom" o:connectlocs="515,0;0,670" o:connectangles="0,0"/>
              </v:shape>
              <v:shape id="Freeform 584" o:spid="_x0000_s106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Nfo18QA&#10;AADdAAAADwAAAGRycy9kb3ducmV2LnhtbERPTWvCQBC9C/6HZYTedGMpaUxdRQIFLxWbtqC3ITtN&#10;gtnZsLvG9N+7hUJv83ifs96OphMDOd9aVrBcJCCIK6tbrhV8frzOMxA+IGvsLJOCH/Kw3Uwna8y1&#10;vfE7DWWoRQxhn6OCJoQ+l9JXDRn0C9sTR+7bOoMhQldL7fAWw00nH5MklQZbjg0N9lQ0VF3Kq1Hw&#10;VKddcjy0xRufHR5WX9mpfK6UepiNuxcQgcbwL/5z73Wcv1qm8PtNPEFu7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jX6NfEAAAA3QAAAA8AAAAAAAAAAAAAAAAAmAIAAGRycy9k&#10;b3ducmV2LnhtbFBLBQYAAAAABAAEAPUAAACJAwAAAAA=&#10;" path="m515,l,670e" strokecolor="#36f">
                <v:stroke dashstyle="1 1" endcap="round"/>
                <v:shadow color="#868686"/>
                <v:path arrowok="t" o:connecttype="custom" o:connectlocs="515,0;0,670" o:connectangles="0,0"/>
              </v:shape>
            </v:group>
            <v:group id="Group 586" o:spid="_x0000_s1067" style="position:absolute;left:3162;top:7132;width:1940;height:687" coordorigin="1054,7115" coordsize="1940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JVUxZMQAAADdAAAA&#10;DwAAAAAAAAAAAAAAAACqAgAAZHJzL2Rvd25yZXYueG1sUEsFBgAAAAAEAAQA+gAAAJsDAAAAAA==&#10;">
              <v:shape id="Freeform 587" o:spid="_x0000_s106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gTZPsYA&#10;AADdAAAADwAAAGRycy9kb3ducmV2LnhtbESPQWvCQBCF7wX/wzKCt7pRxGrqKiIIvVTaqNDehuw0&#10;CWZnw+5W03/fOQjeZnhv3vtmteldq64UYuPZwGScgSIuvW24MnA67p8XoGJCtth6JgN/FGGzHjyt&#10;MLf+xp90LVKlJIRjjgbqlLpc61jW5DCOfUcs2o8PDpOsodI24E3CXaunWTbXDhuWhho72tVUXopf&#10;Z2BWzdvs49Ds3vk74GF5XnwVL6Uxo2G/fQWVqE8P8/36zQr+ciK48o2MoNf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gTZPsYAAADdAAAADwAAAAAAAAAAAAAAAACYAgAAZHJz&#10;L2Rvd25yZXYueG1sUEsFBgAAAAAEAAQA9QAAAIsDAAAAAA==&#10;" path="m515,l,670e" strokecolor="#36f">
                <v:stroke dashstyle="1 1" endcap="round"/>
                <v:shadow color="#868686"/>
                <v:path arrowok="t" o:connecttype="custom" o:connectlocs="515,0;0,670" o:connectangles="0,0"/>
              </v:shape>
              <v:shape id="Freeform 589" o:spid="_x0000_s106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Uh8pcMA&#10;AADdAAAADwAAAGRycy9kb3ducmV2LnhtbERPTWvCQBC9F/wPywi91Y1SrEndBBEEL0qbtqC3ITtN&#10;gtnZsLtq/PddQehtHu9zlsVgOnEh51vLCqaTBARxZXXLtYLvr83LAoQPyBo7y6TgRh6KfPS0xEzb&#10;K3/SpQy1iCHsM1TQhNBnUvqqIYN+YnviyP1aZzBE6GqpHV5juOnkLEnm0mDLsaHBntYNVafybBS8&#10;1vMu+di36x0fHe7Tn8WhfKuUeh4Pq3cQgYbwL364tzrOT6cp3L+JJ8j8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Uh8pcMAAADdAAAADwAAAAAAAAAAAAAAAACYAgAAZHJzL2Rv&#10;d25yZXYueG1sUEsFBgAAAAAEAAQA9QAAAIgDAAAAAA==&#10;" path="m515,l,670e" strokecolor="#36f">
                <v:stroke dashstyle="1 1" endcap="round"/>
                <v:shadow color="#868686"/>
                <v:path arrowok="t" o:connecttype="custom" o:connectlocs="515,0;0,670" o:connectangles="0,0"/>
              </v:shape>
              <v:shape id="Freeform 591" o:spid="_x0000_s107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h4fhcYA&#10;AADdAAAADwAAAGRycy9kb3ducmV2LnhtbESPT2vCQBDF74V+h2UK3uqmIv5JXUUEoRdFo0J7G7LT&#10;JDQ7G3a3Gr+9cyj0NsN7895vFqvetepKITaeDbwNM1DEpbcNVwbOp+3rDFRMyBZbz2TgThFWy+en&#10;BebW3/hI1yJVSkI45migTqnLtY5lTQ7j0HfEon374DDJGiptA94k3LV6lGUT7bBhaaixo01N5U/x&#10;6wyMq0mbHfbNZsdfAffzy+yzmJbGDF769TuoRH36N/9df1jBn4+EX76REfTy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h4fhcYAAADdAAAADwAAAAAAAAAAAAAAAACYAgAAZHJz&#10;L2Rvd25yZXYueG1sUEsFBgAAAAAEAAQA9QAAAIsDAAAAAA==&#10;" path="m515,l,670e" strokecolor="#36f">
                <v:stroke dashstyle="1 1" endcap="round"/>
                <v:shadow color="#868686"/>
                <v:path arrowok="t" o:connecttype="custom" o:connectlocs="515,0;0,670" o:connectangles="0,0"/>
              </v:shape>
            </v:group>
            <v:shape id="Freeform 593" o:spid="_x0000_s1071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VK6HsIA&#10;AADdAAAADwAAAGRycy9kb3ducmV2LnhtbERPS4vCMBC+C/6HMII3TRXxUY0iguBF0e4urLehmW3L&#10;NpOSRK3/3iwseJuP7zmrTWtqcSfnK8sKRsMEBHFudcWFgs+P/WAOwgdkjbVlUvAkD5t1t7PCVNsH&#10;X+iehULEEPYpKihDaFIpfV6SQT+0DXHkfqwzGCJ0hdQOHzHc1HKcJFNpsOLYUGJDu5Ly3+xmFEyK&#10;aZ2cT9XuyFeHp8XX/Dub5Ur1e+12CSJQG97if/dBx/mL8Qj+voknyPU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ZUroewgAAAN0AAAAPAAAAAAAAAAAAAAAAAJgCAABkcnMvZG93&#10;bnJldi54bWxQSwUGAAAAAAQABAD1AAAAhwMAAAAA&#10;" path="m515,l,670e" strokecolor="#36f">
              <v:stroke dashstyle="1 1" endcap="round"/>
              <v:shadow color="#868686"/>
              <v:path arrowok="t" o:connecttype="custom" o:connectlocs="515,0;0,670" o:connectangles="0,0"/>
            </v:shape>
            <v:shape id="Freeform 595" o:spid="_x0000_s1072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YAkacMA&#10;AADdAAAADwAAAGRycy9kb3ducmV2LnhtbERPTWvCQBC9F/wPywi91Y2hWE2zEREEL0qbtqC3ITtN&#10;gtnZsLtq/PddQehtHu9z8uVgOnEh51vLCqaTBARxZXXLtYLvr83LHIQPyBo7y6TgRh6Wxegpx0zb&#10;K3/SpQy1iCHsM1TQhNBnUvqqIYN+YnviyP1aZzBE6GqpHV5juOlkmiQzabDl2NBgT+uGqlN5Ngpe&#10;61mXfOzb9Y6PDveLn/mhfKuUeh4Pq3cQgYbwL364tzrOX6Qp3L+JJ8ji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YAkacMAAADdAAAADwAAAAAAAAAAAAAAAACYAgAAZHJzL2Rv&#10;d25yZXYueG1sUEsFBgAAAAAEAAQA9QAAAIgDAAAAAA==&#10;" path="m515,l,670e" strokecolor="#36f">
              <v:stroke dashstyle="1 1" endcap="round"/>
              <v:shadow color="#868686"/>
              <v:path arrowok="t" o:connecttype="custom" o:connectlocs="515,0;0,670" o:connectangles="0,0"/>
            </v:shape>
            <v:shape id="Freeform 597" o:spid="_x0000_s1073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tB0U8YA&#10;AADdAAAADwAAAGRycy9kb3ducmV2LnhtbERP22rCQBB9F/oPywh9040plJi6ipW2REtLay/PY3ZM&#10;QrOzIbua+PddQfBtDuc6s0VvanGk1lWWFUzGEQji3OqKCwXfX8+jBITzyBpry6TgRA4W85vBDFNt&#10;O/6k49YXIoSwS1FB6X2TSunykgy6sW2IA7e3rUEfYFtI3WIXwk0t4yi6lwYrDg0lNrQqKf/bHoyC&#10;ZHfoVu8fbz+vv5vH7GlyitdJ9qLU7bBfPoDw1Pur+OLOdJg/je/g/E04Qc7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6tB0U8YAAADdAAAADwAAAAAAAAAAAAAAAACYAgAAZHJz&#10;L2Rvd25yZXYueG1sUEsFBgAAAAAEAAQA9QAAAIsDAAAAAA==&#10;" path="m364,l,451e" strokecolor="#36f">
              <v:stroke dashstyle="1 1" endcap="round"/>
              <v:shadow color="#868686"/>
              <v:path arrowok="t" o:connecttype="custom" o:connectlocs="364,0;0,451" o:connectangles="0,0"/>
            </v:shape>
            <v:group id="Group 598" o:spid="_x0000_s1074" style="position:absolute;left:5298;top:7122;width:1940;height:687" coordorigin="1054,7115" coordsize="1940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G+tlrsQAAADdAAAA&#10;DwAAAAAAAAAAAAAAAACqAgAAZHJzL2Rvd25yZXYueG1sUEsFBgAAAAAEAAQA+gAAAJsDAAAAAA==&#10;">
              <v:shape id="Freeform 599" o:spid="_x0000_s107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mm8HcQA&#10;AADdAAAADwAAAGRycy9kb3ducmV2LnhtbERPS2vCQBC+F/wPywi9NZuG1kd0DUUo9FLRqKC3ITsm&#10;odnZsLvV9N93hUJv8/E9Z1kMphNXcr61rOA5SUEQV1a3XCs47N+fZiB8QNbYWSYFP+ShWI0elphr&#10;e+MdXctQixjCPkcFTQh9LqWvGjLoE9sTR+5incEQoauldniL4aaTWZpOpMGWY0ODPa0bqr7Kb6Pg&#10;pZ506XbTrj/57HAzP85O5bRS6nE8vC1ABBrCv/jP/aHj/Hn2Cvdv4gly9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ZpvB3EAAAA3QAAAA8AAAAAAAAAAAAAAAAAmAIAAGRycy9k&#10;b3ducmV2LnhtbFBLBQYAAAAABAAEAPUAAACJAwAAAAA=&#10;" path="m515,l,670e" strokecolor="#36f">
                <v:stroke dashstyle="1 1" endcap="round"/>
                <v:shadow color="#868686"/>
                <v:path arrowok="t" o:connecttype="custom" o:connectlocs="515,0;0,670" o:connectangles="0,0"/>
              </v:shape>
              <v:shape id="Freeform 601" o:spid="_x0000_s107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rsiasMA&#10;AADdAAAADwAAAGRycy9kb3ducmV2LnhtbERPTWvCQBC9F/oflil4q5uKpBqzERGEXio2VdDbkB2T&#10;0Oxs2N1q+u9dQehtHu9z8uVgOnEh51vLCt7GCQjiyuqWawX7783rDIQPyBo7y6Tgjzwsi+enHDNt&#10;r/xFlzLUIoawz1BBE0KfSemrhgz6se2JI3e2zmCI0NVSO7zGcNPJSZKk0mDLsaHBntYNVT/lr1Ew&#10;rdMu2W3b9SefHG7nh9mxfK+UGr0MqwWIQEP4Fz/cHzrOn09SuH8TT5DF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rsiasMAAADdAAAADwAAAAAAAAAAAAAAAACYAgAAZHJzL2Rv&#10;d25yZXYueG1sUEsFBgAAAAAEAAQA9QAAAIgDAAAAAA==&#10;" path="m515,l,670e" strokecolor="#36f">
                <v:stroke dashstyle="1 1" endcap="round"/>
                <v:shadow color="#868686"/>
                <v:path arrowok="t" o:connecttype="custom" o:connectlocs="515,0;0,670" o:connectangles="0,0"/>
              </v:shape>
              <v:shape id="Freeform 603" o:spid="_x0000_s107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feH8cIA&#10;AADdAAAADwAAAGRycy9kb3ducmV2LnhtbERPS4vCMBC+L/gfwgh7W1NFfFSjiCB4WXGrgt6GZmyL&#10;zaQkUbv/fiMseJuP7znzZWtq8SDnK8sK+r0EBHFudcWFguNh8zUB4QOyxtoyKfglD8tF52OOqbZP&#10;/qFHFgoRQ9inqKAMoUml9HlJBn3PNsSRu1pnMEToCqkdPmO4qeUgSUbSYMWxocSG1iXlt+xuFAyL&#10;UZ3sd9X6my8Od9PT5JyNc6U+u+1qBiJQG97if/dWx/nTwRhe38QT5OI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594fxwgAAAN0AAAAPAAAAAAAAAAAAAAAAAJgCAABkcnMvZG93&#10;bnJldi54bWxQSwUGAAAAAAQABAD1AAAAhwMAAAAA&#10;" path="m515,l,670e" strokecolor="#36f">
                <v:stroke dashstyle="1 1" endcap="round"/>
                <v:shadow color="#868686"/>
                <v:path arrowok="t" o:connecttype="custom" o:connectlocs="515,0;0,670" o:connectangles="0,0"/>
              </v:shape>
            </v:group>
            <v:group id="Group 605" o:spid="_x0000_s1078" style="position:absolute;left:7390;top:7132;width:1940;height:687" coordorigin="1054,7115" coordsize="1940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mqZvq8cAAADd&#10;AAAADwAAAAAAAAAAAAAAAACqAgAAZHJzL2Rvd25yZXYueG1sUEsFBgAAAAAEAAQA+gAAAJ4DAAAA&#10;AA==&#10;">
              <v:shape id="Freeform 606" o:spid="_x0000_s107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yS2GMQA&#10;AADdAAAADwAAAGRycy9kb3ducmV2LnhtbERPTWvCQBC9C/6HZYTedKMUm6RugghCL5U2bUFvQ3aa&#10;BLOzYXer6b/vCkJv83ifsylH04sLOd9ZVrBcJCCIa6s7bhR8fuznKQgfkDX2lknBL3koi+lkg7m2&#10;V36nSxUaEUPY56igDWHIpfR1Swb9wg7Ekfu2zmCI0DVSO7zGcNPLVZKspcGOY0OLA+1aqs/Vj1Hw&#10;2Kz75O3Q7V755PCQfaXH6qlW6mE2bp9BBBrDv/juftFxfrbK4PZNPEEW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ckthjEAAAA3QAAAA8AAAAAAAAAAAAAAAAAmAIAAGRycy9k&#10;b3ducmV2LnhtbFBLBQYAAAAABAAEAPUAAACJAwAAAAA=&#10;" path="m515,l,670e" strokecolor="#36f">
                <v:stroke dashstyle="1 1" endcap="round"/>
                <v:shadow color="#868686"/>
                <v:path arrowok="t" o:connecttype="custom" o:connectlocs="515,0;0,670" o:connectangles="0,0"/>
              </v:shape>
              <v:shape id="Freeform 608" o:spid="_x0000_s108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8eJWMcA&#10;AADdAAAADwAAAGRycy9kb3ducmV2LnhtbESPzWvCQBDF70L/h2UK3nTTD/xIXaUIBS+Kxhba25Cd&#10;JqHZ2bC7avrfOwfB2wzvzXu/Wax616ozhdh4NvA0zkARl942XBn4PH6MZqBiQrbYeiYD/xRhtXwY&#10;LDC3/sIHOhepUhLCMUcDdUpdrnUsa3IYx74jFu3XB4dJ1lBpG/Ai4a7Vz1k20Q4bloYaO1rXVP4V&#10;J2fgtZq02X7XrLf8E3A3/5p9F9PSmOFj//4GKlGf7ubb9cYK/vxF+OUbGUEvr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PHiVjHAAAA3QAAAA8AAAAAAAAAAAAAAAAAmAIAAGRy&#10;cy9kb3ducmV2LnhtbFBLBQYAAAAABAAEAPUAAACMAwAAAAA=&#10;" path="m515,l,670e" strokecolor="#36f">
                <v:stroke dashstyle="1 1" endcap="round"/>
                <v:shadow color="#868686"/>
                <v:path arrowok="t" o:connecttype="custom" o:connectlocs="515,0;0,670" o:connectangles="0,0"/>
              </v:shape>
              <v:shape id="Freeform 610" o:spid="_x0000_s1081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ssw8MA&#10;AADdAAAADwAAAGRycy9kb3ducmV2LnhtbERPS4vCMBC+C/6HMMLeNHVXfHSNIsLCXhStu6C3oZlt&#10;i82kJFmt/94Igrf5+J4zX7amFhdyvrKsYDhIQBDnVldcKPg5fPWnIHxA1lhbJgU38rBcdDtzTLW9&#10;8p4uWShEDGGfooIyhCaV0uclGfQD2xBH7s86gyFCV0jt8BrDTS3fk2QsDVYcG0psaF1Sfs7+jYJR&#10;Ma6T3bZab/jkcDv7nR6zSa7UW69dfYII1IaX+On+1nH+7GMIj2/iCXJx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Issw8MAAADdAAAADwAAAAAAAAAAAAAAAACYAgAAZHJzL2Rv&#10;d25yZXYueG1sUEsFBgAAAAAEAAQA9QAAAIgDAAAAAA==&#10;" path="m515,l,670e" strokecolor="#36f">
                <v:stroke dashstyle="1 1" endcap="round"/>
                <v:shadow color="#868686"/>
                <v:path arrowok="t" o:connecttype="custom" o:connectlocs="515,0;0,670" o:connectangles="0,0"/>
              </v:shape>
            </v:group>
          </v:group>
        </w:pict>
      </w:r>
      <w:r>
        <w:rPr>
          <w:rFonts w:ascii="Hand writing Mutlu" w:hAnsi="Hand writing Mutlu"/>
          <w:b/>
          <w:color w:val="000000"/>
          <w:sz w:val="64"/>
          <w:szCs w:val="64"/>
        </w:rPr>
        <w:t>anne    anne    anla    anla</w:t>
      </w:r>
    </w:p>
    <w:p w:rsidR="00F36161" w:rsidRDefault="00F36161" w:rsidP="007B3AB6">
      <w:pPr>
        <w:rPr>
          <w:rFonts w:ascii="Hand writing Mutlu" w:hAnsi="Hand writing Mutlu"/>
          <w:b/>
          <w:color w:val="000000"/>
          <w:sz w:val="64"/>
          <w:szCs w:val="64"/>
        </w:rPr>
      </w:pPr>
      <w:r>
        <w:rPr>
          <w:noProof/>
          <w:lang w:eastAsia="tr-TR"/>
        </w:rPr>
        <w:pict>
          <v:roundrect id="Yuvarlatılmış Dikdörtgen 4296" o:spid="_x0000_s1082" style="position:absolute;margin-left:0;margin-top:55.85pt;width:77.65pt;height:38.25pt;z-index:25164953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" strokecolor="#70ad47" strokeweight="2.25pt">
            <v:stroke joinstyle="miter"/>
            <v:textbox>
              <w:txbxContent>
                <w:p w:rsidR="00F36161" w:rsidRPr="00473140" w:rsidRDefault="00F36161" w:rsidP="00F8753E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na-ne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4297" o:spid="_x0000_s1083" style="position:absolute;margin-left:141.1pt;margin-top:55.7pt;width:77.6pt;height:38.25pt;z-index:25165056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" strokecolor="#70ad47" strokeweight="2.25pt">
            <v:stroke joinstyle="miter"/>
            <v:textbox>
              <w:txbxContent>
                <w:p w:rsidR="00F36161" w:rsidRPr="00473140" w:rsidRDefault="00F36161" w:rsidP="00F8753E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nane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4298" o:spid="_x0000_s1084" style="position:absolute;margin-left:251.05pt;margin-top:55.7pt;width:77.65pt;height:38.25pt;z-index:25165158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" strokecolor="#70ad47" strokeweight="2.25pt">
            <v:stroke joinstyle="miter"/>
            <v:textbox>
              <w:txbxContent>
                <w:p w:rsidR="00F36161" w:rsidRPr="00473140" w:rsidRDefault="00F36161" w:rsidP="00F8753E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Ni-l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4299" o:spid="_x0000_s1085" style="position:absolute;margin-left:398.8pt;margin-top:55.7pt;width:77.65pt;height:38.25pt;z-index:25165260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" strokecolor="#70ad47" strokeweight="2.25pt">
            <v:stroke joinstyle="miter"/>
            <v:textbox>
              <w:txbxContent>
                <w:p w:rsidR="00F36161" w:rsidRPr="00473140" w:rsidRDefault="00F36161" w:rsidP="00F8753E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Nil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group id="Grup 48" o:spid="_x0000_s1086" style="position:absolute;margin-left:246.15pt;margin-top:4.85pt;width:239.1pt;height:44.2pt;z-index:-251690496" coordorigin="1054,7115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">
            <v:group id="Group 575" o:spid="_x0000_s1087" style="position:absolute;left:1080;top:7133;width:10260;height:651" coordorigin="751,4013" coordsize="9707,55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7REmsYAAADbAAAADwAAAGRycy9kb3ducmV2LnhtbESPW2vCQBSE3wv+h+UI&#10;faub2FY0ZhURW/ogghcQ3w7Zkwtmz4bsNon/vlso9HGYmW+YdD2YWnTUusqygngSgSDOrK64UHA5&#10;f7zMQTiPrLG2TAoe5GC9Gj2lmGjb85G6ky9EgLBLUEHpfZNI6bKSDLqJbYiDl9vWoA+yLaRusQ9w&#10;U8tpFM2kwYrDQokNbUvK7qdvo+Czx37zGu+6/T3fPm7n98N1H5NSz+NhswThafD/4b/2l1bwtoD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vtESaxgAAANsA&#10;AAAPAAAAAAAAAAAAAAAAAKoCAABkcnMvZG93bnJldi54bWxQSwUGAAAAAAQABAD6AAAAnQMAAAAA&#10;">
              <v:rect id="Rectangle 578" o:spid="_x0000_s1088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ASsK8EA&#10;AADbAAAADwAAAGRycy9kb3ducmV2LnhtbERPz2vCMBS+D/Y/hDfYTVMHK9KZFhGEHcamdYMdn82z&#10;qTYvpYm28683B2HHj+/3ohhtKy7U+8axgtk0AUFcOd1wreB7t57MQfiArLF1TAr+yEORPz4sMNNu&#10;4C1dylCLGMI+QwUmhC6T0leGLPqp64gjd3C9xRBhX0vd4xDDbStfkiSVFhuODQY7WhmqTuXZKqDj&#10;F/1S+XndmzWdf672Y5OevFLPT+PyDUSgMfyL7+53reA1ro9f4g+Q+Q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QErCvBAAAA2wAAAA8AAAAAAAAAAAAAAAAAmAIAAGRycy9kb3du&#10;cmV2LnhtbFBLBQYAAAAABAAEAPUAAACGAwAAAAA=&#10;" strokecolor="#0070c0" strokeweight="1pt">
                <v:shadow color="#868686"/>
                <v:path arrowok="t"/>
              </v:rect>
              <v:rect id="Rectangle 576" o:spid="_x0000_s1089" style="position:absolute;left:751;top:4398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bgYeMQA&#10;AADbAAAADwAAAGRycy9kb3ducmV2LnhtbESP3WoCMRSE7wu+QzhC7zSrxSqrUUQRtlAo/jzAYXPc&#10;Xd2cxE3UrU9vCkIvh5n5hpktWlOLGzW+sqxg0E9AEOdWV1woOOw3vQkIH5A11pZJwS95WMw7bzNM&#10;tb3zlm67UIgIYZ+igjIEl0rp85IM+r51xNE72sZgiLIppG7wHuGmlsMk+ZQGK44LJTpalZSfd1ej&#10;4HI5PUYfydfPd8hllhVrdxqvnVLv3XY5BRGoDf/hVzvTCkYD+PsSf4CcP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W4GHjEAAAA2wAAAA8AAAAAAAAAAAAAAAAAmAIAAGRycy9k&#10;b3ducmV2LnhtbFBLBQYAAAAABAAEAPUAAACJAwAAAAA=&#10;" strokecolor="#36f" strokeweight="1pt">
                <v:shadow color="#868686"/>
                <v:path arrowok="t"/>
              </v:rect>
              <v:rect id="Rectangle 577" o:spid="_x0000_s1090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jHaocMA&#10;AADbAAAADwAAAGRycy9kb3ducmV2LnhtbESPT4vCMBTE74LfITxhb5oq6/6pRhFxQY92FXZvj+a1&#10;qTYvpclq/fZGWPA4zMxvmPmys7W4UOsrxwrGowQEce50xaWCw/fX8AOED8gaa8ek4EYelot+b46p&#10;dlfe0yULpYgQ9ikqMCE0qZQ+N2TRj1xDHL3CtRZDlG0pdYvXCLe1nCTJm7RYcVww2NDaUH7O/qyC&#10;zanbNT+bU2am9rMw78X49dcclXoZdKsZiEBdeIb/21utYDqBx5f4A+Ti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jHaocMAAADbAAAADwAAAAAAAAAAAAAAAACYAgAAZHJzL2Rv&#10;d25yZXYueG1sUEsFBgAAAAAEAAQA9QAAAIgDAAAAAA==&#10;" strokecolor="red" strokeweight="1pt">
                <v:shadow color="#868686"/>
                <v:path arrowok="t"/>
              </v:rect>
            </v:group>
            <v:group id="Group 579" o:spid="_x0000_s1091" style="position:absolute;left:1054;top:7115;width:1940;height:687" coordorigin="1054,7115" coordsize="1940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uF5a3FAAAA2wAA&#10;AA8AAAAAAAAAAAAAAAAAqgIAAGRycy9kb3ducmV2LnhtbFBLBQYAAAAABAAEAPoAAACcAwAAAAA=&#10;">
              <v:shape id="Freeform 580" o:spid="_x0000_s109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emNHsQA&#10;AADbAAAADwAAAGRycy9kb3ducmV2LnhtbESPQWvCQBSE7wX/w/IEb3XTYq1GN6EIgpdKGxX09sg+&#10;k9Ds27C7avz3bqHQ4zAz3zDLvDetuJLzjWUFL+MEBHFpdcOVgv1u/TwD4QOyxtYyKbiThzwbPC0x&#10;1fbG33QtQiUihH2KCuoQulRKX9Zk0I9tRxy9s3UGQ5SuktrhLcJNK1+TZCoNNhwXauxoVVP5U1yM&#10;gkk1bZOvbbP65JPD7fwwOxbvpVKjYf+xABGoD//hv/ZGK3ibwO+X+ANk9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npjR7EAAAA2wAAAA8AAAAAAAAAAAAAAAAAmAIAAGRycy9k&#10;b3ducmV2LnhtbFBLBQYAAAAABAAEAPUAAACJAwAAAAA=&#10;" path="m515,l,670e" strokecolor="#36f">
                <v:stroke dashstyle="1 1" endcap="round"/>
                <v:shadow color="#868686"/>
                <v:path arrowok="t" o:connecttype="custom" o:connectlocs="515,0;0,670" o:connectangles="0,0"/>
              </v:shape>
              <v:shape id="Freeform 582" o:spid="_x0000_s109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qUohcUA&#10;AADbAAAADwAAAGRycy9kb3ducmV2LnhtbESPzWrDMBCE74W8g9hAb7Hc0vy5kU0JFHppSNwGktti&#10;bW1Ta2UkNXHePgoEehxm5htmVQymEydyvrWs4ClJQRBXVrdcK/j+ep8sQPiArLGzTAou5KHIRw8r&#10;zLQ9845OZahFhLDPUEETQp9J6auGDPrE9sTR+7HOYIjS1VI7PEe46eRzms6kwZbjQoM9rRuqfss/&#10;o+ClnnXpdtOuP/nocLPcLw7lvFLqcTy8vYIINIT/8L39oRVMp3D7En+AzK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mpSiFxQAAANsAAAAPAAAAAAAAAAAAAAAAAJgCAABkcnMv&#10;ZG93bnJldi54bWxQSwUGAAAAAAQABAD1AAAAigMAAAAA&#10;" path="m515,l,670e" strokecolor="#36f">
                <v:stroke dashstyle="1 1" endcap="round"/>
                <v:shadow color="#868686"/>
                <v:path arrowok="t" o:connecttype="custom" o:connectlocs="515,0;0,670" o:connectangles="0,0"/>
              </v:shape>
              <v:shape id="Freeform 584" o:spid="_x0000_s109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ne28sQA&#10;AADbAAAADwAAAGRycy9kb3ducmV2LnhtbESPQWvCQBSE70L/w/KE3urG0qYas5EiFLxUaqqgt0f2&#10;mQSzb8Puqum/7xYKHoeZ+YbJl4PpxJWcby0rmE4SEMSV1S3XCnbfH08zED4ga+wsk4If8rAsHkY5&#10;ZtreeEvXMtQiQthnqKAJoc+k9FVDBv3E9sTRO1lnMETpaqkd3iLcdPI5SVJpsOW40GBPq4aqc3kx&#10;Cl7qtEu+Nu3qk48ON/P97FC+VUo9jof3BYhAQ7iH/9trreA1hb8v8QfI4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Z3tvLEAAAA2wAAAA8AAAAAAAAAAAAAAAAAmAIAAGRycy9k&#10;b3ducmV2LnhtbFBLBQYAAAAABAAEAPUAAACJAwAAAAA=&#10;" path="m515,l,670e" strokecolor="#36f">
                <v:stroke dashstyle="1 1" endcap="round"/>
                <v:shadow color="#868686"/>
                <v:path arrowok="t" o:connecttype="custom" o:connectlocs="515,0;0,670" o:connectangles="0,0"/>
              </v:shape>
            </v:group>
            <v:group id="Group 586" o:spid="_x0000_s1095" style="position:absolute;left:3162;top:7132;width:1940;height:687" coordorigin="1054,7115" coordsize="1940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L7jrsUAAADbAAAADwAAAGRycy9kb3ducmV2LnhtbESPT2vCQBTE70K/w/IK&#10;vdVNWtJKdBWRtvQgBZOCeHtkn0kw+zZkt/nz7V2h4HGYmd8wq81oGtFT52rLCuJ5BIK4sLrmUsFv&#10;/vm8AOE8ssbGMimYyMFm/TBbYartwAfqM1+KAGGXooLK+zaV0hUVGXRz2xIH72w7gz7IrpS6wyHA&#10;TSNfouhNGqw5LFTY0q6i4pL9GQVfAw7b1/ij31/Ou+mUJz/HfUxKPT2O2yUIT6O/h//b31pB8g6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PS+467FAAAA2wAA&#10;AA8AAAAAAAAAAAAAAAAAqgIAAGRycy9kb3ducmV2LnhtbFBLBQYAAAAABAAEAPoAAACcAwAAAAA=&#10;">
              <v:shape id="Freeform 587" o:spid="_x0000_s1096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KSHG8IA&#10;AADbAAAADwAAAGRycy9kb3ducmV2LnhtbERPz2vCMBS+D/wfwhN203SydVqNIsJglxVXFfT2aJ5t&#10;WfNSkqzt/vvlMNjx4/u92Y2mFT0531hW8DRPQBCXVjdcKTif3mZLED4ga2wtk4If8rDbTh42mGk7&#10;8Cf1RahEDGGfoYI6hC6T0pc1GfRz2xFH7m6dwRChq6R2OMRw08pFkqTSYMOxocaODjWVX8W3UfBc&#10;pW1yzJvDB98c5qvL8lq8lko9Tsf9GkSgMfyL/9zvWsFLHBu/xB8gt7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IpIcbwgAAANsAAAAPAAAAAAAAAAAAAAAAAJgCAABkcnMvZG93&#10;bnJldi54bWxQSwUGAAAAAAQABAD1AAAAhwMAAAAA&#10;" path="m515,l,670e" strokecolor="#36f">
                <v:stroke dashstyle="1 1" endcap="round"/>
                <v:shadow color="#868686"/>
                <v:path arrowok="t" o:connecttype="custom" o:connectlocs="515,0;0,670" o:connectangles="0,0"/>
              </v:shape>
              <v:shape id="Freeform 589" o:spid="_x0000_s109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+gigMQA&#10;AADbAAAADwAAAGRycy9kb3ducmV2LnhtbESPT4vCMBTE74LfITzB25q6uP7pGkWEBS8rWl3YvT2a&#10;Z1tsXkoStX57Iyx4HGbmN8x82ZpaXMn5yrKC4SABQZxbXXGh4Hj4epuC8AFZY22ZFNzJw3LR7cwx&#10;1fbGe7pmoRARwj5FBWUITSqlz0sy6Ae2IY7eyTqDIUpXSO3wFuGmlu9JMpYGK44LJTa0Lik/Zxej&#10;YFSM62S3rdbf/OdwO/uZ/maTXKl+r119ggjUhlf4v73RCj5m8PwSf4BcP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foIoDEAAAA2wAAAA8AAAAAAAAAAAAAAAAAmAIAAGRycy9k&#10;b3ducmV2LnhtbFBLBQYAAAAABAAEAPUAAACJAwAAAAA=&#10;" path="m515,l,670e" strokecolor="#36f">
                <v:stroke dashstyle="1 1" endcap="round"/>
                <v:shadow color="#868686"/>
                <v:path arrowok="t" o:connecttype="custom" o:connectlocs="515,0;0,670" o:connectangles="0,0"/>
              </v:shape>
              <v:shape id="Freeform 591" o:spid="_x0000_s109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5BoMIA&#10;AADbAAAADwAAAGRycy9kb3ducmV2LnhtbERPz2vCMBS+C/4P4Q12s+nGqF1nFBEGuyhaFbbbo3lr&#10;y5qXkmRt/e/NYbDjx/d7tZlMJwZyvrWs4ClJQRBXVrdcK7ic3xc5CB+QNXaWScGNPGzW89kKC21H&#10;PtFQhlrEEPYFKmhC6AspfdWQQZ/Ynjhy39YZDBG6WmqHYww3nXxO00wabDk2NNjTrqHqp/w1Cl7q&#10;rEuPh3a35y+Hh9dr/lkuK6UeH6btG4hAU/gX/7k/tIIsro9f4g+Q6z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4vkGgwgAAANsAAAAPAAAAAAAAAAAAAAAAAJgCAABkcnMvZG93&#10;bnJldi54bWxQSwUGAAAAAAQABAD1AAAAhwMAAAAA&#10;" path="m515,l,670e" strokecolor="#36f">
                <v:stroke dashstyle="1 1" endcap="round"/>
                <v:shadow color="#868686"/>
                <v:path arrowok="t" o:connecttype="custom" o:connectlocs="515,0;0,670" o:connectangles="0,0"/>
              </v:shape>
            </v:group>
            <v:shape id="Freeform 593" o:spid="_x0000_s1099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/LkO8MA&#10;AADbAAAADwAAAGRycy9kb3ducmV2LnhtbESPQWvCQBSE74X+h+UVvNWNItGmrlIEwYui0YLeHtnX&#10;JDT7NuyuGv+9Kwgeh5n5hpnOO9OICzlfW1Yw6CcgiAuray4VHPbLzwkIH5A1NpZJwY08zGfvb1PM&#10;tL3yji55KEWEsM9QQRVCm0npi4oM+r5tiaP3Z53BEKUrpXZ4jXDTyGGSpNJgzXGhwpYWFRX/+dko&#10;GJVpk2w39WLNJ4ebr9/JMR8XSvU+up9vEIG68Ao/2yutIB3A40v8AXJ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/LkO8MAAADbAAAADwAAAAAAAAAAAAAAAACYAgAAZHJzL2Rv&#10;d25yZXYueG1sUEsFBgAAAAAEAAQA9QAAAIgDAAAAAA==&#10;" path="m515,l,670e" strokecolor="#36f">
              <v:stroke dashstyle="1 1" endcap="round"/>
              <v:shadow color="#868686"/>
              <v:path arrowok="t" o:connecttype="custom" o:connectlocs="515,0;0,670" o:connectangles="0,0"/>
            </v:shape>
            <v:shape id="Freeform 595" o:spid="_x0000_s1100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yB6TMQA&#10;AADbAAAADwAAAGRycy9kb3ducmV2LnhtbESPQWvCQBSE70L/w/IKvemmUtI0dRNEELxUbLSgt0f2&#10;NQnNvg27q6b/3i0UPA4z8w2zKEfTiws531lW8DxLQBDXVnfcKDjs19MMhA/IGnvLpOCXPJTFw2SB&#10;ubZX/qRLFRoRIexzVNCGMORS+rolg35mB+LofVtnMETpGqkdXiPc9HKeJKk02HFcaHGgVUv1T3U2&#10;Cl6atE922271wSeH27ev7Fi91ko9PY7LdxCBxnAP/7c3WkE6h78v8QfI4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cgekzEAAAA2wAAAA8AAAAAAAAAAAAAAAAAmAIAAGRycy9k&#10;b3ducmV2LnhtbFBLBQYAAAAABAAEAPUAAACJAwAAAAA=&#10;" path="m515,l,670e" strokecolor="#36f">
              <v:stroke dashstyle="1 1" endcap="round"/>
              <v:shadow color="#868686"/>
              <v:path arrowok="t" o:connecttype="custom" o:connectlocs="515,0;0,670" o:connectangles="0,0"/>
            </v:shape>
            <v:shape id="Freeform 597" o:spid="_x0000_s110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2tu7MYA&#10;AADbAAAADwAAAGRycy9kb3ducmV2LnhtbESPQWvCQBSE7wX/w/IEb3WjBQmpq1RRiS2WVm3Pr9ln&#10;Esy+DdnVxH/fLQg9DjPzDTOdd6YSV2pcaVnBaBiBIM6sLjlXcDysH2MQziNrrCyTghs5mM96D1NM&#10;tG35k657n4sAYZeggsL7OpHSZQUZdENbEwfvZBuDPsgml7rBNsBNJcdRNJEGSw4LBda0LCg77y9G&#10;QfxzaZfvH7uvt+/XRboa3cbbON0oNeh3L88gPHX+P3xvp1rB5An+voQfIG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2tu7MYAAADbAAAADwAAAAAAAAAAAAAAAACYAgAAZHJz&#10;L2Rvd25yZXYueG1sUEsFBgAAAAAEAAQA9QAAAIsDAAAAAA==&#10;" path="m364,l,451e" strokecolor="#36f">
              <v:stroke dashstyle="1 1" endcap="round"/>
              <v:shadow color="#868686"/>
              <v:path arrowok="t" o:connecttype="custom" o:connectlocs="364,0;0,451" o:connectangles="0,0"/>
            </v:shape>
            <v:group id="Group 598" o:spid="_x0000_s1102" style="position:absolute;left:5298;top:7122;width:1940;height:687" coordorigin="1054,7115" coordsize="1940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XWHwHFAAAA3QAA&#10;AA8AAAAAAAAAAAAAAAAAqgIAAGRycy9kb3ducmV2LnhtbFBLBQYAAAAABAAEAPoAAACcAwAAAAA=&#10;">
              <v:shape id="Freeform 599" o:spid="_x0000_s110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TGssUA&#10;AADdAAAADwAAAGRycy9kb3ducmV2LnhtbESPQWsCMRSE74L/ITyhN01aRe1qlCIUelHqaqG9PTbP&#10;3aWblyVJdf33piB4HGa+GWa57mwjzuRD7VjD80iBIC6cqbnUcDy8D+cgQkQ22DgmDVcKsF71e0vM&#10;jLvwns55LEUq4ZChhirGNpMyFBVZDCPXEifv5LzFmKQvpfF4SeW2kS9KTaXFmtNChS1tKip+8z+r&#10;YVJOG/W5qzdb/vG4e/2af+ezQuunQfe2ABGpi4/wnf4wiVPjMfy/SU9Arm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IVMayxQAAAN0AAAAPAAAAAAAAAAAAAAAAAJgCAABkcnMv&#10;ZG93bnJldi54bWxQSwUGAAAAAAQABAD1AAAAigMAAAAA&#10;" path="m515,l,670e" strokecolor="#36f">
                <v:stroke dashstyle="1 1" endcap="round"/>
                <v:shadow color="#868686"/>
                <v:path arrowok="t" o:connecttype="custom" o:connectlocs="515,0;0,670" o:connectangles="0,0"/>
              </v:shape>
              <v:shape id="Freeform 601" o:spid="_x0000_s110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71exsUA&#10;AADdAAAADwAAAGRycy9kb3ducmV2LnhtbESPQWsCMRSE7wX/Q3hCb5q0itrVKEUQvCi6Wmhvj81z&#10;d+nmZUlS3f77RhB6HGa+GWax6mwjruRD7VjDy1CBIC6cqbnUcD5tBjMQISIbbByThl8KsFr2nhaY&#10;GXfjI13zWIpUwiFDDVWMbSZlKCqyGIauJU7exXmLMUlfSuPxlsptI1+VmkiLNaeFCltaV1R85z9W&#10;w7icNOqwr9c7/vK4f/uYfebTQuvnfvc+BxGpi//hB701iVOjMdzfpCcgl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HvV7GxQAAAN0AAAAPAAAAAAAAAAAAAAAAAJgCAABkcnMv&#10;ZG93bnJldi54bWxQSwUGAAAAAAQABAD1AAAAigMAAAAA&#10;" path="m515,l,670e" strokecolor="#36f">
                <v:stroke dashstyle="1 1" endcap="round"/>
                <v:shadow color="#868686"/>
                <v:path arrowok="t" o:connecttype="custom" o:connectlocs="515,0;0,670" o:connectangles="0,0"/>
              </v:shape>
              <v:shape id="Freeform 603" o:spid="_x0000_s110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PH7XcYA&#10;AADdAAAADwAAAGRycy9kb3ducmV2LnhtbESPT2sCMRTE7wW/Q3iF3mrS1vpnNUoRCl4quiro7bF5&#10;7i5uXpYk1e23bwoFj8PMb4aZLTrbiCv5UDvW8NJXIIgLZ2ouNex3n89jECEiG2wck4YfCrCY9x5m&#10;mBl34y1d81iKVMIhQw1VjG0mZSgqshj6riVO3tl5izFJX0rj8ZbKbSNflRpKizWnhQpbWlZUXPJv&#10;q2FQDhu1WdfLLz55XE8O42M+KrR+euw+piAidfEe/qdXJnHq7R3+3qQnIO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PH7XcYAAADdAAAADwAAAAAAAAAAAAAAAACYAgAAZHJz&#10;L2Rvd25yZXYueG1sUEsFBgAAAAAEAAQA9QAAAIsDAAAAAA==&#10;" path="m515,l,670e" strokecolor="#36f">
                <v:stroke dashstyle="1 1" endcap="round"/>
                <v:shadow color="#868686"/>
                <v:path arrowok="t" o:connecttype="custom" o:connectlocs="515,0;0,670" o:connectangles="0,0"/>
              </v:shape>
            </v:group>
            <v:group id="Group 605" o:spid="_x0000_s1106" style="position:absolute;left:7390;top:7132;width:1940;height:687" coordorigin="1054,7115" coordsize="1940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yu0ZAscAAADd&#10;AAAADwAAAAAAAAAAAAAAAACqAgAAZHJzL2Rvd25yZXYueG1sUEsFBgAAAAAEAAQA+gAAAJ4DAAAA&#10;AA==&#10;">
              <v:shape id="Freeform 606" o:spid="_x0000_s1107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2/AscUA&#10;AADdAAAADwAAAGRycy9kb3ducmV2LnhtbESPQWsCMRSE7wX/Q3hCbzVpFbWrUYogeFHsaqG9PTbP&#10;3aWblyVJdf33RhB6HGa+GWa+7GwjzuRD7VjD60CBIC6cqbnUcDysX6YgQkQ22DgmDVcKsFz0nuaY&#10;GXfhTzrnsRSphEOGGqoY20zKUFRkMQxcS5y8k/MWY5K+lMbjJZXbRr4pNZYWa04LFba0qqj4zf+s&#10;hlE5btR+V6+2/ONx9/41/c4nhdbP/e5jBiJSF//DD3pjEqeGE7i/SU9ALm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3b8CxxQAAAN0AAAAPAAAAAAAAAAAAAAAAAJgCAABkcnMv&#10;ZG93bnJldi54bWxQSwUGAAAAAAQABAD1AAAAigMAAAAA&#10;" path="m515,l,670e" strokecolor="#36f">
                <v:stroke dashstyle="1 1" endcap="round"/>
                <v:shadow color="#868686"/>
                <v:path arrowok="t" o:connecttype="custom" o:connectlocs="515,0;0,670" o:connectangles="0,0"/>
              </v:shape>
              <v:shape id="Freeform 608" o:spid="_x0000_s110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BUw8MA&#10;AADdAAAADwAAAGRycy9kb3ducmV2LnhtbERPTWsCMRC9F/wPYYTeatJa1K5GKYLQS6VuK9jbsBl3&#10;l24mS5Lq9t93DoUeH+97tRl8py4UUxvYwv3EgCKugmu5tvDxvrtbgEoZ2WEXmCz8UILNenSzwsKF&#10;Kx/oUuZaSQinAi00OfeF1qlqyGOahJ5YuHOIHrPAWGsX8SrhvtMPxsy0x5alocGetg1VX+W3t/BY&#10;zzrztm+3r/wZcf90XJzKeWXt7Xh4XoLKNOR/8Z/7xYnPTGWuvJEnoN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BUw8MAAADdAAAADwAAAAAAAAAAAAAAAACYAgAAZHJzL2Rv&#10;d25yZXYueG1sUEsFBgAAAAAEAAQA9QAAAIgDAAAAAA==&#10;" path="m515,l,670e" strokecolor="#36f">
                <v:stroke dashstyle="1 1" endcap="round"/>
                <v:shadow color="#868686"/>
                <v:path arrowok="t" o:connecttype="custom" o:connectlocs="515,0;0,670" o:connectangles="0,0"/>
              </v:shape>
              <v:shape id="Freeform 610" o:spid="_x0000_s110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bzxWMUA&#10;AADdAAAADwAAAGRycy9kb3ducmV2LnhtbESPQWsCMRSE70L/Q3hCb5rYitWtUYpQ8KK0q4X29tg8&#10;dxc3L0sSdf33piB4HGa+GWa+7GwjzuRD7VjDaKhAEBfO1Fxq2O8+B1MQISIbbByThisFWC6eenPM&#10;jLvwN53zWIpUwiFDDVWMbSZlKCqyGIauJU7ewXmLMUlfSuPxksptI1+UmkiLNaeFCltaVVQc85PV&#10;MC4njfra1qsN/3nczn6mv/lbofVzv/t4BxGpi4/wnV6bxKnXGfy/SU9ALm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pvPFYxQAAAN0AAAAPAAAAAAAAAAAAAAAAAJgCAABkcnMv&#10;ZG93bnJldi54bWxQSwUGAAAAAAQABAD1AAAAigMAAAAA&#10;" path="m515,l,670e" strokecolor="#36f">
                <v:stroke dashstyle="1 1" endcap="round"/>
                <v:shadow color="#868686"/>
                <v:path arrowok="t" o:connecttype="custom" o:connectlocs="515,0;0,670" o:connectangles="0,0"/>
              </v:shape>
            </v:group>
          </v:group>
        </w:pict>
      </w:r>
      <w:r>
        <w:rPr>
          <w:noProof/>
          <w:lang w:eastAsia="tr-TR"/>
        </w:rPr>
        <w:pict>
          <v:group id="Grup 4040" o:spid="_x0000_s1110" style="position:absolute;margin-left:-6.85pt;margin-top:5.8pt;width:239.1pt;height:44.2pt;z-index:-251691520" coordorigin="1054,7115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">
            <v:group id="Group 575" o:spid="_x0000_s1111" style="position:absolute;left:1080;top:7133;width:10260;height:651" coordorigin="751,4013" coordsize="9707,55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dAvILxgAAAN0A&#10;AAAPAAAAAAAAAAAAAAAAAKoCAABkcnMvZG93bnJldi54bWxQSwUGAAAAAAQABAD6AAAAnQMAAAAA&#10;">
              <v:rect id="Rectangle 578" o:spid="_x0000_s111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wqHcUA&#10;AADdAAAADwAAAGRycy9kb3ducmV2LnhtbESPQWsCMRSE74X+h/AK3jRbEZHVKKUg9FCqrgoen5vn&#10;ZnXzsmyirv56Iwg9DjPzDTOZtbYSF2p86VjBZy8BQZw7XXKhYLOed0cgfEDWWDkmBTfyMJu+v00w&#10;1e7KK7pkoRARwj5FBSaEOpXS54Ys+p6riaN3cI3FEGVTSN3gNcJtJftJMpQWS44LBmv6NpSfsrNV&#10;QMcF7Sj7u+/NnM7bu/1dDk9eqc5H+zUGEagN/+FX+0crGCSDPjzfxCcgpw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G3CodxQAAAN0AAAAPAAAAAAAAAAAAAAAAAJgCAABkcnMv&#10;ZG93bnJldi54bWxQSwUGAAAAAAQABAD1AAAAigMAAAAA&#10;" strokecolor="#0070c0" strokeweight="1pt">
                <v:shadow color="#868686"/>
                <v:path arrowok="t"/>
              </v:rect>
              <v:rect id="Rectangle 576" o:spid="_x0000_s1113" style="position:absolute;left:751;top:4398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oKH8YA&#10;AADdAAAADwAAAGRycy9kb3ducmV2LnhtbESP3WoCMRSE7wu+QzgF72pSf1rZGkUUYYVCqe0DHDbH&#10;3bWbk7iJuvr0jVDo5TAz3zCzRWcbcaY21I41PA8UCOLCmZpLDd9fm6cpiBCRDTaOScOVAizmvYcZ&#10;ZsZd+JPOu1iKBOGQoYYqRp9JGYqKLIaB88TJ27vWYkyyLaVp8ZLgtpFDpV6kxZrTQoWeVhUVP7uT&#10;1XA8Hm6Tkdp+vMdC5nm59ofXtde6/9gt30BE6uJ/+K+dGw1jNR7B/U16AnL+C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toKH8YAAADdAAAADwAAAAAAAAAAAAAAAACYAgAAZHJz&#10;L2Rvd25yZXYueG1sUEsFBgAAAAAEAAQA9QAAAIsDAAAAAA==&#10;" strokecolor="#36f" strokeweight="1pt">
                <v:shadow color="#868686"/>
                <v:path arrowok="t"/>
              </v:rect>
              <v:rect id="Rectangle 577" o:spid="_x0000_s1114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+gPBMUA&#10;AADdAAAADwAAAGRycy9kb3ducmV2LnhtbESPQWvCQBSE70L/w/IKvZmNJbU2dZVSFOzRWEFvj+xL&#10;Njb7NmS3mv77riB4HGbmG2a+HGwrztT7xrGCSZKCIC6dbrhW8L1bj2cgfEDW2DomBX/kYbl4GM0x&#10;1+7CWzoXoRYRwj5HBSaELpfSl4Ys+sR1xNGrXG8xRNnXUvd4iXDbyuc0nUqLDccFgx19Gip/il+r&#10;YHUavrrD6lSYF/tWmddqkh3NXqmnx+HjHUSgIdzDt/ZGK8jSLIPrm/gE5OI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j6A8ExQAAAN0AAAAPAAAAAAAAAAAAAAAAAJgCAABkcnMv&#10;ZG93bnJldi54bWxQSwUGAAAAAAQABAD1AAAAigMAAAAA&#10;" strokecolor="red" strokeweight="1pt">
                <v:shadow color="#868686"/>
                <v:path arrowok="t"/>
              </v:rect>
            </v:group>
            <v:group id="Group 579" o:spid="_x0000_s1115" style="position:absolute;left:1054;top:7115;width:1940;height:687" coordorigin="1054,7115" coordsize="1940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iOfQIxgAAAN0A&#10;AAAPAAAAAAAAAAAAAAAAAKoCAABkcnMvZG93bnJldi54bWxQSwUGAAAAAAQABAD6AAAAnQMAAAAA&#10;">
              <v:shape id="Freeform 580" o:spid="_x0000_s1116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CUWV8UA&#10;AADdAAAADwAAAGRycy9kb3ducmV2LnhtbESPQWsCMRSE7wX/Q3iCt5pYZLVboxSh4KVSVwt6e2xe&#10;dxc3L0uS6vbfN4LgcZj5ZpjFqretuJAPjWMNk7ECQVw603Cl4bD/eJ6DCBHZYOuYNPxRgNVy8LTA&#10;3Lgr7+hSxEqkEg45aqhj7HIpQ1mTxTB2HXHyfpy3GJP0lTQer6nctvJFqUxabDgt1NjRuqbyXPxa&#10;DdMqa9XXtll/8snj9vV7fixmpdajYf/+BiJSHx/hO70xiVPTDG5v0hOQy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AJRZXxQAAAN0AAAAPAAAAAAAAAAAAAAAAAJgCAABkcnMv&#10;ZG93bnJldi54bWxQSwUGAAAAAAQABAD1AAAAigMAAAAA&#10;" path="m515,l,670e" strokecolor="#36f">
                <v:stroke dashstyle="1 1" endcap="round"/>
                <v:shadow color="#868686"/>
                <v:path arrowok="t" o:connecttype="custom" o:connectlocs="515,0;0,670" o:connectangles="0,0"/>
              </v:shape>
              <v:shape id="Freeform 582" o:spid="_x0000_s111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2mzzMYA&#10;AADdAAAADwAAAGRycy9kb3ducmV2LnhtbESPzWrDMBCE74W8g9hAb42UEvLjWAkhUOiloXUTSG6L&#10;tbFNrJWRVMd9+6pQ6HGY+WaYfDvYVvTkQ+NYw3SiQBCXzjRcaTh+vjwtQYSIbLB1TBq+KcB2M3rI&#10;MTPuzh/UF7ESqYRDhhrqGLtMylDWZDFMXEecvKvzFmOSvpLG4z2V21Y+KzWXFhtOCzV2tK+pvBVf&#10;VsOsmrfq/dDs3/ji8bA6Lc/FotT6cTzs1iAiDfE//Ee/msSp2QJ+36QnIDc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72mzzMYAAADdAAAADwAAAAAAAAAAAAAAAACYAgAAZHJz&#10;L2Rvd25yZXYueG1sUEsFBgAAAAAEAAQA9QAAAIsDAAAAAA==&#10;" path="m515,l,670e" strokecolor="#36f">
                <v:stroke dashstyle="1 1" endcap="round"/>
                <v:shadow color="#868686"/>
                <v:path arrowok="t" o:connecttype="custom" o:connectlocs="515,0;0,670" o:connectangles="0,0"/>
              </v:shape>
              <v:shape id="Freeform 584" o:spid="_x0000_s111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vYnvsIA&#10;AADdAAAADwAAAGRycy9kb3ducmV2LnhtbERPTWsCMRC9F/ofwhR6q0mLqN0apQiFXhTdtqC3YTPd&#10;XbqZLEmq6793DoLHx/ueLwffqSPF1Aa28DwyoIir4FquLXx/fTzNQKWM7LALTBbOlGC5uL+bY+HC&#10;iXd0LHOtJIRTgRaanPtC61Q15DGNQk8s3G+IHrPAWGsX8SThvtMvxky0x5alocGeVg1Vf+W/tzCu&#10;J53ZbtrVmg8RN68/s305rax9fBje30BlGvJNfHV/OvGZscyVN/IE9OI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e9ie+wgAAAN0AAAAPAAAAAAAAAAAAAAAAAJgCAABkcnMvZG93&#10;bnJldi54bWxQSwUGAAAAAAQABAD1AAAAhwMAAAAA&#10;" path="m515,l,670e" strokecolor="#36f">
                <v:stroke dashstyle="1 1" endcap="round"/>
                <v:shadow color="#868686"/>
                <v:path arrowok="t" o:connecttype="custom" o:connectlocs="515,0;0,670" o:connectangles="0,0"/>
              </v:shape>
            </v:group>
            <v:group id="Group 586" o:spid="_x0000_s1119" style="position:absolute;left:3162;top:7132;width:1940;height:687" coordorigin="1054,7115" coordsize="1940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jdP4NxgAAAN0A&#10;AAAPAAAAAAAAAAAAAAAAAKoCAABkcnMvZG93bnJldi54bWxQSwUGAAAAAAQABAD6AAAAnQMAAAAA&#10;">
              <v:shape id="Freeform 587" o:spid="_x0000_s112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Vm9ZcMA&#10;AADdAAAADwAAAGRycy9kb3ducmV2LnhtbERPTWsCMRC9F/wPYYTeatJi1a5GKYLQS6VuK9jbsBl3&#10;l24mS5Lq9t93DoUeH+97tRl8py4UUxvYwv3EgCKugmu5tvDxvrtbgEoZ2WEXmCz8UILNenSzwsKF&#10;Kx/oUuZaSQinAi00OfeF1qlqyGOahJ5YuHOIHrPAWGsX8SrhvtMPxsy0x5alocGetg1VX+W3tzCt&#10;Z51527fbV/6MuH86Lk7lvLL2djw8L0FlGvK/+M/94sRnHmW/vJEnoN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Vm9ZcMAAADdAAAADwAAAAAAAAAAAAAAAACYAgAAZHJzL2Rv&#10;d25yZXYueG1sUEsFBgAAAAAEAAQA9QAAAIgDAAAAAA==&#10;" path="m515,l,670e" strokecolor="#36f">
                <v:stroke dashstyle="1 1" endcap="round"/>
                <v:shadow color="#868686"/>
                <v:path arrowok="t" o:connecttype="custom" o:connectlocs="515,0;0,670" o:connectangles="0,0"/>
              </v:shape>
              <v:shape id="Freeform 589" o:spid="_x0000_s112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hUY/sUA&#10;AADdAAAADwAAAGRycy9kb3ducmV2LnhtbESPQWsCMRSE74L/IbxCb5pYqrWrUUQoeFHa1UJ7e2ye&#10;u0s3L0sSdf33piB4HGa+GWa+7GwjzuRD7VjDaKhAEBfO1FxqOOw/BlMQISIbbByThisFWC76vTlm&#10;xl34i855LEUq4ZChhirGNpMyFBVZDEPXEifv6LzFmKQvpfF4SeW2kS9KTaTFmtNChS2tKyr+8pPV&#10;8FpOGvW5q9db/vW4e/+e/uRvhdbPT91qBiJSFx/hO70xiVPjEfy/SU9ALm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KFRj+xQAAAN0AAAAPAAAAAAAAAAAAAAAAAJgCAABkcnMv&#10;ZG93bnJldi54bWxQSwUGAAAAAAQABAD1AAAAigMAAAAA&#10;" path="m515,l,670e" strokecolor="#36f">
                <v:stroke dashstyle="1 1" endcap="round"/>
                <v:shadow color="#868686"/>
                <v:path arrowok="t" o:connecttype="custom" o:connectlocs="515,0;0,670" o:connectangles="0,0"/>
              </v:shape>
              <v:shape id="Freeform 591" o:spid="_x0000_s112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seGicUA&#10;AADdAAAADwAAAGRycy9kb3ducmV2LnhtbESPT2sCMRTE7wW/Q3iCN00q/utqlCIUelHqaqG9PTbP&#10;3aWblyVJdf32piD0OMz8ZpjVprONuJAPtWMNzyMFgrhwpuZSw+n4NlyACBHZYOOYNNwowGbde1ph&#10;ZtyVD3TJYylSCYcMNVQxtpmUoajIYhi5ljh5Z+ctxiR9KY3Hayq3jRwrNZMWa04LFba0raj4yX+t&#10;hkk5a9THvt7u+Nvj/uVz8ZXPC60H/e51CSJSF//DD/rdJE5Nx/D3Jj0Bub4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6x4aJxQAAAN0AAAAPAAAAAAAAAAAAAAAAAJgCAABkcnMv&#10;ZG93bnJldi54bWxQSwUGAAAAAAQABAD1AAAAigMAAAAA&#10;" path="m515,l,670e" strokecolor="#36f">
                <v:stroke dashstyle="1 1" endcap="round"/>
                <v:shadow color="#868686"/>
                <v:path arrowok="t" o:connecttype="custom" o:connectlocs="515,0;0,670" o:connectangles="0,0"/>
              </v:shape>
            </v:group>
            <v:shape id="Freeform 593" o:spid="_x0000_s1123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YsjEsYA&#10;AADdAAAADwAAAGRycy9kb3ducmV2LnhtbESPT2sCMRTE7wW/Q3iF3mrS1vpnNUoRCl4quiro7bF5&#10;7i5uXpYk1e23bwoFj8PMb4aZLTrbiCv5UDvW8NJXIIgLZ2ouNex3n89jECEiG2wck4YfCrCY9x5m&#10;mBl34y1d81iKVMIhQw1VjG0mZSgqshj6riVO3tl5izFJX0rj8ZbKbSNflRpKizWnhQpbWlZUXPJv&#10;q2FQDhu1WdfLLz55XE8O42M+KrR+euw+piAidfEe/qdXJnHq/Q3+3qQnIO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YsjEsYAAADdAAAADwAAAAAAAAAAAAAAAACYAgAAZHJz&#10;L2Rvd25yZXYueG1sUEsFBgAAAAAEAAQA9QAAAIsDAAAAAA==&#10;" path="m515,l,670e" strokecolor="#36f">
              <v:stroke dashstyle="1 1" endcap="round"/>
              <v:shadow color="#868686"/>
              <v:path arrowok="t" o:connecttype="custom" o:connectlocs="515,0;0,670" o:connectangles="0,0"/>
            </v:shape>
            <v:shape id="Freeform 595" o:spid="_x0000_s1124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mK7ZsUA&#10;AADdAAAADwAAAGRycy9kb3ducmV2LnhtbESPT2sCMRTE74LfITyhN01a/NfVKEUo9KLU1UJ7e2ye&#10;u0s3L0uS6vrtTUHwOMz8ZpjlurONOJMPtWMNzyMFgrhwpuZSw/HwPpyDCBHZYOOYNFwpwHrV7y0x&#10;M+7CezrnsRSphEOGGqoY20zKUFRkMYxcS5y8k/MWY5K+lMbjJZXbRr4oNZUWa04LFba0qaj4zf+s&#10;hnE5bdTnrt5s+cfj7vVr/p3PCq2fBt3bAkSkLj7Cd/rDJE5NxvD/Jj0Bubo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aYrtmxQAAAN0AAAAPAAAAAAAAAAAAAAAAAJgCAABkcnMv&#10;ZG93bnJldi54bWxQSwUGAAAAAAQABAD1AAAAigMAAAAA&#10;" path="m515,l,670e" strokecolor="#36f">
              <v:stroke dashstyle="1 1" endcap="round"/>
              <v:shadow color="#868686"/>
              <v:path arrowok="t" o:connecttype="custom" o:connectlocs="515,0;0,670" o:connectangles="0,0"/>
            </v:shape>
            <v:shape id="Freeform 597" o:spid="_x0000_s1125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TLrXMgA&#10;AADdAAAADwAAAGRycy9kb3ducmV2LnhtbESPQWvCQBSE7wX/w/IEb3WjVAmpq7TSSlqptFY9P7Ov&#10;SWj2bciuJv77bkHwOMzMN8xs0ZlKnKlxpWUFo2EEgjizuuRcwe779T4G4TyyxsoyKbiQg8W8dzfD&#10;RNuWv+i89bkIEHYJKii8rxMpXVaQQTe0NXHwfmxj0AfZ5FI32Aa4qeQ4iqbSYMlhocCalgVlv9uT&#10;URAfT+1y8/mxXx/en9OX0WX8FqcrpQb97ukRhKfO38LXdqoVPESTCfy/CU9Azv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CZMutcyAAAAN0AAAAPAAAAAAAAAAAAAAAAAJgCAABk&#10;cnMvZG93bnJldi54bWxQSwUGAAAAAAQABAD1AAAAjQMAAAAA&#10;" path="m364,l,451e" strokecolor="#36f">
              <v:stroke dashstyle="1 1" endcap="round"/>
              <v:shadow color="#868686"/>
              <v:path arrowok="t" o:connecttype="custom" o:connectlocs="364,0;0,451" o:connectangles="0,0"/>
            </v:shape>
            <v:group id="Group 598" o:spid="_x0000_s1126" style="position:absolute;left:5298;top:7122;width:1940;height:687" coordorigin="1054,7115" coordsize="1940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XMvyixgAAAN0A&#10;AAAPAAAAAAAAAAAAAAAAAKoCAABkcnMvZG93bnJldi54bWxQSwUGAAAAAAQABAD6AAAAnQMAAAAA&#10;">
              <v:shape id="Freeform 599" o:spid="_x0000_s1127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rAlEcUA&#10;AADdAAAADwAAAGRycy9kb3ducmV2LnhtbESPT2sCMRTE7wW/Q3hCbzVp8V9XoxRB8KLY1UJ7e2ye&#10;u0s3L0uS6vrtjSD0OMz8Zpj5srONOJMPtWMNrwMFgrhwpuZSw/GwfpmCCBHZYOOYNFwpwHLRe5pj&#10;ZtyFP+mcx1KkEg4ZaqhibDMpQ1GRxTBwLXHyTs5bjEn6UhqPl1RuG/mm1FharDktVNjSqqLiN/+z&#10;GobluFH7Xb3a8o/H3fvX9DufFFo/97uPGYhIXfwPP+iNSZwaTeD+Jj0Bub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qsCURxQAAAN0AAAAPAAAAAAAAAAAAAAAAAJgCAABkcnMv&#10;ZG93bnJldi54bWxQSwUGAAAAAAQABAD1AAAAigMAAAAA&#10;" path="m515,l,670e" strokecolor="#36f">
                <v:stroke dashstyle="1 1" endcap="round"/>
                <v:shadow color="#868686"/>
                <v:path arrowok="t" o:connecttype="custom" o:connectlocs="515,0;0,670" o:connectangles="0,0"/>
              </v:shape>
              <v:shape id="Freeform 601" o:spid="_x0000_s112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y+xY8MA&#10;AADdAAAADwAAAGRycy9kb3ducmV2LnhtbERPTWsCMRC9F/wPYYTeatJi1a5GKYLQS6VuK9jbsBl3&#10;l24mS5Lq9t93DoUeH+97tRl8py4UUxvYwv3EgCKugmu5tvDxvrtbgEoZ2WEXmCz8UILNenSzwsKF&#10;Kx/oUuZaSQinAi00OfeF1qlqyGOahJ5YuHOIHrPAWGsX8SrhvtMPxsy0x5alocGetg1VX+W3tzCt&#10;Z51527fbV/6MuH86Lk7lvLL2djw8L0FlGvK/+M/94sRnHmWuvJEnoN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y+xY8MAAADdAAAADwAAAAAAAAAAAAAAAACYAgAAZHJzL2Rv&#10;d25yZXYueG1sUEsFBgAAAAAEAAQA9QAAAIgDAAAAAA==&#10;" path="m515,l,670e" strokecolor="#36f">
                <v:stroke dashstyle="1 1" endcap="round"/>
                <v:shadow color="#868686"/>
                <v:path arrowok="t" o:connecttype="custom" o:connectlocs="515,0;0,670" o:connectangles="0,0"/>
              </v:shape>
              <v:shape id="Freeform 603" o:spid="_x0000_s112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GMU+MUA&#10;AADdAAAADwAAAGRycy9kb3ducmV2LnhtbESPQWsCMRSE70L/Q3hCb5pYqtWtUYpQ8KK0q4X29tg8&#10;dxc3L0sSdf33piB4HGa+GWa+7GwjzuRD7VjDaKhAEBfO1Fxq2O8+B1MQISIbbByThisFWC6eenPM&#10;jLvwN53zWIpUwiFDDVWMbSZlKCqyGIauJU7ewXmLMUlfSuPxksptI1+UmkiLNaeFCltaVVQc85PV&#10;8FpOGvW1rVcb/vO4nf1Mf/O3QuvnfvfxDiJSFx/hO702iVPjGfy/SU9ALm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0YxT4xQAAAN0AAAAPAAAAAAAAAAAAAAAAAJgCAABkcnMv&#10;ZG93bnJldi54bWxQSwUGAAAAAAQABAD1AAAAigMAAAAA&#10;" path="m515,l,670e" strokecolor="#36f">
                <v:stroke dashstyle="1 1" endcap="round"/>
                <v:shadow color="#868686"/>
                <v:path arrowok="t" o:connecttype="custom" o:connectlocs="515,0;0,670" o:connectangles="0,0"/>
              </v:shape>
            </v:group>
            <v:group id="Group 605" o:spid="_x0000_s1130" style="position:absolute;left:7390;top:7132;width:1940;height:687" coordorigin="1054,7115" coordsize="1940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5+wvwwwAAAN0AAAAP&#10;AAAAAAAAAAAAAAAAAKoCAABkcnMvZG93bnJldi54bWxQSwUGAAAAAAQABAD6AAAAmgMAAAAA&#10;">
              <v:shape id="Freeform 606" o:spid="_x0000_s113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HnSQ8UA&#10;AADdAAAADwAAAGRycy9kb3ducmV2LnhtbESPQWsCMRSE7wX/Q3hCbzVRymq3RhFB6KWiqwW9PTav&#10;u4ublyVJdfvvTaHgcZj5Zpj5sretuJIPjWMN45ECQVw603Cl4XjYvMxAhIhssHVMGn4pwHIxeJpj&#10;btyN93QtYiVSCYccNdQxdrmUoazJYhi5jjh5385bjEn6ShqPt1RuWzlRKpMWG04LNXa0rqm8FD9W&#10;w2uVtWq3bdaffPa4ffuanYppqfXzsF+9g4jUx0f4n/4wiVPZGP7epCcgF3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EedJDxQAAAN0AAAAPAAAAAAAAAAAAAAAAAJgCAABkcnMv&#10;ZG93bnJldi54bWxQSwUGAAAAAAQABAD1AAAAigMAAAAA&#10;" path="m515,l,670e" strokecolor="#36f">
                <v:stroke dashstyle="1 1" endcap="round"/>
                <v:shadow color="#868686"/>
                <v:path arrowok="t" o:connecttype="custom" o:connectlocs="515,0;0,670" o:connectangles="0,0"/>
              </v:shape>
              <v:shape id="Freeform 608" o:spid="_x0000_s113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4VHo8MA&#10;AADbAAAADwAAAGRycy9kb3ducmV2LnhtbESPQWvCQBSE7wX/w/IEb3WjSKrRVUQoeKnYqKC3R/aZ&#10;BLNvw+5W03/vFgoeh5n5hlmsOtOIOzlfW1YwGiYgiAuray4VHA+f71MQPiBrbCyTgl/ysFr23haY&#10;afvgb7rnoRQRwj5DBVUIbSalLyoy6Ie2JY7e1TqDIUpXSu3wEeGmkeMkSaXBmuNChS1tKipu+Y9R&#10;MCnTJtnv6s0XXxzuZqfpOf8olBr0u/UcRKAuvML/7a1WkE7g70v8AXL5B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4VHo8MAAADbAAAADwAAAAAAAAAAAAAAAACYAgAAZHJzL2Rv&#10;d25yZXYueG1sUEsFBgAAAAAEAAQA9QAAAIgDAAAAAA==&#10;" path="m515,l,670e" strokecolor="#36f">
                <v:stroke dashstyle="1 1" endcap="round"/>
                <v:shadow color="#868686"/>
                <v:path arrowok="t" o:connecttype="custom" o:connectlocs="515,0;0,670" o:connectangles="0,0"/>
              </v:shape>
              <v:shape id="Freeform 610" o:spid="_x0000_s113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MniOMQA&#10;AADbAAAADwAAAGRycy9kb3ducmV2LnhtbESPQWvCQBSE70L/w/KE3urG0qYas5EiFLxUaqqgt0f2&#10;mQSzb8Puqum/7xYKHoeZ+YbJl4PpxJWcby0rmE4SEMSV1S3XCnbfH08zED4ga+wsk4If8rAsHkY5&#10;ZtreeEvXMtQiQthnqKAJoc+k9FVDBv3E9sTRO1lnMETpaqkd3iLcdPI5SVJpsOW40GBPq4aqc3kx&#10;Cl7qtEu+Nu3qk48ON/P97FC+VUo9jof3BYhAQ7iH/9trrSB9hb8v8QfI4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jJ4jjEAAAA2wAAAA8AAAAAAAAAAAAAAAAAmAIAAGRycy9k&#10;b3ducmV2LnhtbFBLBQYAAAAABAAEAPUAAACJAwAAAAA=&#10;" path="m515,l,670e" strokecolor="#36f">
                <v:stroke dashstyle="1 1" endcap="round"/>
                <v:shadow color="#868686"/>
                <v:path arrowok="t" o:connecttype="custom" o:connectlocs="515,0;0,670" o:connectangles="0,0"/>
              </v:shape>
            </v:group>
          </v:group>
        </w:pict>
      </w:r>
      <w:r>
        <w:rPr>
          <w:rFonts w:ascii="Hand writing Mutlu" w:hAnsi="Hand writing Mutlu"/>
          <w:b/>
          <w:color w:val="000000"/>
          <w:sz w:val="64"/>
          <w:szCs w:val="64"/>
        </w:rPr>
        <w:t>anne             anla</w:t>
      </w:r>
    </w:p>
    <w:p w:rsidR="00F36161" w:rsidRPr="0013311C" w:rsidRDefault="00F36161" w:rsidP="00C61708">
      <w:pPr>
        <w:tabs>
          <w:tab w:val="left" w:pos="6435"/>
        </w:tabs>
        <w:spacing w:after="0"/>
        <w:rPr>
          <w:rFonts w:ascii="Nurhan Uz" w:hAnsi="Nurhan Uz"/>
          <w:sz w:val="44"/>
          <w:szCs w:val="44"/>
        </w:rPr>
      </w:pPr>
      <w:r>
        <w:rPr>
          <w:noProof/>
          <w:lang w:eastAsia="tr-TR"/>
        </w:rPr>
        <w:pict>
          <v:shape id="Sağ Ok 39" o:spid="_x0000_s1134" type="#_x0000_t13" style="position:absolute;margin-left:349.95pt;margin-top:1.85pt;width:16.5pt;height:13.5pt;z-index:2516280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" adj="12764" strokecolor="#ed7d31" strokeweight="1pt"/>
        </w:pict>
      </w:r>
      <w:r>
        <w:rPr>
          <w:noProof/>
          <w:lang w:eastAsia="tr-TR"/>
        </w:rPr>
        <w:pict>
          <v:shape id="Sağ Ok 13" o:spid="_x0000_s1135" type="#_x0000_t13" style="position:absolute;margin-left:103.45pt;margin-top:8.75pt;width:16.5pt;height:13.5pt;z-index:2516270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" adj="12764" strokecolor="#ed7d31" strokeweight="1pt"/>
        </w:pict>
      </w:r>
    </w:p>
    <w:p w:rsidR="00F36161" w:rsidRDefault="00F36161" w:rsidP="00C61708">
      <w:pPr>
        <w:rPr>
          <w:rFonts w:ascii="Hand writing Mutlu" w:hAnsi="Hand writing Mutlu"/>
          <w:b/>
          <w:color w:val="000000"/>
          <w:sz w:val="64"/>
          <w:szCs w:val="64"/>
        </w:rPr>
      </w:pPr>
      <w:r>
        <w:rPr>
          <w:noProof/>
          <w:lang w:eastAsia="tr-TR"/>
        </w:rPr>
        <w:pict>
          <v:group id="Grup 4125" o:spid="_x0000_s1136" style="position:absolute;margin-left:246.15pt;margin-top:4.85pt;width:239.1pt;height:44.2pt;z-index:-251686400" coordorigin="1054,7115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">
            <v:group id="Group 575" o:spid="_x0000_s1137" style="position:absolute;left:1080;top:7133;width:10260;height:651" coordorigin="751,4013" coordsize="9707,55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nVgELFAAAA3QAA&#10;AA8AAAAAAAAAAAAAAAAAqgIAAGRycy9kb3ducmV2LnhtbFBLBQYAAAAABAAEAPoAAACcAwAAAAA=&#10;">
              <v:rect id="Rectangle 578" o:spid="_x0000_s1138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ZVjuMcA&#10;AADdAAAADwAAAGRycy9kb3ducmV2LnhtbESPT2vCQBTE70K/w/IK3nQTKVpS11AKQg/FP2kLPb5m&#10;X7Op2bchu2r007uC4HGYmd8w87y3jThQ52vHCtJxAoK4dLrmSsHX53L0DMIHZI2NY1JwIg/54mEw&#10;x0y7I2/pUIRKRAj7DBWYENpMSl8asujHriWO3p/rLIYou0rqDo8Rbhs5SZKptFhzXDDY0puhclfs&#10;rQL6X9MPFavzr1nS/vtsPzbTnVdq+Ni/voAI1Id7+NZ+1wqe0skMrm/iE5CLC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2VY7jHAAAA3QAAAA8AAAAAAAAAAAAAAAAAmAIAAGRy&#10;cy9kb3ducmV2LnhtbFBLBQYAAAAABAAEAPUAAACMAwAAAAA=&#10;" strokecolor="#0070c0" strokeweight="1pt">
                <v:shadow color="#868686"/>
                <v:path arrowok="t"/>
              </v:rect>
              <v:rect id="Rectangle 576" o:spid="_x0000_s1139" style="position:absolute;left:751;top:4398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0ByU8MA&#10;AADdAAAADwAAAGRycy9kb3ducmV2LnhtbERP3WrCMBS+F/YO4Qi701S3qVSjjMmgg4FYfYBDc2yr&#10;zUlsMq0+/XIhePnx/S9WnWnEhVpfW1YwGiYgiAuray4V7HffgxkIH5A1NpZJwY08rJYvvQWm2l55&#10;S5c8lCKGsE9RQRWCS6X0RUUG/dA64sgdbGswRNiWUrd4jeGmkeMkmUiDNceGCh19VVSc8j+j4Hw+&#10;3j/ekp/NbyhklpVrd5yunVKv/e5zDiJQF57ihzvTCt5H4zg3volPQC7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0ByU8MAAADdAAAADwAAAAAAAAAAAAAAAACYAgAAZHJzL2Rv&#10;d25yZXYueG1sUEsFBgAAAAAEAAQA9QAAAIgDAAAAAA==&#10;" strokecolor="#36f" strokeweight="1pt">
                <v:shadow color="#868686"/>
                <v:path arrowok="t"/>
              </v:rect>
              <v:rect id="Rectangle 577" o:spid="_x0000_s1140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tdKp8UA&#10;AADdAAAADwAAAGRycy9kb3ducmV2LnhtbESPQWvCQBSE7wX/w/KE3uomolajq4hYaI9NK+jtkX3J&#10;RrNvQ3ar8d93C0KPw8x8w6w2vW3ElTpfO1aQjhIQxIXTNVcKvr/eXuYgfEDW2DgmBXfysFkPnlaY&#10;aXfjT7rmoRIRwj5DBSaENpPSF4Ys+pFriaNXus5iiLKrpO7wFuG2keMkmUmLNccFgy3tDBWX/Mcq&#10;2J/7j/a4P+dmaheleS3TyckclHoe9tsliEB9+A8/2u9awSQdL+DvTXwCcv0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m10qnxQAAAN0AAAAPAAAAAAAAAAAAAAAAAJgCAABkcnMv&#10;ZG93bnJldi54bWxQSwUGAAAAAAQABAD1AAAAigMAAAAA&#10;" strokecolor="red" strokeweight="1pt">
                <v:shadow color="#868686"/>
                <v:path arrowok="t"/>
              </v:rect>
            </v:group>
            <v:group id="Group 579" o:spid="_x0000_s1141" style="position:absolute;left:1054;top:7115;width:1940;height:687" coordorigin="1054,7115" coordsize="1940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KkrcMQAAADdAAAA&#10;DwAAAAAAAAAAAAAAAACqAgAAZHJzL2Rvd25yZXYueG1sUEsFBgAAAAAEAAQA+gAAAJsDAAAAAA==&#10;">
              <v:shape id="Freeform 580" o:spid="_x0000_s114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Svyw8UA&#10;AADdAAAADwAAAGRycy9kb3ducmV2LnhtbESPQWvCQBSE74L/YXkFb7pJLWqjq4hQ8FLRtIK9PbLP&#10;JDT7Nuyumv77riB4HGa+GWax6kwjruR8bVlBOkpAEBdW11wq+P76GM5A+ICssbFMCv7Iw2rZ7y0w&#10;0/bGB7rmoRSxhH2GCqoQ2kxKX1Rk0I9sSxy9s3UGQ5SulNrhLZabRr4myUQarDkuVNjSpqLiN78Y&#10;BW/lpEn2u3rzyT8Od+/H2SmfFkoNXrr1HESgLjzDD3qrI5eOU7i/iU9ALv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hK/LDxQAAAN0AAAAPAAAAAAAAAAAAAAAAAJgCAABkcnMv&#10;ZG93bnJldi54bWxQSwUGAAAAAAQABAD1AAAAigMAAAAA&#10;" path="m515,l,670e" strokecolor="#36f">
                <v:stroke dashstyle="1 1" endcap="round"/>
                <v:shadow color="#868686"/>
                <v:path arrowok="t" o:connecttype="custom" o:connectlocs="515,0;0,670" o:connectangles="0,0"/>
              </v:shape>
              <v:shape id="Freeform 582" o:spid="_x0000_s114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flstMYA&#10;AADdAAAADwAAAGRycy9kb3ducmV2LnhtbESPW4vCMBSE3wX/QziCb5p6wUvXKCIIvihr3QX37dCc&#10;bcs2JyWJ2v33mwXBx2Hmm2FWm9bU4k7OV5YVjIYJCOLc6ooLBR+X/WABwgdkjbVlUvBLHjbrbmeF&#10;qbYPPtM9C4WIJexTVFCG0KRS+rwkg35oG+LofVtnMETpCqkdPmK5qeU4SWbSYMVxocSGdiXlP9nN&#10;KJgWszp5P1W7I385PC0/F9dsnivV77XbNxCB2vAKP+mDjtxoMob/N/EJyPU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0flstMYAAADdAAAADwAAAAAAAAAAAAAAAACYAgAAZHJz&#10;L2Rvd25yZXYueG1sUEsFBgAAAAAEAAQA9QAAAIsDAAAAAA==&#10;" path="m515,l,670e" strokecolor="#36f">
                <v:stroke dashstyle="1 1" endcap="round"/>
                <v:shadow color="#868686"/>
                <v:path arrowok="t" o:connecttype="custom" o:connectlocs="515,0;0,670" o:connectangles="0,0"/>
              </v:shape>
              <v:shape id="Freeform 584" o:spid="_x0000_s114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rXJL8YA&#10;AADdAAAADwAAAGRycy9kb3ducmV2LnhtbESPQWvCQBSE74X+h+UVems2qcVqdCNFKPRS0VRBb4/s&#10;Mwlm34bdrcZ/7wqFHoeZb4aZLwbTiTM531pWkCUpCOLK6pZrBdufz5cJCB+QNXaWScGVPCyKx4c5&#10;5tpeeEPnMtQilrDPUUETQp9L6auGDPrE9sTRO1pnMETpaqkdXmK56eRrmo6lwZbjQoM9LRuqTuWv&#10;UfBWj7t0vWqX33xwuJruJvvyvVLq+Wn4mIEINIT/8B/9pSOXjUZwfxOfgCxu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rXJL8YAAADdAAAADwAAAAAAAAAAAAAAAACYAgAAZHJz&#10;L2Rvd25yZXYueG1sUEsFBgAAAAAEAAQA9QAAAIsDAAAAAA==&#10;" path="m515,l,670e" strokecolor="#36f">
                <v:stroke dashstyle="1 1" endcap="round"/>
                <v:shadow color="#868686"/>
                <v:path arrowok="t" o:connecttype="custom" o:connectlocs="515,0;0,670" o:connectangles="0,0"/>
              </v:shape>
            </v:group>
            <v:group id="Group 586" o:spid="_x0000_s1145" style="position:absolute;left:3162;top:7132;width:1940;height:687" coordorigin="1054,7115" coordsize="1940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I5Itc8cAAADd&#10;AAAADwAAAAAAAAAAAAAAAACqAgAAZHJzL2Rvd25yZXYueG1sUEsFBgAAAAAEAAQA+gAAAJ4DAAAA&#10;AA==&#10;">
              <v:shape id="Freeform 587" o:spid="_x0000_s1146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hD0wMYA&#10;AADdAAAADwAAAGRycy9kb3ducmV2LnhtbESPT2vCQBTE70K/w/IK3nQTrX+aZhURCr1UbFTQ2yP7&#10;moRm34bdrabfvlsQehxmfjNMvu5NK67kfGNZQTpOQBCXVjdcKTgeXkdLED4ga2wtk4If8rBePQxy&#10;zLS98Qddi1CJWMI+QwV1CF0mpS9rMujHtiOO3qd1BkOUrpLa4S2Wm1ZOkmQuDTYcF2rsaFtT+VV8&#10;GwVP1bxN9rtm+84Xh7vn0/JcLEqlho/95gVEoD78h+/0m45cOp3B35v4BOTqF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hD0wMYAAADdAAAADwAAAAAAAAAAAAAAAACYAgAAZHJz&#10;L2Rvd25yZXYueG1sUEsFBgAAAAAEAAQA9QAAAIsDAAAAAA==&#10;" path="m515,l,670e" strokecolor="#36f">
                <v:stroke dashstyle="1 1" endcap="round"/>
                <v:shadow color="#868686"/>
                <v:path arrowok="t" o:connecttype="custom" o:connectlocs="515,0;0,670" o:connectangles="0,0"/>
              </v:shape>
              <v:shape id="Freeform 589" o:spid="_x0000_s114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sJqt8YA&#10;AADdAAAADwAAAGRycy9kb3ducmV2LnhtbESPQWvCQBSE7wX/w/IKvenGVlKNriJCoRdDGxX09sg+&#10;k9Ds27C7Nem/7xaEHoeZb4ZZbQbTihs531hWMJ0kIIhLqxuuFBwPb+M5CB+QNbaWScEPedisRw8r&#10;zLTt+ZNuRahELGGfoYI6hC6T0pc1GfQT2xFH72qdwRClq6R22Mdy08rnJEmlwYbjQo0d7Woqv4pv&#10;o2BWpW3ykTe7PV8c5ovT/Fy8lko9PQ7bJYhAQ/gP3+l3HbnpSwp/b+ITkOt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sJqt8YAAADdAAAADwAAAAAAAAAAAAAAAACYAgAAZHJz&#10;L2Rvd25yZXYueG1sUEsFBgAAAAAEAAQA9QAAAIsDAAAAAA==&#10;" path="m515,l,670e" strokecolor="#36f">
                <v:stroke dashstyle="1 1" endcap="round"/>
                <v:shadow color="#868686"/>
                <v:path arrowok="t" o:connecttype="custom" o:connectlocs="515,0;0,670" o:connectangles="0,0"/>
              </v:shape>
              <v:shape id="Freeform 591" o:spid="_x0000_s114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Y7PLMYA&#10;AADdAAAADwAAAGRycy9kb3ducmV2LnhtbESPT2vCQBTE74LfYXlCb7pJW/wT3UgRCl6UNlXQ2yP7&#10;TILZt2F3q+m37xYKHoeZ3wyzWvemFTdyvrGsIJ0kIIhLqxuuFBy+3sdzED4ga2wtk4If8rDOh4MV&#10;Ztre+ZNuRahELGGfoYI6hC6T0pc1GfQT2xFH72KdwRClq6R2eI/lppXPSTKVBhuOCzV2tKmpvBbf&#10;RsFrNW2Tj32z2fHZ4X5xnJ+KWanU06h/W4II1IdH+J/e6silLzP4exOfgMx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Y7PLMYAAADdAAAADwAAAAAAAAAAAAAAAACYAgAAZHJz&#10;L2Rvd25yZXYueG1sUEsFBgAAAAAEAAQA9QAAAIsDAAAAAA==&#10;" path="m515,l,670e" strokecolor="#36f">
                <v:stroke dashstyle="1 1" endcap="round"/>
                <v:shadow color="#868686"/>
                <v:path arrowok="t" o:connecttype="custom" o:connectlocs="515,0;0,670" o:connectangles="0,0"/>
              </v:shape>
            </v:group>
            <v:shape id="Freeform 593" o:spid="_x0000_s1149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BFbXsMA&#10;AADdAAAADwAAAGRycy9kb3ducmV2LnhtbERPTWvCQBC9C/6HZYTedKMtalNXEaHQS0VjC+1tyE6T&#10;0Oxs2N1q+u+dg+Dx8b5Xm9616kwhNp4NTCcZKOLS24YrAx+n1/ESVEzIFlvPZOCfImzWw8EKc+sv&#10;fKRzkSolIRxzNFCn1OVax7Imh3HiO2LhfnxwmASGStuAFwl3rZ5l2Vw7bFgaauxoV1P5W/w5A0/V&#10;vM0O+2b3zt8B98+fy69iURrzMOq3L6AS9ekuvrnfrPimjzJX3sgT0Osr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BFbXsMAAADdAAAADwAAAAAAAAAAAAAAAACYAgAAZHJzL2Rv&#10;d25yZXYueG1sUEsFBgAAAAAEAAQA9QAAAIgDAAAAAA==&#10;" path="m515,l,670e" strokecolor="#36f">
              <v:stroke dashstyle="1 1" endcap="round"/>
              <v:shadow color="#868686"/>
              <v:path arrowok="t" o:connecttype="custom" o:connectlocs="515,0;0,670" o:connectangles="0,0"/>
            </v:shape>
            <v:shape id="Freeform 595" o:spid="_x0000_s1150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13+xcUA&#10;AADdAAAADwAAAGRycy9kb3ducmV2LnhtbESPT4vCMBTE74LfITxhb5q6K/7pGkWEhb0oWndBb4/m&#10;bVtsXkqS1frtjSB4HGZ+M8x82ZpaXMj5yrKC4SABQZxbXXGh4Ofw1Z+C8AFZY22ZFNzIw3LR7cwx&#10;1fbKe7pkoRCxhH2KCsoQmlRKn5dk0A9sQxy9P+sMhihdIbXDayw3tXxPkrE0WHFcKLGhdUn5Ofs3&#10;CkbFuE5222q94ZPD7ex3eswmuVJvvXb1CSJQG17hJ/2tIzf8mMHjTXwCcnE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fXf7FxQAAAN0AAAAPAAAAAAAAAAAAAAAAAJgCAABkcnMv&#10;ZG93bnJldi54bWxQSwUGAAAAAAQABAD1AAAAigMAAAAA&#10;" path="m515,l,670e" strokecolor="#36f">
              <v:stroke dashstyle="1 1" endcap="round"/>
              <v:shadow color="#868686"/>
              <v:path arrowok="t" o:connecttype="custom" o:connectlocs="515,0;0,670" o:connectangles="0,0"/>
            </v:shape>
            <v:shape id="Freeform 597" o:spid="_x0000_s115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n3RhMUA&#10;AADdAAAADwAAAGRycy9kb3ducmV2LnhtbERPy2rCQBTdC/2H4Qrd6SQiJaSOoqIlrSitfaxvM9ck&#10;NHMnZEYT/76zEFweznu26E0tLtS6yrKCeByBIM6trrhQ8PW5HSUgnEfWWFsmBVdysJg/DGaYatvx&#10;B12OvhAhhF2KCkrvm1RKl5dk0I1tQxy4k20N+gDbQuoWuxBuajmJoidpsOLQUGJD65Lyv+PZKEh+&#10;z9368L7/3v28rbJNfJ28JtmLUo/DfvkMwlPv7+KbO9MKpvE07A9vwhOQ8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6fdGExQAAAN0AAAAPAAAAAAAAAAAAAAAAAJgCAABkcnMv&#10;ZG93bnJldi54bWxQSwUGAAAAAAQABAD1AAAAigMAAAAA&#10;" path="m364,l,451e" strokecolor="#36f">
              <v:stroke dashstyle="1 1" endcap="round"/>
              <v:shadow color="#868686"/>
              <v:path arrowok="t" o:connecttype="custom" o:connectlocs="364,0;0,451" o:connectangles="0,0"/>
            </v:shape>
            <v:group id="Group 598" o:spid="_x0000_s1152" style="position:absolute;left:5298;top:7122;width:1940;height:687" coordorigin="1054,7115" coordsize="1940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r4/2WxgAAAN0A&#10;AAAPAAAAAAAAAAAAAAAAAKoCAABkcnMvZG93bnJldi54bWxQSwUGAAAAAAQABAD6AAAAnQMAAAAA&#10;">
              <v:shape id="Freeform 599" o:spid="_x0000_s115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f8fycQA&#10;AADdAAAADwAAAGRycy9kb3ducmV2LnhtbESPQYvCMBSE78L+h/AWvGmqiLpdoyyC4EXR6oLeHs3b&#10;tmzzUpKo9d8bQfA4zHwzzGzRmlpcyfnKsoJBPwFBnFtdcaHgeFj1piB8QNZYWyYFd/KwmH90Zphq&#10;e+M9XbNQiFjCPkUFZQhNKqXPSzLo+7Yhjt6fdQZDlK6Q2uEtlptaDpNkLA1WHBdKbGhZUv6fXYyC&#10;UTGuk922Wm747HD79Ts9ZZNcqe5n+/MNIlAb3uEXvdaRG4yG8HwTn4Cc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n/H8nEAAAA3QAAAA8AAAAAAAAAAAAAAAAAmAIAAGRycy9k&#10;b3ducmV2LnhtbFBLBQYAAAAABAAEAPUAAACJAwAAAAA=&#10;" path="m515,l,670e" strokecolor="#36f">
                <v:stroke dashstyle="1 1" endcap="round"/>
                <v:shadow color="#868686"/>
                <v:path arrowok="t" o:connecttype="custom" o:connectlocs="515,0;0,670" o:connectangles="0,0"/>
              </v:shape>
              <v:shape id="Freeform 601" o:spid="_x0000_s115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rO6UsYA&#10;AADdAAAADwAAAGRycy9kb3ducmV2LnhtbESPW2vCQBSE3wv9D8sp+GY2XvCSuooIQl8qGluwb4fs&#10;aRKaPRt2V43/3hWEPg4z3wyzWHWmERdyvrasYJCkIIgLq2suFXwdt/0ZCB+QNTaWScGNPKyWry8L&#10;zLS98oEueShFLGGfoYIqhDaT0hcVGfSJbYmj92udwRClK6V2eI3lppHDNJ1IgzXHhQpb2lRU/OVn&#10;o2BcTpp0v6s3n/zjcDf/np3yaaFU761bv4MI1IX/8JP+0JEbjEfweBOfgFze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5rO6UsYAAADdAAAADwAAAAAAAAAAAAAAAACYAgAAZHJz&#10;L2Rvd25yZXYueG1sUEsFBgAAAAAEAAQA9QAAAIsDAAAAAA==&#10;" path="m515,l,670e" strokecolor="#36f">
                <v:stroke dashstyle="1 1" endcap="round"/>
                <v:shadow color="#868686"/>
                <v:path arrowok="t" o:connecttype="custom" o:connectlocs="515,0;0,670" o:connectangles="0,0"/>
              </v:shape>
              <v:shape id="Freeform 603" o:spid="_x0000_s115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VoiJsUA&#10;AADdAAAADwAAAGRycy9kb3ducmV2LnhtbESPT4vCMBTE7wt+h/CEva2pUvzTNYoIC3tRtO6Ce3s0&#10;z7bYvJQkq/XbG0HwOMz8Zpj5sjONuJDztWUFw0ECgriwuuZSwc/h62MKwgdkjY1lUnAjD8tF722O&#10;mbZX3tMlD6WIJewzVFCF0GZS+qIig35gW+LonawzGKJ0pdQOr7HcNHKUJGNpsOa4UGFL64qKc/5v&#10;FKTluEl223q94T+H29nv9JhPCqXe+93qE0SgLrzCT/pbR26YpvB4E5+AXN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WiImxQAAAN0AAAAPAAAAAAAAAAAAAAAAAJgCAABkcnMv&#10;ZG93bnJldi54bWxQSwUGAAAAAAQABAD1AAAAigMAAAAA&#10;" path="m515,l,670e" strokecolor="#36f">
                <v:stroke dashstyle="1 1" endcap="round"/>
                <v:shadow color="#868686"/>
                <v:path arrowok="t" o:connecttype="custom" o:connectlocs="515,0;0,670" o:connectangles="0,0"/>
              </v:shape>
            </v:group>
            <v:group id="Group 605" o:spid="_x0000_s1156" style="position:absolute;left:7390;top:7132;width:1940;height:687" coordorigin="1054,7115" coordsize="1940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BTY+5XFAAAA3QAA&#10;AA8AAAAAAAAAAAAAAAAAqgIAAGRycy9kb3ducmV2LnhtbFBLBQYAAAAABAAEAPoAAACcAwAAAAA=&#10;">
              <v:shape id="Freeform 606" o:spid="_x0000_s1157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sQZysQA&#10;AADdAAAADwAAAGRycy9kb3ducmV2LnhtbESPQWvCQBSE7wX/w/KE3upGkaipq4gg9FLR2IK9PbLP&#10;JJh9G3ZXTf+9Kwgeh5lvhpkvO9OIKzlfW1YwHCQgiAuray4V/Bw2H1MQPiBrbCyTgn/ysFz03uaY&#10;aXvjPV3zUIpYwj5DBVUIbSalLyoy6Ae2JY7eyTqDIUpXSu3wFstNI0dJkkqDNceFCltaV1Sc84tR&#10;MC7TJtlt6/U3/znczn6nx3xSKPXe71afIAJ14RV+0l86csNxCo838QnIxR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bEGcrEAAAA3QAAAA8AAAAAAAAAAAAAAAAAmAIAAGRycy9k&#10;b3ducmV2LnhtbFBLBQYAAAAABAAEAPUAAACJAwAAAAA=&#10;" path="m515,l,670e" strokecolor="#36f">
                <v:stroke dashstyle="1 1" endcap="round"/>
                <v:shadow color="#868686"/>
                <v:path arrowok="t" o:connecttype="custom" o:connectlocs="515,0;0,670" o:connectangles="0,0"/>
              </v:shape>
              <v:shape id="Freeform 608" o:spid="_x0000_s115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Yi8UcYA&#10;AADdAAAADwAAAGRycy9kb3ducmV2LnhtbESPQWvCQBSE70L/w/IKvekmRaJNXUMRCl4aatqC3h7Z&#10;1yQ0+zbsrhr/vVsQPA4z3wyzKkbTixM531lWkM4SEMS11R03Cr6/3qdLED4ga+wtk4ILeSjWD5MV&#10;5tqeeUenKjQilrDPUUEbwpBL6euWDPqZHYij92udwRCla6R2eI7lppfPSZJJgx3HhRYH2rRU/1VH&#10;o2DeZH3yWXabDz44LF9+lvtqUSv19Di+vYIINIZ7+EZvdeTS+QL+38QnINdX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Yi8UcYAAADdAAAADwAAAAAAAAAAAAAAAACYAgAAZHJz&#10;L2Rvd25yZXYueG1sUEsFBgAAAAAEAAQA9QAAAIsDAAAAAA==&#10;" path="m515,l,670e" strokecolor="#36f">
                <v:stroke dashstyle="1 1" endcap="round"/>
                <v:shadow color="#868686"/>
                <v:path arrowok="t" o:connecttype="custom" o:connectlocs="515,0;0,670" o:connectangles="0,0"/>
              </v:shape>
              <v:shape id="Freeform 610" o:spid="_x0000_s115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BcoI8IA&#10;AADdAAAADwAAAGRycy9kb3ducmV2LnhtbERPTWvCQBC9F/wPywi91Y0ialNXEUHoRdHYQnsbstMk&#10;NDsbdleN/945FHp8vO/lunetulKIjWcD41EGirj0tuHKwMd597IAFROyxdYzGbhThPVq8LTE3Pob&#10;n+hapEpJCMccDdQpdbnWsazJYRz5jli4Hx8cJoGh0jbgTcJdqydZNtMOG5aGGjva1lT+FhdnYFrN&#10;2ux4aLZ7/g54eP1cfBXz0pjnYb95A5WoT//iP/e7Fd94KnPljTwBvXo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oFygjwgAAAN0AAAAPAAAAAAAAAAAAAAAAAJgCAABkcnMvZG93&#10;bnJldi54bWxQSwUGAAAAAAQABAD1AAAAhwMAAAAA&#10;" path="m515,l,670e" strokecolor="#36f">
                <v:stroke dashstyle="1 1" endcap="round"/>
                <v:shadow color="#868686"/>
                <v:path arrowok="t" o:connecttype="custom" o:connectlocs="515,0;0,670" o:connectangles="0,0"/>
              </v:shape>
            </v:group>
          </v:group>
        </w:pict>
      </w:r>
      <w:r>
        <w:rPr>
          <w:noProof/>
          <w:lang w:eastAsia="tr-TR"/>
        </w:rPr>
        <w:pict>
          <v:group id="Grup 4149" o:spid="_x0000_s1160" style="position:absolute;margin-left:-6.85pt;margin-top:5.8pt;width:239.1pt;height:44.2pt;z-index:-251687424" coordorigin="1054,7115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">
            <v:group id="Group 575" o:spid="_x0000_s1161" style="position:absolute;left:1080;top:7133;width:10260;height:651" coordorigin="751,4013" coordsize="9707,55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Bds7QwwAAAN0AAAAP&#10;AAAAAAAAAAAAAAAAAKoCAABkcnMvZG93bnJldi54bWxQSwUGAAAAAAQABAD6AAAAmgMAAAAA&#10;">
              <v:rect id="Rectangle 578" o:spid="_x0000_s116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YtKsYA&#10;AADdAAAADwAAAGRycy9kb3ducmV2LnhtbESPQWvCQBSE70L/w/IEb7pJqSKpq0hB6KFoTS30+Jp9&#10;ZqPZtyG7auqvd4WCx2FmvmFmi87W4kytrxwrSEcJCOLC6YpLBbuv1XAKwgdkjbVjUvBHHhbzp94M&#10;M+0uvKVzHkoRIewzVGBCaDIpfWHIoh+5hjh6e9daDFG2pdQtXiLc1vI5SSbSYsVxwWBDb4aKY36y&#10;CuiwoR/K19dfs6LT99V+fE6OXqlBv1u+ggjUhUf4v/2uFbyk4xTub+ITkPMb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TYtKsYAAADdAAAADwAAAAAAAAAAAAAAAACYAgAAZHJz&#10;L2Rvd25yZXYueG1sUEsFBgAAAAAEAAQA9QAAAIsDAAAAAA==&#10;" strokecolor="#0070c0" strokeweight="1pt">
                <v:shadow color="#868686"/>
                <v:path arrowok="t"/>
              </v:rect>
              <v:rect id="Rectangle 576" o:spid="_x0000_s1163" style="position:absolute;left:751;top:4398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q42xMcA&#10;AADdAAAADwAAAGRycy9kb3ducmV2LnhtbESP0WrCQBRE3wv+w3IF33RjqrakrkEqQgoF0fYDLtnb&#10;JJq9u2ZXTfv13YLQx2FmzjDLvDetuFLnG8sKppMEBHFpdcOVgs+P7fgZhA/IGlvLpOCbPOSrwcMS&#10;M21vvKfrIVQiQthnqKAOwWVS+rImg35iHXH0vmxnMETZVVJ3eItw08o0SRbSYMNxoUZHrzWVp8PF&#10;KDifjz/zx+Rt9x5KWRTVxh2fNk6p0bBfv4AI1If/8L1daAWz6TyFvzfxCcjVL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CKuNsTHAAAA3QAAAA8AAAAAAAAAAAAAAAAAmAIAAGRy&#10;cy9kb3ducmV2LnhtbFBLBQYAAAAABAAEAPUAAACMAwAAAAA=&#10;" strokecolor="#36f" strokeweight="1pt">
                <v:shadow color="#868686"/>
                <v:path arrowok="t"/>
              </v:rect>
              <v:rect id="Rectangle 577" o:spid="_x0000_s1164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zkOMMYA&#10;AADdAAAADwAAAGRycy9kb3ducmV2LnhtbESPT2vCQBTE74LfYXmCN93EP22NrlKKhfZoWsHeHtmX&#10;bDT7NmS3mn77bqHgcZiZ3zCbXW8bcaXO144VpNMEBHHhdM2Vgs+P18kTCB+QNTaOScEPedhth4MN&#10;Ztrd+EDXPFQiQthnqMCE0GZS+sKQRT91LXH0StdZDFF2ldQd3iLcNnKWJA/SYs1xwWBLL4aKS/5t&#10;FezP/Xt72p9zs7Sr0jyW6eLLHJUaj/rnNYhAfbiH/9tvWsEiXc7h7018AnL7C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zkOMMYAAADdAAAADwAAAAAAAAAAAAAAAACYAgAAZHJz&#10;L2Rvd25yZXYueG1sUEsFBgAAAAAEAAQA9QAAAIsDAAAAAA==&#10;" strokecolor="red" strokeweight="1pt">
                <v:shadow color="#868686"/>
                <v:path arrowok="t"/>
              </v:rect>
            </v:group>
            <v:group id="Group 579" o:spid="_x0000_s1165" style="position:absolute;left:1054;top:7115;width:1940;height:687" coordorigin="1054,7115" coordsize="1940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P5NyNPFAAAA3QAA&#10;AA8AAAAAAAAAAAAAAAAAqgIAAGRycy9kb3ducmV2LnhtbFBLBQYAAAAABAAEAPoAAACcAwAAAAA=&#10;">
              <v:shape id="Freeform 580" o:spid="_x0000_s1166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88RYMUA&#10;AADdAAAADwAAAGRycy9kb3ducmV2LnhtbESPT2vCQBTE74V+h+UVvJmN4t/UVUQQeqlobMHeHtnX&#10;JDT7NuyuGr+9Kwg9DjO/GWax6kwjLuR8bVnBIElBEBdW11wq+Dpu+zMQPiBrbCyTght5WC1fXxaY&#10;aXvlA13yUIpYwj5DBVUIbSalLyoy6BPbEkfv1zqDIUpXSu3wGstNI4dpOpEGa44LFba0qaj4y89G&#10;waicNOl+V28++cfhbv49O+XTQqneW7d+BxGoC//hJ/2hIzcYj+HxJj4Bubw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DzxFgxQAAAN0AAAAPAAAAAAAAAAAAAAAAAJgCAABkcnMv&#10;ZG93bnJldi54bWxQSwUGAAAAAAQABAD1AAAAigMAAAAA&#10;" path="m515,l,670e" strokecolor="#36f">
                <v:stroke dashstyle="1 1" endcap="round"/>
                <v:shadow color="#868686"/>
                <v:path arrowok="t" o:connecttype="custom" o:connectlocs="515,0;0,670" o:connectangles="0,0"/>
              </v:shape>
              <v:shape id="Freeform 582" o:spid="_x0000_s116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x2PF8YA&#10;AADdAAAADwAAAGRycy9kb3ducmV2LnhtbESPQWvCQBSE7wX/w/IKvenGUlONriJCoRdDGxX09sg+&#10;k9Ds27C7Nem/7xaEHoeZb4ZZbQbTihs531hWMJ0kIIhLqxuuFBwPb+M5CB+QNbaWScEPedisRw8r&#10;zLTt+ZNuRahELGGfoYI6hC6T0pc1GfQT2xFH72qdwRClq6R22Mdy08rnJEmlwYbjQo0d7Woqv4pv&#10;o+ClStvkI292e744zBen+bl4LZV6ehy2SxCBhvAfvtPvOnLTWQp/b+ITkOt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x2PF8YAAADdAAAADwAAAAAAAAAAAAAAAACYAgAAZHJz&#10;L2Rvd25yZXYueG1sUEsFBgAAAAAEAAQA9QAAAIsDAAAAAA==&#10;" path="m515,l,670e" strokecolor="#36f">
                <v:stroke dashstyle="1 1" endcap="round"/>
                <v:shadow color="#868686"/>
                <v:path arrowok="t" o:connecttype="custom" o:connectlocs="515,0;0,670" o:connectangles="0,0"/>
              </v:shape>
              <v:shape id="Freeform 584" o:spid="_x0000_s116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FEqjMYA&#10;AADdAAAADwAAAGRycy9kb3ducmV2LnhtbESPT2vCQBTE74LfYXlCb7pJaf0T3UgRCl6UNlXQ2yP7&#10;TILZt2F3q+m37xYKHoeZ3wyzWvemFTdyvrGsIJ0kIIhLqxuuFBy+3sdzED4ga2wtk4If8rDOh4MV&#10;Ztre+ZNuRahELGGfoYI6hC6T0pc1GfQT2xFH72KdwRClq6R2eI/lppXPSTKVBhuOCzV2tKmpvBbf&#10;RsFLNW2Tj32z2fHZ4X5xnJ+KWanU06h/W4II1IdH+J/e6silrzP4exOfgMx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FEqjMYAAADdAAAADwAAAAAAAAAAAAAAAACYAgAAZHJz&#10;L2Rvd25yZXYueG1sUEsFBgAAAAAEAAQA9QAAAIsDAAAAAA==&#10;" path="m515,l,670e" strokecolor="#36f">
                <v:stroke dashstyle="1 1" endcap="round"/>
                <v:shadow color="#868686"/>
                <v:path arrowok="t" o:connecttype="custom" o:connectlocs="515,0;0,670" o:connectangles="0,0"/>
              </v:shape>
            </v:group>
            <v:group id="Group 586" o:spid="_x0000_s1169" style="position:absolute;left:3162;top:7132;width:1940;height:687" coordorigin="1054,7115" coordsize="1940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/AMLWwwAAAN0AAAAP&#10;AAAAAAAAAAAAAAAAAKoCAABkcnMvZG93bnJldi54bWxQSwUGAAAAAAQABAD6AAAAmgMAAAAA&#10;">
              <v:shape id="Freeform 587" o:spid="_x0000_s117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IbZcUA&#10;AADdAAAADwAAAGRycy9kb3ducmV2LnhtbESPT4vCMBTE74LfITxhb5q6rP+6RhFhYS+K1l3Q26N5&#10;2xabl5JktX57Iwgeh5nfDDNftqYWF3K+sqxgOEhAEOdWV1wo+Dl89acgfEDWWFsmBTfysFx0O3NM&#10;tb3yni5ZKEQsYZ+igjKEJpXS5yUZ9APbEEfvzzqDIUpXSO3wGstNLd+TZCwNVhwXSmxoXVJ+zv6N&#10;go9iXCe7bbXe8MnhdvY7PWaTXKm3Xrv6BBGoDa/wk/7WkRuOZvB4E5+AXN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CghtlxQAAAN0AAAAPAAAAAAAAAAAAAAAAAJgCAABkcnMv&#10;ZG93bnJldi54bWxQSwUGAAAAAAQABAD1AAAAigMAAAAA&#10;" path="m515,l,670e" strokecolor="#36f">
                <v:stroke dashstyle="1 1" endcap="round"/>
                <v:shadow color="#868686"/>
                <v:path arrowok="t" o:connecttype="custom" o:connectlocs="515,0;0,670" o:connectangles="0,0"/>
              </v:shape>
              <v:shape id="Freeform 589" o:spid="_x0000_s117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CldSMMA&#10;AADcAAAADwAAAGRycy9kb3ducmV2LnhtbERPTWvCQBC9C/6HZQq96aZWrU2zEREELxWNLbS3ITtN&#10;gtnZsLtq+u+7BcHbPN7nZMvetOJCzjeWFTyNExDEpdUNVwo+jpvRAoQPyBpby6Tglzws8+Egw1Tb&#10;Kx/oUoRKxBD2KSqoQ+hSKX1Zk0E/th1x5H6sMxgidJXUDq8x3LRykiRzabDh2FBjR+uaylNxNgqm&#10;1bxN9rtm/c7fDnevn4uv4qVU6vGhX72BCNSHu/jm3uo4f/YM/8/EC2T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CldSMMAAADcAAAADwAAAAAAAAAAAAAAAACYAgAAZHJzL2Rv&#10;d25yZXYueG1sUEsFBgAAAAAEAAQA9QAAAIgDAAAAAA==&#10;" path="m515,l,670e" strokecolor="#36f">
                <v:stroke dashstyle="1 1" endcap="round"/>
                <v:shadow color="#868686"/>
                <v:path arrowok="t" o:connecttype="custom" o:connectlocs="515,0;0,670" o:connectangles="0,0"/>
              </v:shape>
              <v:shape id="Freeform 591" o:spid="_x0000_s117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F7+0MMA&#10;AADcAAAADwAAAGRycy9kb3ducmV2LnhtbERPTWvCQBC9C/0Pywi91Y2lTTVmI0UoeKnUVEFvQ3ZM&#10;gtnZsLtq+u+7hYK3ebzPyZeD6cSVnG8tK5hOEhDEldUt1wp23x9PMxA+IGvsLJOCH/KwLB5GOWba&#10;3nhL1zLUIoawz1BBE0KfSemrhgz6ie2JI3eyzmCI0NVSO7zFcNPJ5yRJpcGWY0ODPa0aqs7lxSh4&#10;qdMu+dq0q08+OtzM97ND+VYp9Tge3hcgAg3hLv53r3Wc/5rC3zPxAln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F7+0MMAAADcAAAADwAAAAAAAAAAAAAAAACYAgAAZHJzL2Rv&#10;d25yZXYueG1sUEsFBgAAAAAEAAQA9QAAAIgDAAAAAA==&#10;" path="m515,l,670e" strokecolor="#36f">
                <v:stroke dashstyle="1 1" endcap="round"/>
                <v:shadow color="#868686"/>
                <v:path arrowok="t" o:connecttype="custom" o:connectlocs="515,0;0,670" o:connectangles="0,0"/>
              </v:shape>
            </v:group>
            <v:shape id="Freeform 593" o:spid="_x0000_s1173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xJbS8MA&#10;AADcAAAADwAAAGRycy9kb3ducmV2LnhtbERPS2vCQBC+F/wPywi9NZuW+krdhCIUeqloWkFvQ3aa&#10;hGZnw+5W4793BcHbfHzPWRaD6cSRnG8tK3hOUhDEldUt1wp+vj+e5iB8QNbYWSYFZ/JQ5KOHJWba&#10;nnhLxzLUIoawz1BBE0KfSemrhgz6xPbEkfu1zmCI0NVSOzzFcNPJlzSdSoMtx4YGe1o1VP2V/0bB&#10;az3t0s26XX3xweF6sZvvy1ml1ON4eH8DEWgId/HN/anj/MkMrs/EC2R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xJbS8MAAADcAAAADwAAAAAAAAAAAAAAAACYAgAAZHJzL2Rv&#10;d25yZXYueG1sUEsFBgAAAAAEAAQA9QAAAIgDAAAAAA==&#10;" path="m515,l,670e" strokecolor="#36f">
              <v:stroke dashstyle="1 1" endcap="round"/>
              <v:shadow color="#868686"/>
              <v:path arrowok="t" o:connecttype="custom" o:connectlocs="515,0;0,670" o:connectangles="0,0"/>
            </v:shape>
            <v:shape id="Freeform 595" o:spid="_x0000_s1174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o3POcUA&#10;AADcAAAADwAAAGRycy9kb3ducmV2LnhtbESPT2vCQBDF70K/wzKF3uqmxb+pqxRB6KVSo4Lehuw0&#10;Cc3Oht2txm/fORS8zfDevPebxap3rbpQiI1nAy/DDBRx6W3DlYHDfvM8AxUTssXWMxm4UYTV8mGw&#10;wNz6K+/oUqRKSQjHHA3UKXW51rGsyWEc+o5YtG8fHCZZQ6VtwKuEu1a/ZtlEO2xYGmrsaF1T+VP8&#10;OgOjatJmX9tm/cnngNv5cXYqpqUxT4/9+xuoRH26m/+vP6zgj4VWnpEJ9PI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ejc85xQAAANwAAAAPAAAAAAAAAAAAAAAAAJgCAABkcnMv&#10;ZG93bnJldi54bWxQSwUGAAAAAAQABAD1AAAAigMAAAAA&#10;" path="m515,l,670e" strokecolor="#36f">
              <v:stroke dashstyle="1 1" endcap="round"/>
              <v:shadow color="#868686"/>
              <v:path arrowok="t" o:connecttype="custom" o:connectlocs="515,0;0,670" o:connectangles="0,0"/>
            </v:shape>
            <v:shape id="Freeform 597" o:spid="_x0000_s1175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NPlhsUA&#10;AADcAAAADwAAAGRycy9kb3ducmV2LnhtbERP22rCQBB9L/gPywh9qxuFljS6ikpbYkvFW/s8Zsck&#10;NDsbsquJf98VCn2bw7nOZNaZSlyocaVlBcNBBII4s7rkXMFh//oQg3AeWWNlmRRcycFs2rubYKJt&#10;y1u67HwuQgi7BBUU3teJlC4ryKAb2Jo4cCfbGPQBNrnUDbYh3FRyFEVP0mDJoaHAmpYFZT+7s1EQ&#10;H8/tcr35/Pr4fl+kL8PraBWnb0rd97v5GISnzv+L/9ypDvMfn+H2TLhATn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Q0+WGxQAAANwAAAAPAAAAAAAAAAAAAAAAAJgCAABkcnMv&#10;ZG93bnJldi54bWxQSwUGAAAAAAQABAD1AAAAigMAAAAA&#10;" path="m364,l,451e" strokecolor="#36f">
              <v:stroke dashstyle="1 1" endcap="round"/>
              <v:shadow color="#868686"/>
              <v:path arrowok="t" o:connecttype="custom" o:connectlocs="364,0;0,451" o:connectangles="0,0"/>
            </v:shape>
            <v:group id="Group 598" o:spid="_x0000_s1176" style="position:absolute;left:5298;top:7122;width:1940;height:687" coordorigin="1054,7115" coordsize="1940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WG3/8xgAAANwA&#10;AAAPAAAAAAAAAAAAAAAAAKoCAABkcnMvZG93bnJldi54bWxQSwUGAAAAAAQABAD6AAAAnQMAAAAA&#10;">
              <v:shape id="Freeform 599" o:spid="_x0000_s1177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dusGcIA&#10;AADcAAAADwAAAGRycy9kb3ducmV2LnhtbERPTYvCMBC9L+x/CLPgbU0VqW7XKIsgeFG0uqC3oZlt&#10;yzaTkkSt/94Igrd5vM+ZzjvTiAs5X1tWMOgnIIgLq2suFRz2y88JCB+QNTaWScGNPMxn729TzLS9&#10;8o4ueShFDGGfoYIqhDaT0hcVGfR92xJH7s86gyFCV0rt8BrDTSOHSZJKgzXHhgpbWlRU/Odno2BU&#10;pk2y3dSLNZ8cbr5+J8d8XCjV++h+vkEE6sJL/HSvdJyfDuDxTLxAzu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B26wZwgAAANwAAAAPAAAAAAAAAAAAAAAAAJgCAABkcnMvZG93&#10;bnJldi54bWxQSwUGAAAAAAQABAD1AAAAhwMAAAAA&#10;" path="m515,l,670e" strokecolor="#36f">
                <v:stroke dashstyle="1 1" endcap="round"/>
                <v:shadow color="#868686"/>
                <v:path arrowok="t" o:connecttype="custom" o:connectlocs="515,0;0,670" o:connectangles="0,0"/>
              </v:shape>
              <v:shape id="Freeform 601" o:spid="_x0000_s117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QkybsMA&#10;AADcAAAADwAAAGRycy9kb3ducmV2LnhtbERPTWvCQBC9C/0PyxS86aYiMU3dhCIUelFq2oLehuw0&#10;Cc3Oht2txn/fFQRv83ifsy5H04sTOd9ZVvA0T0AQ11Z33Cj4+nybZSB8QNbYWyYFF/JQFg+TNeba&#10;nnlPpyo0Ioawz1FBG8KQS+nrlgz6uR2II/djncEQoWukdniO4aaXiyRJpcGOY0OLA21aqn+rP6Ng&#10;2aR98rHrNls+Otw9f2eHalUrNX0cX19ABBrDXXxzv+s4P13A9Zl4gSz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QkybsMAAADcAAAADwAAAAAAAAAAAAAAAACYAgAAZHJzL2Rv&#10;d25yZXYueG1sUEsFBgAAAAAEAAQA9QAAAIgDAAAAAA==&#10;" path="m515,l,670e" strokecolor="#36f">
                <v:stroke dashstyle="1 1" endcap="round"/>
                <v:shadow color="#868686"/>
                <v:path arrowok="t" o:connecttype="custom" o:connectlocs="515,0;0,670" o:connectangles="0,0"/>
              </v:shape>
              <v:shape id="Freeform 603" o:spid="_x0000_s117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kWX9cMA&#10;AADcAAAADwAAAGRycy9kb3ducmV2LnhtbERPTWvCQBC9C/0Pywi91Y1tSTVmI0UoeKnUVEFvQ3ZM&#10;gtnZsLtq+u+7hYK3ebzPyZeD6cSVnG8tK5hOEhDEldUt1wp23x9PMxA+IGvsLJOCH/KwLB5GOWba&#10;3nhL1zLUIoawz1BBE0KfSemrhgz6ie2JI3eyzmCI0NVSO7zFcNPJ5yRJpcGWY0ODPa0aqs7lxSh4&#10;rdMu+dq0q08+OtzM97ND+VYp9Tge3hcgAg3hLv53r3Wcn77A3zPxAln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kWX9cMAAADcAAAADwAAAAAAAAAAAAAAAACYAgAAZHJzL2Rv&#10;d25yZXYueG1sUEsFBgAAAAAEAAQA9QAAAIgDAAAAAA==&#10;" path="m515,l,670e" strokecolor="#36f">
                <v:stroke dashstyle="1 1" endcap="round"/>
                <v:shadow color="#868686"/>
                <v:path arrowok="t" o:connecttype="custom" o:connectlocs="515,0;0,670" o:connectangles="0,0"/>
              </v:shape>
            </v:group>
            <v:group id="Group 605" o:spid="_x0000_s1180" style="position:absolute;left:7390;top:7132;width:1940;height:687" coordorigin="1054,7115" coordsize="1940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pIHn/wwAAANwAAAAP&#10;AAAAAAAAAAAAAAAAAKoCAABkcnMvZG93bnJldi54bWxQSwUGAAAAAAQABAD6AAAAmgMAAAAA&#10;">
              <v:shape id="Freeform 606" o:spid="_x0000_s118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uCqGsMA&#10;AADcAAAADwAAAGRycy9kb3ducmV2LnhtbERPTWvCQBC9C/0Pywi91Y2lTTVmI0UoeKnUVEFvQ3ZM&#10;gtnZsLtq+u+7hYK3ebzPyZeD6cSVnG8tK5hOEhDEldUt1wp23x9PMxA+IGvsLJOCH/KwLB5GOWba&#10;3nhL1zLUIoawz1BBE0KfSemrhgz6ie2JI3eyzmCI0NVSO7zFcNPJ5yRJpcGWY0ODPa0aqs7lxSh4&#10;qdMu+dq0q08+OtzM97ND+VYp9Tge3hcgAg3hLv53r3Wcn77C3zPxAln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uCqGsMAAADcAAAADwAAAAAAAAAAAAAAAACYAgAAZHJzL2Rv&#10;d25yZXYueG1sUEsFBgAAAAAEAAQA9QAAAIgDAAAAAA==&#10;" path="m515,l,670e" strokecolor="#36f">
                <v:stroke dashstyle="1 1" endcap="round"/>
                <v:shadow color="#868686"/>
                <v:path arrowok="t" o:connecttype="custom" o:connectlocs="515,0;0,670" o:connectangles="0,0"/>
              </v:shape>
              <v:shape id="Freeform 608" o:spid="_x0000_s118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I0bcIA&#10;AADcAAAADwAAAGRycy9kb3ducmV2LnhtbERPTWvCQBC9F/wPywi91Y2lpBrdBBEKXio2VdDbkB2T&#10;YHY27K6a/nu3UOhtHu9zlsVgOnEj51vLCqaTBARxZXXLtYL998fLDIQPyBo7y6TghzwU+ehpiZm2&#10;d/6iWxlqEUPYZ6igCaHPpPRVQwb9xPbEkTtbZzBE6GqpHd5juOnka5Kk0mDLsaHBntYNVZfyahS8&#10;1WmX7Lbt+pNPDrfzw+xYvldKPY+H1QJEoCH8i//cGx3npyn8PhMvkP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OMjRtwgAAANwAAAAPAAAAAAAAAAAAAAAAAJgCAABkcnMvZG93&#10;bnJldi54bWxQSwUGAAAAAAQABAD1AAAAhwMAAAAA&#10;" path="m515,l,670e" strokecolor="#36f">
                <v:stroke dashstyle="1 1" endcap="round"/>
                <v:shadow color="#868686"/>
                <v:path arrowok="t" o:connecttype="custom" o:connectlocs="515,0;0,670" o:connectangles="0,0"/>
              </v:shape>
              <v:shape id="Freeform 610" o:spid="_x0000_s118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X6R9sMA&#10;AADcAAAADwAAAGRycy9kb3ducmV2LnhtbERPTWvCQBC9C/0PyxS86aalxDR1E4pQ6EXRtAW9Ddlp&#10;EpqdDbtbjf/eFQRv83ifsyxH04sjOd9ZVvA0T0AQ11Z33Cj4/vqYZSB8QNbYWyYFZ/JQFg+TJeba&#10;nnhHxyo0Ioawz1FBG8KQS+nrlgz6uR2II/drncEQoWukdniK4aaXz0mSSoMdx4YWB1q1VP9V/0bB&#10;S5P2yXbTrdZ8cLh5/cn21aJWavo4vr+BCDSGu/jm/tRxfrqA6zPxAllc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X6R9sMAAADcAAAADwAAAAAAAAAAAAAAAACYAgAAZHJzL2Rv&#10;d25yZXYueG1sUEsFBgAAAAAEAAQA9QAAAIgDAAAAAA==&#10;" path="m515,l,670e" strokecolor="#36f">
                <v:stroke dashstyle="1 1" endcap="round"/>
                <v:shadow color="#868686"/>
                <v:path arrowok="t" o:connecttype="custom" o:connectlocs="515,0;0,670" o:connectangles="0,0"/>
              </v:shape>
            </v:group>
          </v:group>
        </w:pict>
      </w:r>
      <w:r>
        <w:rPr>
          <w:rFonts w:ascii="Hand writing Mutlu" w:hAnsi="Hand writing Mutlu"/>
          <w:b/>
          <w:color w:val="000000"/>
          <w:sz w:val="64"/>
          <w:szCs w:val="64"/>
        </w:rPr>
        <w:t>nane    nane    Nil  Nil Nil</w:t>
      </w:r>
    </w:p>
    <w:p w:rsidR="00F36161" w:rsidRDefault="00F36161" w:rsidP="00902462">
      <w:pPr>
        <w:rPr>
          <w:rFonts w:ascii="Nurhan Uz" w:hAnsi="Nurhan Uz"/>
          <w:sz w:val="72"/>
          <w:szCs w:val="72"/>
        </w:rPr>
      </w:pPr>
      <w:r>
        <w:rPr>
          <w:noProof/>
          <w:lang w:eastAsia="tr-TR"/>
        </w:rPr>
        <w:pict>
          <v:roundrect id="Yuvarlatılmış Dikdörtgen 4300" o:spid="_x0000_s1184" style="position:absolute;margin-left:145.55pt;margin-top:56.75pt;width:77.65pt;height:38.25pt;z-index:25165363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" strokecolor="#70ad47" strokeweight="2.25pt">
            <v:stroke joinstyle="miter"/>
            <v:textbox>
              <w:txbxContent>
                <w:p w:rsidR="00F36161" w:rsidRPr="00473140" w:rsidRDefault="00F36161" w:rsidP="00FD020D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tane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4301" o:spid="_x0000_s1185" style="position:absolute;margin-left:-3.8pt;margin-top:54.85pt;width:77.65pt;height:38.25pt;z-index:25165465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" strokecolor="#70ad47" strokeweight="2.25pt">
            <v:stroke joinstyle="miter"/>
            <v:textbox>
              <w:txbxContent>
                <w:p w:rsidR="00F36161" w:rsidRPr="00473140" w:rsidRDefault="00F36161" w:rsidP="00FD020D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ta-ne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4302" o:spid="_x0000_s1186" style="position:absolute;margin-left:394.3pt;margin-top:56.85pt;width:77.65pt;height:38.25pt;z-index:25165568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" strokecolor="#70ad47" strokeweight="2.25pt">
            <v:stroke joinstyle="miter"/>
            <v:textbox>
              <w:txbxContent>
                <w:p w:rsidR="00F36161" w:rsidRPr="00473140" w:rsidRDefault="00F36161" w:rsidP="00FD020D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Tan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4303" o:spid="_x0000_s1187" style="position:absolute;margin-left:250.65pt;margin-top:56.85pt;width:77.65pt;height:38.25pt;z-index:25165670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" strokecolor="#70ad47" strokeweight="2.25pt">
            <v:stroke joinstyle="miter"/>
            <v:textbox>
              <w:txbxContent>
                <w:p w:rsidR="00F36161" w:rsidRPr="00473140" w:rsidRDefault="00F36161" w:rsidP="00FD020D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Ta-n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group id="Grup 168" o:spid="_x0000_s1188" style="position:absolute;margin-left:246.15pt;margin-top:4.85pt;width:239.1pt;height:44.2pt;z-index:-251684352" coordorigin="1054,7115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">
            <v:group id="Group 575" o:spid="_x0000_s1189" style="position:absolute;left:1080;top:7133;width:10260;height:651" coordorigin="751,4013" coordsize="9707,55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HIdZhwwAAANwAAAAP&#10;AAAAAAAAAAAAAAAAAKoCAABkcnMvZG93bnJldi54bWxQSwUGAAAAAAQABAD6AAAAmgMAAAAA&#10;">
              <v:rect id="Rectangle 578" o:spid="_x0000_s1190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foaDMUA&#10;AADcAAAADwAAAGRycy9kb3ducmV2LnhtbESPQWvCQBCF70L/wzIFb3VjD1pSVymC0IOojS30OM1O&#10;s6nZ2ZBdNfrrnUPB2wzvzXvfzBa9b9SJulgHNjAeZaCIy2Brrgx87ldPL6BiQrbYBCYDF4qwmD8M&#10;ZpjbcOYPOhWpUhLCMUcDLqU21zqWjjzGUWiJRfsNnccka1dp2+FZwn2jn7Nsoj3WLA0OW1o6Kg/F&#10;0Rugvy19U7G5/rgVHb+ufr2bHKIxw8f+7RVUoj7dzf/X71bwp4Ivz8gEen4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N+hoMxQAAANwAAAAPAAAAAAAAAAAAAAAAAJgCAABkcnMv&#10;ZG93bnJldi54bWxQSwUGAAAAAAQABAD1AAAAigMAAAAA&#10;" strokecolor="#0070c0" strokeweight="1pt">
                <v:shadow color="#868686"/>
                <v:path arrowok="t"/>
              </v:rect>
              <v:rect id="Rectangle 576" o:spid="_x0000_s1191" style="position:absolute;left:751;top:4398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dukG8MA&#10;AADcAAAADwAAAGRycy9kb3ducmV2LnhtbERP22oCMRB9F/oPYQq+adaKtaxmpVQKWxCk237AsBn3&#10;0s0kblLd+vVGKPg2h3Od9WYwnThR7xvLCmbTBARxaXXDlYLvr/fJCwgfkDV2lknBH3nYZA+jNaba&#10;nvmTTkWoRAxhn6KCOgSXSunLmgz6qXXEkTvY3mCIsK+k7vEcw00nn5LkWRpsODbU6OitpvKn+DUK&#10;jsf2spgnH/tdKGWeV1vXLrdOqfHj8LoCEWgId/G/O9dx/nIGt2fiBTK7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dukG8MAAADcAAAADwAAAAAAAAAAAAAAAACYAgAAZHJzL2Rv&#10;d25yZXYueG1sUEsFBgAAAAAEAAQA9QAAAIgDAAAAAA==&#10;" strokecolor="#36f" strokeweight="1pt">
                <v:shadow color="#868686"/>
                <v:path arrowok="t"/>
              </v:rect>
              <v:rect id="Rectangle 577" o:spid="_x0000_s1192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7qWQcIA&#10;AADcAAAADwAAAGRycy9kb3ducmV2LnhtbERPTWvCQBC9F/wPywje6kbRalNXEbFQj40K7W3ITrLR&#10;7GzIrhr/vVsoeJvH+5zFqrO1uFLrK8cKRsMEBHHudMWlgsP+83UOwgdkjbVjUnAnD6tl72WBqXY3&#10;/qZrFkoRQ9inqMCE0KRS+tyQRT90DXHkCtdaDBG2pdQt3mK4reU4Sd6kxYpjg8GGNobyc3axCran&#10;btf8bE+Zmdr3wsyK0eTXHJUa9Lv1B4hAXXiK/91fOs6fjeHvmXiBXD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HupZBwgAAANwAAAAPAAAAAAAAAAAAAAAAAJgCAABkcnMvZG93&#10;bnJldi54bWxQSwUGAAAAAAQABAD1AAAAhwMAAAAA&#10;" strokecolor="red" strokeweight="1pt">
                <v:shadow color="#868686"/>
                <v:path arrowok="t"/>
              </v:rect>
            </v:group>
            <v:group id="Group 579" o:spid="_x0000_s1193" style="position:absolute;left:1054;top:7115;width:1940;height:687" coordorigin="1054,7115" coordsize="1940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4xB3VsQAAADcAAAA&#10;DwAAAAAAAAAAAAAAAACqAgAAZHJzL2Rvd25yZXYueG1sUEsFBgAAAAAEAAQA+gAAAJsDAAAAAA==&#10;">
              <v:shape id="Freeform 580" o:spid="_x0000_s119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HWZXMMA&#10;AADcAAAADwAAAGRycy9kb3ducmV2LnhtbERPS2vCQBC+C/6HZYTedGMRH6mbIEKhl4aaKtjbkJ0m&#10;odnZsLs16b/vFoTe5uN7zj4fTSdu5HxrWcFykYAgrqxuuVZwfn+eb0H4gKyxs0wKfshDnk0ne0y1&#10;HfhEtzLUIoawT1FBE0KfSumrhgz6he2JI/dpncEQoauldjjEcNPJxyRZS4Mtx4YGezo2VH2V30bB&#10;ql53yVvRHl/5w2Gxu2yv5aZS6mE2Hp5ABBrDv/juftFx/mYFf8/EC2T2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HWZXMMAAADcAAAADwAAAAAAAAAAAAAAAACYAgAAZHJzL2Rv&#10;d25yZXYueG1sUEsFBgAAAAAEAAQA9QAAAIgDAAAAAA==&#10;" path="m515,l,670e" strokecolor="#36f">
                <v:stroke dashstyle="1 1" endcap="round"/>
                <v:shadow color="#868686"/>
                <v:path arrowok="t" o:connecttype="custom" o:connectlocs="515,0;0,670" o:connectangles="0,0"/>
              </v:shape>
              <v:shape id="Freeform 582" o:spid="_x0000_s119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zk8x8MA&#10;AADcAAAADwAAAGRycy9kb3ducmV2LnhtbERPS2vCQBC+F/wPywi9NZuW+krdhCIUeqloWkFvQ3aa&#10;hGZnw+5W4793BcHbfHzPWRaD6cSRnG8tK3hOUhDEldUt1wp+vj+e5iB8QNbYWSYFZ/JQ5KOHJWba&#10;nnhLxzLUIoawz1BBE0KfSemrhgz6xPbEkfu1zmCI0NVSOzzFcNPJlzSdSoMtx4YGe1o1VP2V/0bB&#10;az3t0s26XX3xweF6sZvvy1ml1ON4eH8DEWgId/HN/anj/NkErs/EC2R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zk8x8MAAADcAAAADwAAAAAAAAAAAAAAAACYAgAAZHJzL2Rv&#10;d25yZXYueG1sUEsFBgAAAAAEAAQA9QAAAIgDAAAAAA==&#10;" path="m515,l,670e" strokecolor="#36f">
                <v:stroke dashstyle="1 1" endcap="round"/>
                <v:shadow color="#868686"/>
                <v:path arrowok="t" o:connecttype="custom" o:connectlocs="515,0;0,670" o:connectangles="0,0"/>
              </v:shape>
              <v:shape id="Freeform 584" o:spid="_x0000_s119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+uisMMA&#10;AADcAAAADwAAAGRycy9kb3ducmV2LnhtbERPTWvCQBC9C/0PyxS86aalxDR1E4pQ6EXRtAW9Ddlp&#10;EpqdDbtbjf/eFQRv83ifsyxH04sjOd9ZVvA0T0AQ11Z33Cj4/vqYZSB8QNbYWyYFZ/JQFg+TJeba&#10;nnhHxyo0Ioawz1FBG8KQS+nrlgz6uR2II/drncEQoWukdniK4aaXz0mSSoMdx4YWB1q1VP9V/0bB&#10;S5P2yXbTrdZ8cLh5/cn21aJWavo4vr+BCDSGu/jm/tRx/iKF6zPxAllc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+uisMMAAADcAAAADwAAAAAAAAAAAAAAAACYAgAAZHJzL2Rv&#10;d25yZXYueG1sUEsFBgAAAAAEAAQA9QAAAIgDAAAAAA==&#10;" path="m515,l,670e" strokecolor="#36f">
                <v:stroke dashstyle="1 1" endcap="round"/>
                <v:shadow color="#868686"/>
                <v:path arrowok="t" o:connecttype="custom" o:connectlocs="515,0;0,670" o:connectangles="0,0"/>
              </v:shape>
            </v:group>
            <v:group id="Group 586" o:spid="_x0000_s1197" style="position:absolute;left:3162;top:7132;width:1940;height:687" coordorigin="1054,7115" coordsize="1940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cK3FVwwAAANwAAAAP&#10;AAAAAAAAAAAAAAAAAKoCAABkcnMvZG93bnJldi54bWxQSwUGAAAAAAQABAD6AAAAmgMAAAAA&#10;">
              <v:shape id="Freeform 587" o:spid="_x0000_s119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TiTWcUA&#10;AADcAAAADwAAAGRycy9kb3ducmV2LnhtbESPQWvCQBCF74L/YRmhN91YiqapqxSh0EulRgt6G7LT&#10;JJidDbtbTf9951DwNsN78943q83gOnWlEFvPBuazDBRx5W3LtYHj4W2ag4oJ2WLnmQz8UoTNejxa&#10;YWH9jfd0LVOtJIRjgQaalPpC61g15DDOfE8s2rcPDpOsodY24E3CXacfs2yhHbYsDQ32tG2oupQ/&#10;zsBTveiyz127/eBzwN3zV34ql5UxD5Ph9QVUoiHdzf/X71bwl0Irz8gEev0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VOJNZxQAAANwAAAAPAAAAAAAAAAAAAAAAAJgCAABkcnMv&#10;ZG93bnJldi54bWxQSwUGAAAAAAQABAD1AAAAigMAAAAA&#10;" path="m515,l,670e" strokecolor="#36f">
                <v:stroke dashstyle="1 1" endcap="round"/>
                <v:shadow color="#868686"/>
                <v:path arrowok="t" o:connecttype="custom" o:connectlocs="515,0;0,670" o:connectangles="0,0"/>
              </v:shape>
              <v:shape id="Freeform 589" o:spid="_x0000_s119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nQ2wsIA&#10;AADcAAAADwAAAGRycy9kb3ducmV2LnhtbERPS4vCMBC+L/gfwgje1lQRH12jiCB4UdyqsHsbmtm2&#10;2ExKErX+eyMseJuP7znzZWtqcSPnK8sKBv0EBHFudcWFgtNx8zkF4QOyxtoyKXiQh+Wi8zHHVNs7&#10;f9MtC4WIIexTVFCG0KRS+rwkg75vG+LI/VlnMEToCqkd3mO4qeUwScbSYMWxocSG1iXll+xqFIyK&#10;cZ0c9tV6x78O97Pz9Ceb5Er1uu3qC0SgNrzF/+6tjvMnM3g9Ey+Qiy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6dDbCwgAAANwAAAAPAAAAAAAAAAAAAAAAAJgCAABkcnMvZG93&#10;bnJldi54bWxQSwUGAAAAAAQABAD1AAAAhwMAAAAA&#10;" path="m515,l,670e" strokecolor="#36f">
                <v:stroke dashstyle="1 1" endcap="round"/>
                <v:shadow color="#868686"/>
                <v:path arrowok="t" o:connecttype="custom" o:connectlocs="515,0;0,670" o:connectangles="0,0"/>
              </v:shape>
              <v:shape id="Freeform 591" o:spid="_x0000_s120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pvveMUA&#10;AADcAAAADwAAAGRycy9kb3ducmV2LnhtbESPQWvCQBCF7wX/wzIFb3VTEZumriKC0Itio0J7G7LT&#10;JDQ7G3a3Gv+9cyj0NsN78943i9XgOnWhEFvPBp4nGSjiytuWawOn4/YpBxUTssXOMxm4UYTVcvSw&#10;wML6K3/QpUy1khCOBRpoUuoLrWPVkMM48T2xaN8+OEyyhlrbgFcJd52eZtlcO2xZGhrsadNQ9VP+&#10;OgOzet5lh3272fFXwP3rOf8sXypjxo/D+g1UoiH9m/+u363g54Ivz8gEenk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em+94xQAAANwAAAAPAAAAAAAAAAAAAAAAAJgCAABkcnMv&#10;ZG93bnJldi54bWxQSwUGAAAAAAQABAD1AAAAigMAAAAA&#10;" path="m515,l,670e" strokecolor="#36f">
                <v:stroke dashstyle="1 1" endcap="round"/>
                <v:shadow color="#868686"/>
                <v:path arrowok="t" o:connecttype="custom" o:connectlocs="515,0;0,670" o:connectangles="0,0"/>
              </v:shape>
            </v:group>
            <v:shape id="Freeform 593" o:spid="_x0000_s1201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ddK48IA&#10;AADcAAAADwAAAGRycy9kb3ducmV2LnhtbERPTYvCMBC9L/gfwgh7W1NlcWs1igiCl5XdqqC3oRnb&#10;YjMpSdTuv98Igrd5vM+ZLTrTiBs5X1tWMBwkIIgLq2suFex3648UhA/IGhvLpOCPPCzmvbcZZtre&#10;+ZdueShFDGGfoYIqhDaT0hcVGfQD2xJH7mydwRChK6V2eI/hppGjJBlLgzXHhgpbWlVUXPKrUfBZ&#10;jpvkZ1uvvvnkcDs5pMf8q1Dqvd8tpyACdeElfro3Os5Ph/B4Jl4g5/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x10rjwgAAANwAAAAPAAAAAAAAAAAAAAAAAJgCAABkcnMvZG93&#10;bnJldi54bWxQSwUGAAAAAAQABAD1AAAAhwMAAAAA&#10;" path="m515,l,670e" strokecolor="#36f">
              <v:stroke dashstyle="1 1" endcap="round"/>
              <v:shadow color="#868686"/>
              <v:path arrowok="t" o:connecttype="custom" o:connectlocs="515,0;0,670" o:connectangles="0,0"/>
            </v:shape>
            <v:shape id="Freeform 595" o:spid="_x0000_s1202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QXUlMIA&#10;AADcAAAADwAAAGRycy9kb3ducmV2LnhtbERPTYvCMBC9L/gfwgh7W1NlcWs1igiCl5XdqqC3oRnb&#10;YjMpSdTuv98Igrd5vM+ZLTrTiBs5X1tWMBwkIIgLq2suFex3648UhA/IGhvLpOCPPCzmvbcZZtre&#10;+ZdueShFDGGfoYIqhDaT0hcVGfQD2xJH7mydwRChK6V2eI/hppGjJBlLgzXHhgpbWlVUXPKrUfBZ&#10;jpvkZ1uvvvnkcDs5pMf8q1Dqvd8tpyACdeElfro3Os5PR/B4Jl4g5/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BBdSUwgAAANwAAAAPAAAAAAAAAAAAAAAAAJgCAABkcnMvZG93&#10;bnJldi54bWxQSwUGAAAAAAQABAD1AAAAhwMAAAAA&#10;" path="m515,l,670e" strokecolor="#36f">
              <v:stroke dashstyle="1 1" endcap="round"/>
              <v:shadow color="#868686"/>
              <v:path arrowok="t" o:connecttype="custom" o:connectlocs="515,0;0,670" o:connectangles="0,0"/>
            </v:shape>
            <v:shape id="Freeform 597" o:spid="_x0000_s1203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1v+K8QA&#10;AADcAAAADwAAAGRycy9kb3ducmV2LnhtbERPTWvCQBC9F/wPyxR6040KJURXsdJKqiittj1Ps2MS&#10;zM6G7Griv+8KQm/zeJ8znXemEhdqXGlZwXAQgSDOrC45V/B1eOvHIJxH1lhZJgVXcjCf9R6mmGjb&#10;8idd9j4XIYRdggoK7+tESpcVZNANbE0cuKNtDPoAm1zqBtsQbio5iqJnabDk0FBgTcuCstP+bBTE&#10;v+d2ufvYfm9+1i/p6/A6eo/TlVJPj91iAsJT5//Fd3eqw/x4DLdnwgVy9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9b/ivEAAAA3AAAAA8AAAAAAAAAAAAAAAAAmAIAAGRycy9k&#10;b3ducmV2LnhtbFBLBQYAAAAABAAEAPUAAACJAwAAAAA=&#10;" path="m364,l,451e" strokecolor="#36f">
              <v:stroke dashstyle="1 1" endcap="round"/>
              <v:shadow color="#868686"/>
              <v:path arrowok="t" o:connecttype="custom" o:connectlocs="364,0;0,451" o:connectangles="0,0"/>
            </v:shape>
            <v:group id="Group 598" o:spid="_x0000_s1204" style="position:absolute;left:5298;top:7122;width:1940;height:687" coordorigin="1054,7115" coordsize="1940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WSyfBcQAAADcAAAA&#10;DwAAAAAAAAAAAAAAAACqAgAAZHJzL2Rvd25yZXYueG1sUEsFBgAAAAAEAAQA+gAAAJsDAAAAAA==&#10;">
              <v:shape id="Freeform 599" o:spid="_x0000_s120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uxM4MMA&#10;AADcAAAADwAAAGRycy9kb3ducmV2LnhtbERPTWvCQBC9C/0Pywi91Y2ltTG6CUUoeKnUVEFvQ3ZM&#10;gtnZsLtq+u+7hYK3ebzPWRaD6cSVnG8tK5hOEhDEldUt1wp23x9PKQgfkDV2lknBD3ko8ofREjNt&#10;b7ylaxlqEUPYZ6igCaHPpPRVQwb9xPbEkTtZZzBE6GqpHd5iuOnkc5LMpMGWY0ODPa0aqs7lxSh4&#10;qWdd8rVpV598dLiZ79ND+VYp9Tge3hcgAg3hLv53r3Wcn77C3zPxApn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uxM4MMAAADcAAAADwAAAAAAAAAAAAAAAACYAgAAZHJzL2Rv&#10;d25yZXYueG1sUEsFBgAAAAAEAAQA9QAAAIgDAAAAAA==&#10;" path="m515,l,670e" strokecolor="#36f">
                <v:stroke dashstyle="1 1" endcap="round"/>
                <v:shadow color="#868686"/>
                <v:path arrowok="t" o:connecttype="custom" o:connectlocs="515,0;0,670" o:connectangles="0,0"/>
              </v:shape>
              <v:shape id="Freeform 601" o:spid="_x0000_s120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j7Sl8IA&#10;AADcAAAADwAAAGRycy9kb3ducmV2LnhtbERPTWvCQBC9F/oflhG81Y0iaUxdpQiCF6WNLdjbkB2T&#10;YHY27K4a/31XELzN433OfNmbVlzI+caygvEoAUFcWt1wpeBnv37LQPiArLG1TApu5GG5eH2ZY67t&#10;lb/pUoRKxBD2OSqoQ+hyKX1Zk0E/sh1x5I7WGQwRukpqh9cYblo5SZJUGmw4NtTY0aqm8lScjYJp&#10;lbbJ165ZbfnP4W72mx2K91Kp4aD//AARqA9P8cO90XF+lsL9mXiBXPw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+PtKXwgAAANwAAAAPAAAAAAAAAAAAAAAAAJgCAABkcnMvZG93&#10;bnJldi54bWxQSwUGAAAAAAQABAD1AAAAhwMAAAAA&#10;" path="m515,l,670e" strokecolor="#36f">
                <v:stroke dashstyle="1 1" endcap="round"/>
                <v:shadow color="#868686"/>
                <v:path arrowok="t" o:connecttype="custom" o:connectlocs="515,0;0,670" o:connectangles="0,0"/>
              </v:shape>
              <v:shape id="Freeform 603" o:spid="_x0000_s120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XJ3DMMA&#10;AADcAAAADwAAAGRycy9kb3ducmV2LnhtbERPTWvCQBC9F/wPywi9NRulaJq6igQKvVRqtKC3ITtN&#10;gtnZsLs16b/vFgRv83ifs9qMphNXcr61rGCWpCCIK6tbrhUcD29PGQgfkDV2lknBL3nYrCcPK8y1&#10;HXhP1zLUIoawz1FBE0KfS+mrhgz6xPbEkfu2zmCI0NVSOxxiuOnkPE0X0mDLsaHBnoqGqkv5YxQ8&#10;14su/dy1xQefHe5evrJTuayUepyO21cQgcZwF9/c7zrOz5bw/0y8QK7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XJ3DMMAAADcAAAADwAAAAAAAAAAAAAAAACYAgAAZHJzL2Rv&#10;d25yZXYueG1sUEsFBgAAAAAEAAQA9QAAAIgDAAAAAA==&#10;" path="m515,l,670e" strokecolor="#36f">
                <v:stroke dashstyle="1 1" endcap="round"/>
                <v:shadow color="#868686"/>
                <v:path arrowok="t" o:connecttype="custom" o:connectlocs="515,0;0,670" o:connectangles="0,0"/>
              </v:shape>
            </v:group>
            <v:group id="Group 605" o:spid="_x0000_s1208" style="position:absolute;left:7390;top:7132;width:1940;height:687" coordorigin="1054,7115" coordsize="1940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hhlQDFAAAA3AAA&#10;AA8AAAAAAAAAAAAAAAAAqgIAAGRycy9kb3ducmV2LnhtbFBLBQYAAAAABAAEAPoAAACcAwAAAAA=&#10;">
              <v:shape id="Freeform 606" o:spid="_x0000_s120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6FG5cMA&#10;AADcAAAADwAAAGRycy9kb3ducmV2LnhtbERPTWvCQBC9C/6HZQq9mU1LsTG6CSIUvFTaaKHehuw0&#10;Cc3Oht1V03/fFQRv83ifsypH04szOd9ZVvCUpCCIa6s7bhQc9m+zDIQPyBp7y6TgjzyUxXSywlzb&#10;C3/SuQqNiCHsc1TQhjDkUvq6JYM+sQNx5H6sMxgidI3UDi8x3PTyOU3n0mDHsaHFgTYt1b/VySh4&#10;aeZ9+rHrNu98dLhbfGXf1Wut1OPDuF6CCDSGu/jm3uo4P1vA9Zl4gSz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6FG5cMAAADcAAAADwAAAAAAAAAAAAAAAACYAgAAZHJzL2Rv&#10;d25yZXYueG1sUEsFBgAAAAAEAAQA9QAAAIgDAAAAAA==&#10;" path="m515,l,670e" strokecolor="#36f">
                <v:stroke dashstyle="1 1" endcap="round"/>
                <v:shadow color="#868686"/>
                <v:path arrowok="t" o:connecttype="custom" o:connectlocs="515,0;0,670" o:connectangles="0,0"/>
              </v:shape>
              <v:shape id="Freeform 608" o:spid="_x0000_s121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0J5pcUA&#10;AADcAAAADwAAAGRycy9kb3ducmV2LnhtbESPQWvCQBCF74X+h2UK3uqmIlajqxRB6EWxaQW9Ddkx&#10;CWZnw+5W4793DoXeZnhv3vtmsepdq64UYuPZwNswA0VcettwZeDne/M6BRUTssXWMxm4U4TV8vlp&#10;gbn1N/6ia5EqJSEcczRQp9TlWseyJodx6Dti0c4+OEyyhkrbgDcJd60eZdlEO2xYGmrsaF1TeSl+&#10;nYFxNWmz/a5Zb/kUcDc7TI/Fe2nM4KX/mINK1Kd/89/1pxX8meDLMzKBXj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bQnmlxQAAANwAAAAPAAAAAAAAAAAAAAAAAJgCAABkcnMv&#10;ZG93bnJldi54bWxQSwUGAAAAAAQABAD1AAAAigMAAAAA&#10;" path="m515,l,670e" strokecolor="#36f">
                <v:stroke dashstyle="1 1" endcap="round"/>
                <v:shadow color="#868686"/>
                <v:path arrowok="t" o:connecttype="custom" o:connectlocs="515,0;0,670" o:connectangles="0,0"/>
              </v:shape>
              <v:shape id="Freeform 610" o:spid="_x0000_s1211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A7cPsMA&#10;AADcAAAADwAAAGRycy9kb3ducmV2LnhtbERPTWvCQBC9C/6HZQq96UYpUaOriCD00lDTFvQ2ZMck&#10;NDsbdrdJ+u+7hUJv83ifszuMphU9Od9YVrCYJyCIS6sbrhS8v51naxA+IGtsLZOCb/Jw2E8nO8y0&#10;HfhCfREqEUPYZ6igDqHLpPRlTQb93HbEkbtbZzBE6CqpHQ4x3LRymSSpNNhwbKixo1NN5WfxZRQ8&#10;VWmbvObN6YVvDvPNx/parEqlHh/G4xZEoDH8i//czzrO3yzg95l4g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A7cPsMAAADcAAAADwAAAAAAAAAAAAAAAACYAgAAZHJzL2Rv&#10;d25yZXYueG1sUEsFBgAAAAAEAAQA9QAAAIgDAAAAAA==&#10;" path="m515,l,670e" strokecolor="#36f">
                <v:stroke dashstyle="1 1" endcap="round"/>
                <v:shadow color="#868686"/>
                <v:path arrowok="t" o:connecttype="custom" o:connectlocs="515,0;0,670" o:connectangles="0,0"/>
              </v:shape>
            </v:group>
          </v:group>
        </w:pict>
      </w:r>
      <w:r>
        <w:rPr>
          <w:noProof/>
          <w:lang w:eastAsia="tr-TR"/>
        </w:rPr>
        <w:pict>
          <v:group id="Grup 1956" o:spid="_x0000_s1212" style="position:absolute;margin-left:-6.85pt;margin-top:5.8pt;width:239.1pt;height:44.2pt;z-index:-251685376" coordorigin="1054,7115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">
            <v:group id="Group 575" o:spid="_x0000_s1213" style="position:absolute;left:1080;top:7133;width:10260;height:651" coordorigin="751,4013" coordsize="9707,55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z+IpMQAAADdAAAA&#10;DwAAAAAAAAAAAAAAAACqAgAAZHJzL2Rvd25yZXYueG1sUEsFBgAAAAAEAAQA+gAAAJsDAAAAAA==&#10;">
              <v:rect id="Rectangle 578" o:spid="_x0000_s1214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axat8cA&#10;AADdAAAADwAAAGRycy9kb3ducmV2LnhtbESPT2vCQBDF74V+h2UK3upGQbGpq4ggeJD+iS30OM1O&#10;s6nZ2ZBdNfXTdw6Ctxnem/d+M1/2vlEn6mId2MBomIEiLoOtuTLwsd88zkDFhGyxCUwG/ijCcnF/&#10;N8fchjO/06lIlZIQjjkacCm1udaxdOQxDkNLLNpP6DwmWbtK2w7PEu4bPc6yqfZYszQ4bGntqDwU&#10;R2+Afl/pi4qXy7fb0PHz4ndv00M0ZvDQr55BJerTzXy93lrBf5oIrnwjI+jF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CmsWrfHAAAA3QAAAA8AAAAAAAAAAAAAAAAAmAIAAGRy&#10;cy9kb3ducmV2LnhtbFBLBQYAAAAABAAEAPUAAACMAwAAAAA=&#10;" strokecolor="#0070c0" strokeweight="1pt">
                <v:shadow color="#868686"/>
                <v:path arrowok="t"/>
              </v:rect>
              <v:rect id="Rectangle 576" o:spid="_x0000_s1215" style="position:absolute;left:751;top:4398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ap6tcQA&#10;AADdAAAADwAAAGRycy9kb3ducmV2LnhtbERP22oCMRB9F/oPYQq+1WwrVl3NSlEKWxBK1Q8YNuNe&#10;upnETdRtv94UCr7N4VxnuepNKy7U+dqygudRAoK4sLrmUsFh//40A+EDssbWMin4IQ+r7GGwxFTb&#10;K3/RZRdKEUPYp6igCsGlUvqiIoN+ZB1x5I62Mxgi7EqpO7zGcNPKlyR5lQZrjg0VOlpXVHzvzkbB&#10;6dT8TsbJx+c2FDLPy41rphun1PCxf1uACNSHu/jfnes4fz6Zw9838QSZ3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GqerXEAAAA3QAAAA8AAAAAAAAAAAAAAAAAmAIAAGRycy9k&#10;b3ducmV2LnhtbFBLBQYAAAAABAAEAPUAAACJAwAAAAA=&#10;" strokecolor="#36f" strokeweight="1pt">
                <v:shadow color="#868686"/>
                <v:path arrowok="t"/>
              </v:rect>
              <v:rect id="Rectangle 577" o:spid="_x0000_s1216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CeE+sYA&#10;AADdAAAADwAAAGRycy9kb3ducmV2LnhtbESPQU/DMAyF70j8h8hI3Gg6NAYryyY0bdI4roC03azG&#10;bToap2rCVv49PkziZus9v/d5sRp9p840xDawgUmWgyKugm25MfD5sX14ARUTssUuMBn4pQir5e3N&#10;AgsbLrync5kaJSEcCzTgUuoLrWPlyGPMQk8sWh0Gj0nWodF2wIuE+04/5vlMe2xZGhz2tHZUfZc/&#10;3sDmNL73h82pdE9+XrvnejI9ui9j7u/Gt1dQicb0b75e76zgz2fCL9/ICHr5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CeE+sYAAADdAAAADwAAAAAAAAAAAAAAAACYAgAAZHJz&#10;L2Rvd25yZXYueG1sUEsFBgAAAAAEAAQA9QAAAIsDAAAAAA==&#10;" strokecolor="red" strokeweight="1pt">
                <v:shadow color="#868686"/>
                <v:path arrowok="t"/>
              </v:rect>
            </v:group>
            <v:group id="Group 579" o:spid="_x0000_s1217" style="position:absolute;left:1054;top:7115;width:1940;height:687" coordorigin="1054,7115" coordsize="1940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d9n/2wwAAAN0AAAAP&#10;AAAAAAAAAAAAAAAAAKoCAABkcnMvZG93bnJldi54bWxQSwUGAAAAAAQABAD6AAAAmgMAAAAA&#10;">
              <v:shape id="Freeform 580" o:spid="_x0000_s121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+qdqcMA&#10;AADdAAAADwAAAGRycy9kb3ducmV2LnhtbERPTWvCQBC9F/oflil4q5uKpBqzERGEXio2VdDbkB2T&#10;0Oxs2N1q+u9dQehtHu9z8uVgOnEh51vLCt7GCQjiyuqWawX7783rDIQPyBo7y6Tgjzwsi+enHDNt&#10;r/xFlzLUIoawz1BBE0KfSemrhgz6se2JI3e2zmCI0NVSO7zGcNPJSZKk0mDLsaHBntYNVT/lr1Ew&#10;rdMu2W3b9SefHG7nh9mxfK+UGr0MqwWIQEP4Fz/cHzrOn6cTuH8TT5DF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+qdqcMAAADdAAAADwAAAAAAAAAAAAAAAACYAgAAZHJzL2Rv&#10;d25yZXYueG1sUEsFBgAAAAAEAAQA9QAAAIgDAAAAAA==&#10;" path="m515,l,670e" strokecolor="#36f">
                <v:stroke dashstyle="1 1" endcap="round"/>
                <v:shadow color="#868686"/>
                <v:path arrowok="t" o:connecttype="custom" o:connectlocs="515,0;0,670" o:connectangles="0,0"/>
              </v:shape>
              <v:shape id="Freeform 582" o:spid="_x0000_s121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KY4MsMA&#10;AADdAAAADwAAAGRycy9kb3ducmV2LnhtbERPTWvCQBC9C/6HZQre6qZaoqauIoLgpaJpBXsbstMk&#10;NDsbdleN/94VCt7m8T5nvuxMIy7kfG1ZwdswAUFcWF1zqeD7a/M6BeEDssbGMim4kYflot+bY6bt&#10;lQ90yUMpYgj7DBVUIbSZlL6oyKAf2pY4cr/WGQwRulJqh9cYbho5SpJUGqw5NlTY0rqi4i8/GwXv&#10;Zdok+129/uQfh7vZcXrKJ4VSg5du9QEiUBee4n/3Vsf5s3QMj2/iCXJx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KY4MsMAAADdAAAADwAAAAAAAAAAAAAAAACYAgAAZHJzL2Rv&#10;d25yZXYueG1sUEsFBgAAAAAEAAQA9QAAAIgDAAAAAA==&#10;" path="m515,l,670e" strokecolor="#36f">
                <v:stroke dashstyle="1 1" endcap="round"/>
                <v:shadow color="#868686"/>
                <v:path arrowok="t" o:connecttype="custom" o:connectlocs="515,0;0,670" o:connectangles="0,0"/>
              </v:shape>
              <v:shape id="Freeform 584" o:spid="_x0000_s122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0+gRsMA&#10;AADdAAAADwAAAGRycy9kb3ducmV2LnhtbERPTYvCMBC9L/gfwgje1tRFulqNsgiCF2W3q6C3oRnb&#10;YjMpSdT67zeCsLd5vM+ZLzvTiBs5X1tWMBomIIgLq2suFex/1+8TED4ga2wsk4IHeVguem9zzLS9&#10;8w/d8lCKGMI+QwVVCG0mpS8qMuiHtiWO3Nk6gyFCV0rt8B7DTSM/kiSVBmuODRW2tKqouORXo2Bc&#10;pk3yvatXWz453E0Pk2P+WSg16HdfMxCBuvAvfrk3Os6fpmN4fhNPkI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0+gRsMAAADdAAAADwAAAAAAAAAAAAAAAACYAgAAZHJzL2Rv&#10;d25yZXYueG1sUEsFBgAAAAAEAAQA9QAAAIgDAAAAAA==&#10;" path="m515,l,670e" strokecolor="#36f">
                <v:stroke dashstyle="1 1" endcap="round"/>
                <v:shadow color="#868686"/>
                <v:path arrowok="t" o:connecttype="custom" o:connectlocs="515,0;0,670" o:connectangles="0,0"/>
              </v:shape>
            </v:group>
            <v:group id="Group 586" o:spid="_x0000_s1221" style="position:absolute;left:3162;top:7132;width:1940;height:687" coordorigin="1054,7115" coordsize="1940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LNefXFAAAA3QAA&#10;AA8AAAAAAAAAAAAAAAAAqgIAAGRycy9kb3ducmV2LnhtbFBLBQYAAAAABAAEAPoAAACcAwAAAAA=&#10;">
              <v:shape id="Freeform 587" o:spid="_x0000_s122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NGbqsMA&#10;AADdAAAADwAAAGRycy9kb3ducmV2LnhtbERPTYvCMBC9L/gfwix4W9MVqVqNIoKwF2WtCnobmrEt&#10;NpOSZLX++83Cgrd5vM+ZLzvTiDs5X1tW8DlIQBAXVtdcKjgeNh8TED4ga2wsk4IneVguem9zzLR9&#10;8J7ueShFDGGfoYIqhDaT0hcVGfQD2xJH7mqdwRChK6V2+IjhppHDJEmlwZpjQ4UtrSsqbvmPUTAq&#10;0yb53tXrLV8c7qanyTkfF0r137vVDESgLrzE/+4vHedP0xT+voknyMU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NGbqsMAAADdAAAADwAAAAAAAAAAAAAAAACYAgAAZHJzL2Rv&#10;d25yZXYueG1sUEsFBgAAAAAEAAQA9QAAAIgDAAAAAA==&#10;" path="m515,l,670e" strokecolor="#36f">
                <v:stroke dashstyle="1 1" endcap="round"/>
                <v:shadow color="#868686"/>
                <v:path arrowok="t" o:connecttype="custom" o:connectlocs="515,0;0,670" o:connectangles="0,0"/>
              </v:shape>
              <v:shape id="Freeform 589" o:spid="_x0000_s122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50+McQA&#10;AADdAAAADwAAAGRycy9kb3ducmV2LnhtbERPTWvCQBC9C/0PyxR6001FYkxdgwQKXiqatqC3ITtN&#10;QrOzYXer6b/vCkJv83ifsy5G04sLOd9ZVvA8S0AQ11Z33Cj4eH+dZiB8QNbYWyYFv+Sh2DxM1phr&#10;e+UjXarQiBjCPkcFbQhDLqWvWzLoZ3YgjtyXdQZDhK6R2uE1hptezpMklQY7jg0tDlS2VH9XP0bB&#10;okn75LDvyjc+O9yvPrNTtayVenocty8gAo3hX3x373Scv0qXcPsmniA3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+dPjHEAAAA3QAAAA8AAAAAAAAAAAAAAAAAmAIAAGRycy9k&#10;b3ducmV2LnhtbFBLBQYAAAAABAAEAPUAAACJAwAAAAA=&#10;" path="m515,l,670e" strokecolor="#36f">
                <v:stroke dashstyle="1 1" endcap="round"/>
                <v:shadow color="#868686"/>
                <v:path arrowok="t" o:connecttype="custom" o:connectlocs="515,0;0,670" o:connectangles="0,0"/>
              </v:shape>
              <v:shape id="Freeform 591" o:spid="_x0000_s122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KqQ8YA&#10;AADdAAAADwAAAGRycy9kb3ducmV2LnhtbESPQWvCQBCF7wX/wzJCb3WjlFRTVxFB6KXSRgvtbciO&#10;STA7G3a3mv77zkHwNsN78943y/XgOnWhEFvPBqaTDBRx5W3LtYHjYfc0BxUTssXOMxn4owjr1ehh&#10;iYX1V/6kS5lqJSEcCzTQpNQXWseqIYdx4nti0U4+OEyyhlrbgFcJd52eZVmuHbYsDQ32tG2oOpe/&#10;zsBznXfZx77dvvNPwP3ia/5dvlTGPI6HzSuoREO6m2/Xb1bwF7ngyjcygl79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gKqQ8YAAADdAAAADwAAAAAAAAAAAAAAAACYAgAAZHJz&#10;L2Rvd25yZXYueG1sUEsFBgAAAAAEAAQA9QAAAIsDAAAAAA==&#10;" path="m515,l,670e" strokecolor="#36f">
                <v:stroke dashstyle="1 1" endcap="round"/>
                <v:shadow color="#868686"/>
                <v:path arrowok="t" o:connecttype="custom" o:connectlocs="515,0;0,670" o:connectangles="0,0"/>
              </v:shape>
            </v:group>
            <v:shape id="Freeform 593" o:spid="_x0000_s1225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U4P2MMA&#10;AADdAAAADwAAAGRycy9kb3ducmV2LnhtbERPTWvCQBC9C/0PyxS86aYi0aSuUgTBi1KjhfY2ZKdJ&#10;aHY27K4a/31XELzN433OYtWbVlzI+caygrdxAoK4tLrhSsHpuBnNQfiArLG1TApu5GG1fBksMNf2&#10;yge6FKESMYR9jgrqELpcSl/WZNCPbUccuV/rDIYIXSW1w2sMN62cJEkqDTYcG2rsaF1T+VecjYJp&#10;lbbJ575Z7/jH4T77mn8Xs1Kp4Wv/8Q4iUB+e4od7q+P8LM3g/k08QS7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U4P2MMAAADdAAAADwAAAAAAAAAAAAAAAACYAgAAZHJzL2Rv&#10;d25yZXYueG1sUEsFBgAAAAAEAAQA9QAAAIgDAAAAAA==&#10;" path="m515,l,670e" strokecolor="#36f">
              <v:stroke dashstyle="1 1" endcap="round"/>
              <v:shadow color="#868686"/>
              <v:path arrowok="t" o:connecttype="custom" o:connectlocs="515,0;0,670" o:connectangles="0,0"/>
            </v:shape>
            <v:shape id="Freeform 595" o:spid="_x0000_s1226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a0wmMYA&#10;AADdAAAADwAAAGRycy9kb3ducmV2LnhtbESPT2vCQBDF70K/wzIFb7qpFP+kriJCoRfFRoX2NmSn&#10;SWh2NuxuNX575yD0NsN7895vluvetepCITaeDbyMM1DEpbcNVwZOx/fRHFRMyBZbz2TgRhHWq6fB&#10;EnPrr/xJlyJVSkI45migTqnLtY5lTQ7j2HfEov344DDJGiptA14l3LV6kmVT7bBhaaixo21N5W/x&#10;5wy8VtM2O+yb7Y6/A+4X5/lXMSuNGT73mzdQifr0b35cf1jBX8yEX76REfTqD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a0wmMYAAADdAAAADwAAAAAAAAAAAAAAAACYAgAAZHJz&#10;L2Rvd25yZXYueG1sUEsFBgAAAAAEAAQA9QAAAIsDAAAAAA==&#10;" path="m515,l,670e" strokecolor="#36f">
              <v:stroke dashstyle="1 1" endcap="round"/>
              <v:shadow color="#868686"/>
              <v:path arrowok="t" o:connecttype="custom" o:connectlocs="515,0;0,670" o:connectangles="0,0"/>
            </v:shape>
            <v:shape id="Freeform 597" o:spid="_x0000_s1227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v1gosYA&#10;AADdAAAADwAAAGRycy9kb3ducmV2LnhtbERPS0/CQBC+k/AfNkPiDbbloKWyECBqCkaj+DiP3bFt&#10;7M423YWWf++SkHCbL99z5sve1OJIrassK4gnEQji3OqKCwWfH4/jBITzyBpry6TgRA6Wi+Fgjqm2&#10;Hb/Tce8LEULYpaig9L5JpXR5SQbdxDbEgfu1rUEfYFtI3WIXwk0tp1F0Kw1WHBpKbGhTUv63PxgF&#10;yc+h27y+vXw9f+/W2UN8mm6T7Empm1G/ugfhqfdX8cWd6TB/dhfD+Ztwglz8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v1gosYAAADdAAAADwAAAAAAAAAAAAAAAACYAgAAZHJz&#10;L2Rvd25yZXYueG1sUEsFBgAAAAAEAAQA9QAAAIsDAAAAAA==&#10;" path="m364,l,451e" strokecolor="#36f">
              <v:stroke dashstyle="1 1" endcap="round"/>
              <v:shadow color="#868686"/>
              <v:path arrowok="t" o:connecttype="custom" o:connectlocs="364,0;0,451" o:connectangles="0,0"/>
            </v:shape>
            <v:group id="Group 598" o:spid="_x0000_s1228" style="position:absolute;left:5298;top:7122;width:1940;height:687" coordorigin="1054,7115" coordsize="1940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6P13XMQAAADdAAAA&#10;DwAAAAAAAAAAAAAAAACqAgAAZHJzL2Rvd25yZXYueG1sUEsFBgAAAAAEAAQA+gAAAJsDAAAAAA==&#10;">
              <v:shape id="Freeform 599" o:spid="_x0000_s122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X+u78QA&#10;AADdAAAADwAAAGRycy9kb3ducmV2LnhtbERPS2vCQBC+C/0PyxS86UZbfKTZiAgFL0qNLehtyE6T&#10;YHY27K6a/vtuoeBtPr7nZKvetOJGzjeWFUzGCQji0uqGKwWfx/fRAoQPyBpby6Tghzys8qdBhqm2&#10;dz7QrQiViCHsU1RQh9ClUvqyJoN+bDviyH1bZzBE6CqpHd5juGnlNElm0mDDsaHGjjY1lZfiahS8&#10;VrM2+dg3mx2fHe6XX4tTMS+VGj736zcQgfrwEP+7tzrOX85f4O+beILMf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V/ru/EAAAA3QAAAA8AAAAAAAAAAAAAAAAAmAIAAGRycy9k&#10;b3ducmV2LnhtbFBLBQYAAAAABAAEAPUAAACJAwAAAAA=&#10;" path="m515,l,670e" strokecolor="#36f">
                <v:stroke dashstyle="1 1" endcap="round"/>
                <v:shadow color="#868686"/>
                <v:path arrowok="t" o:connecttype="custom" o:connectlocs="515,0;0,670" o:connectangles="0,0"/>
              </v:shape>
              <v:shape id="Freeform 601" o:spid="_x0000_s123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pY2m8IA&#10;AADdAAAADwAAAGRycy9kb3ducmV2LnhtbERPS4vCMBC+L/gfwgje1lQRH9UoIgh7UdyqoLehGdti&#10;MylJVrv/fiMseJuP7zmLVWtq8SDnK8sKBv0EBHFudcWFgtNx+zkF4QOyxtoyKfglD6tl52OBqbZP&#10;/qZHFgoRQ9inqKAMoUml9HlJBn3fNsSRu1lnMEToCqkdPmO4qeUwScbSYMWxocSGNiXl9+zHKBgV&#10;4zo57KvNjq8O97Pz9JJNcqV63XY9BxGoDW/xv/tLx/mzyQhe38QT5PI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aljabwgAAAN0AAAAPAAAAAAAAAAAAAAAAAJgCAABkcnMvZG93&#10;bnJldi54bWxQSwUGAAAAAAQABAD1AAAAhwMAAAAA&#10;" path="m515,l,670e" strokecolor="#36f">
                <v:stroke dashstyle="1 1" endcap="round"/>
                <v:shadow color="#868686"/>
                <v:path arrowok="t" o:connecttype="custom" o:connectlocs="515,0;0,670" o:connectangles="0,0"/>
              </v:shape>
              <v:shape id="Freeform 603" o:spid="_x0000_s1231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dqTAMQA&#10;AADdAAAADwAAAGRycy9kb3ducmV2LnhtbERPS2vCQBC+C/0PyxS86UZpfaTZiAgFL0qNLehtyE6T&#10;YHY27K6a/vtuoeBtPr7nZKvetOJGzjeWFUzGCQji0uqGKwWfx/fRAoQPyBpby6Tghzys8qdBhqm2&#10;dz7QrQiViCHsU1RQh9ClUvqyJoN+bDviyH1bZzBE6CqpHd5juGnlNElm0mDDsaHGjjY1lZfiahS8&#10;VLM2+dg3mx2fHe6XX4tTMS+VGj736zcQgfrwEP+7tzrOX85f4e+beILMf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XakwDEAAAA3QAAAA8AAAAAAAAAAAAAAAAAmAIAAGRycy9k&#10;b3ducmV2LnhtbFBLBQYAAAAABAAEAPUAAACJAwAAAAA=&#10;" path="m515,l,670e" strokecolor="#36f">
                <v:stroke dashstyle="1 1" endcap="round"/>
                <v:shadow color="#868686"/>
                <v:path arrowok="t" o:connecttype="custom" o:connectlocs="515,0;0,670" o:connectangles="0,0"/>
              </v:shape>
            </v:group>
            <v:group id="Group 605" o:spid="_x0000_s1232" style="position:absolute;left:7390;top:7132;width:1940;height:687" coordorigin="1054,7115" coordsize="1940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l8ZxX8QAAADdAAAA&#10;DwAAAAAAAAAAAAAAAACqAgAAZHJzL2Rvd25yZXYueG1sUEsFBgAAAAAEAAQA+gAAAJsDAAAAAA==&#10;">
              <v:shape id="Freeform 606" o:spid="_x0000_s123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kSo7MMA&#10;AADdAAAADwAAAGRycy9kb3ducmV2LnhtbERPTYvCMBC9L/gfwgh7W1NFrFajiLDgZWW3KuhtaMa2&#10;2ExKktX6783Cgrd5vM9ZrDrTiBs5X1tWMBwkIIgLq2suFRz2nx9TED4ga2wsk4IHeVgte28LzLS9&#10;8w/d8lCKGMI+QwVVCG0mpS8qMugHtiWO3MU6gyFCV0rt8B7DTSNHSTKRBmuODRW2tKmouOa/RsG4&#10;nDTJ967efPHZ4W52nJ7ytFDqvd+t5yACdeEl/ndvdZw/S1P4+yaeIJd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kSo7MMAAADdAAAADwAAAAAAAAAAAAAAAACYAgAAZHJzL2Rv&#10;d25yZXYueG1sUEsFBgAAAAAEAAQA9QAAAIgDAAAAAA==&#10;" path="m515,l,670e" strokecolor="#36f">
                <v:stroke dashstyle="1 1" endcap="round"/>
                <v:shadow color="#868686"/>
                <v:path arrowok="t" o:connecttype="custom" o:connectlocs="515,0;0,670" o:connectangles="0,0"/>
              </v:shape>
              <v:shape id="Freeform 608" o:spid="_x0000_s123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9s8nsYA&#10;AADdAAAADwAAAGRycy9kb3ducmV2LnhtbESPT2vCQBDF70K/wzIFb7qpFP+kriJCoRfFRoX2NmSn&#10;SWh2NuxuNX575yD0NsN7895vluvetepCITaeDbyMM1DEpbcNVwZOx/fRHFRMyBZbz2TgRhHWq6fB&#10;EnPrr/xJlyJVSkI45migTqnLtY5lTQ7j2HfEov344DDJGiptA14l3LV6kmVT7bBhaaixo21N5W/x&#10;5wy8VtM2O+yb7Y6/A+4X5/lXMSuNGT73mzdQifr0b35cf1jBX8wEV76REfTqD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9s8nsYAAADdAAAADwAAAAAAAAAAAAAAAACYAgAAZHJz&#10;L2Rvd25yZXYueG1sUEsFBgAAAAAEAAQA9QAAAIsDAAAAAA==&#10;" path="m515,l,670e" strokecolor="#36f">
                <v:stroke dashstyle="1 1" endcap="round"/>
                <v:shadow color="#868686"/>
                <v:path arrowok="t" o:connecttype="custom" o:connectlocs="515,0;0,670" o:connectangles="0,0"/>
              </v:shape>
              <v:shape id="Freeform 610" o:spid="_x0000_s123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JeZBcMA&#10;AADdAAAADwAAAGRycy9kb3ducmV2LnhtbERPTYvCMBC9C/sfwix403SXRW01yiIIe1HcqqC3oRnb&#10;ss2kJFHrvzfCgrd5vM+ZLTrTiCs5X1tW8DFMQBAXVtdcKtjvVoMJCB+QNTaWScGdPCzmb70ZZtre&#10;+JeueShFDGGfoYIqhDaT0hcVGfRD2xJH7mydwRChK6V2eIvhppGfSTKSBmuODRW2tKyo+MsvRsFX&#10;OWqS7aZervnkcJMeJsd8XCjVf+++pyACdeEl/nf/6Dg/Hafw/CaeIO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JeZBcMAAADdAAAADwAAAAAAAAAAAAAAAACYAgAAZHJzL2Rv&#10;d25yZXYueG1sUEsFBgAAAAAEAAQA9QAAAIgDAAAAAA==&#10;" path="m515,l,670e" strokecolor="#36f">
                <v:stroke dashstyle="1 1" endcap="round"/>
                <v:shadow color="#868686"/>
                <v:path arrowok="t" o:connecttype="custom" o:connectlocs="515,0;0,670" o:connectangles="0,0"/>
              </v:shape>
            </v:group>
          </v:group>
        </w:pict>
      </w:r>
      <w:r>
        <w:rPr>
          <w:rFonts w:ascii="Hand writing Mutlu" w:hAnsi="Hand writing Mutlu"/>
          <w:b/>
          <w:color w:val="000000"/>
          <w:sz w:val="64"/>
          <w:szCs w:val="64"/>
        </w:rPr>
        <w:t>nane             Nil</w:t>
      </w:r>
      <w:r>
        <w:rPr>
          <w:rFonts w:ascii="Nurhan Uz" w:hAnsi="Nurhan Uz"/>
          <w:sz w:val="72"/>
          <w:szCs w:val="72"/>
        </w:rPr>
        <w:tab/>
      </w:r>
    </w:p>
    <w:p w:rsidR="00F36161" w:rsidRPr="00BC5996" w:rsidRDefault="00F36161" w:rsidP="00BC5996">
      <w:pPr>
        <w:spacing w:after="0"/>
        <w:rPr>
          <w:rFonts w:ascii="Nurhan Uz" w:hAnsi="Nurhan Uz"/>
          <w:sz w:val="44"/>
          <w:szCs w:val="44"/>
        </w:rPr>
      </w:pPr>
      <w:r>
        <w:rPr>
          <w:noProof/>
          <w:lang w:eastAsia="tr-TR"/>
        </w:rPr>
        <w:pict>
          <v:shape id="Sağ Ok 19" o:spid="_x0000_s1236" type="#_x0000_t13" style="position:absolute;margin-left:92.65pt;margin-top:4.65pt;width:16.5pt;height:13.5pt;z-index:25163315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" adj="12764" fillcolor="window" strokecolor="windowText" strokeweight=".25pt"/>
        </w:pict>
      </w:r>
      <w:r>
        <w:rPr>
          <w:noProof/>
          <w:lang w:eastAsia="tr-TR"/>
        </w:rPr>
        <w:pict>
          <v:shape id="Sağ Ok 45" o:spid="_x0000_s1237" type="#_x0000_t13" style="position:absolute;margin-left:353.75pt;margin-top:4.85pt;width:16.5pt;height:13.5pt;z-index:25163417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" adj="12764" fillcolor="window" strokecolor="windowText" strokeweight=".25pt"/>
        </w:pict>
      </w:r>
      <w:r>
        <w:rPr>
          <w:rFonts w:ascii="Nurhan Uz" w:hAnsi="Nurhan Uz"/>
          <w:sz w:val="44"/>
          <w:szCs w:val="44"/>
        </w:rPr>
        <w:t xml:space="preserve">                 </w:t>
      </w:r>
      <w:r w:rsidRPr="00BC5996">
        <w:rPr>
          <w:rFonts w:ascii="Nurhan Uz" w:hAnsi="Nurhan Uz"/>
          <w:sz w:val="44"/>
          <w:szCs w:val="44"/>
        </w:rPr>
        <w:t xml:space="preserve">      </w:t>
      </w:r>
    </w:p>
    <w:p w:rsidR="00F36161" w:rsidRDefault="00F36161" w:rsidP="00BC5996">
      <w:pPr>
        <w:rPr>
          <w:rFonts w:ascii="Hand writing Mutlu" w:hAnsi="Hand writing Mutlu"/>
          <w:b/>
          <w:color w:val="000000"/>
          <w:sz w:val="64"/>
          <w:szCs w:val="64"/>
        </w:rPr>
      </w:pPr>
      <w:r>
        <w:rPr>
          <w:noProof/>
          <w:lang w:eastAsia="tr-TR"/>
        </w:rPr>
        <w:pict>
          <v:group id="Grup 1980" o:spid="_x0000_s1238" style="position:absolute;margin-left:246.15pt;margin-top:4.85pt;width:239.1pt;height:44.2pt;z-index:-251680256" coordorigin="1054,7115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">
            <v:group id="Group 575" o:spid="_x0000_s1239" style="position:absolute;left:1080;top:7133;width:10260;height:651" coordorigin="751,4013" coordsize="9707,55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t+pkMwwAAAN0AAAAP&#10;AAAAAAAAAAAAAAAAAKoCAABkcnMvZG93bnJldi54bWxQSwUGAAAAAAQABAD6AAAAmgMAAAAA&#10;">
              <v:rect id="Rectangle 578" o:spid="_x0000_s1240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RBGsMA&#10;AADdAAAADwAAAGRycy9kb3ducmV2LnhtbERPTYvCMBC9L+x/CLPgTdP1IFqNsiwIe1hWrQoex2Zs&#10;qs2kNFGrv94Iwt7m8T5nMmttJS7U+NKxgs9eAoI4d7rkQsFmPe8OQfiArLFyTApu5GE2fX+bYKrd&#10;lVd0yUIhYgj7FBWYEOpUSp8bsuh7riaO3ME1FkOETSF1g9cYbivZT5KBtFhybDBY07eh/JSdrQI6&#10;LmhH2d99b+Z03t7t73Jw8kp1PtqvMYhAbfgXv9w/Os4fDfvw/CaeIK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iRBGsMAAADdAAAADwAAAAAAAAAAAAAAAACYAgAAZHJzL2Rv&#10;d25yZXYueG1sUEsFBgAAAAAEAAQA9QAAAIgDAAAAAA==&#10;" strokecolor="#0070c0" strokeweight="1pt">
                <v:shadow color="#868686"/>
                <v:path arrowok="t"/>
              </v:rect>
              <v:rect id="Rectangle 576" o:spid="_x0000_s1241" style="position:absolute;left:751;top:4398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iJhGMQA&#10;AADdAAAADwAAAGRycy9kb3ducmV2LnhtbERP22oCMRB9L/gPYQTfalalXlajiCJsoVCqfsCwGXdX&#10;N5O4ibrt1zdCoW9zONdZrFpTizs1vrKsYNBPQBDnVldcKDgedq9TED4ga6wtk4Jv8rBadl4WmGr7&#10;4C+670MhYgj7FBWUIbhUSp+XZND3rSOO3Mk2BkOETSF1g48Ybmo5TJKxNFhxbCjR0aak/LK/GQXX&#10;6/nnbZS8f36EXGZZsXXnydYp1eu26zmIQG34F/+5Mx3nz6YjeH4TT5DL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4iYRjEAAAA3QAAAA8AAAAAAAAAAAAAAAAAmAIAAGRycy9k&#10;b3ducmV2LnhtbFBLBQYAAAAABAAEAPUAAACJAwAAAAA=&#10;" strokecolor="#36f" strokeweight="1pt">
                <v:shadow color="#868686"/>
                <v:path arrowok="t"/>
              </v:rect>
              <v:rect id="Rectangle 577" o:spid="_x0000_s1242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7Zwu8IA&#10;AADcAAAADwAAAGRycy9kb3ducmV2LnhtbERPTWvCQBC9F/wPywje6kbRWlNXEbFQj40K7W3ITrLR&#10;7GzIrhr/vVsoeJvH+5zFqrO1uFLrK8cKRsMEBHHudMWlgsP+8/UdhA/IGmvHpOBOHlbL3ssCU+1u&#10;/E3XLJQihrBPUYEJoUml9Lkhi37oGuLIFa61GCJsS6lbvMVwW8txkrxJixXHBoMNbQzl5+xiFWxP&#10;3a752Z4yM7XzwsyK0eTXHJUa9Lv1B4hAXXiK/91fOs6fj+HvmXiBXD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3tnC7wgAAANwAAAAPAAAAAAAAAAAAAAAAAJgCAABkcnMvZG93&#10;bnJldi54bWxQSwUGAAAAAAQABAD1AAAAhwMAAAAA&#10;" strokecolor="red" strokeweight="1pt">
                <v:shadow color="#868686"/>
                <v:path arrowok="t"/>
              </v:rect>
            </v:group>
            <v:group id="Group 579" o:spid="_x0000_s1243" style="position:absolute;left:1054;top:7115;width:1940;height:687" coordorigin="1054,7115" coordsize="1940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UxyRrMQAAADcAAAA&#10;DwAAAAAAAAAAAAAAAACqAgAAZHJzL2Rvd25yZXYueG1sUEsFBgAAAAAEAAQA+gAAAJsDAAAAAA==&#10;">
              <v:shape id="Freeform 580" o:spid="_x0000_s124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Hl/psMA&#10;AADcAAAADwAAAGRycy9kb3ducmV2LnhtbERPTWvCQBC9F/wPywje6kYJVlNXkUDBS6VNFdrbkJ0m&#10;wexs2N0m6b/vCkJv83ifs92PphU9Od9YVrCYJyCIS6sbrhScP14e1yB8QNbYWiYFv+Rhv5s8bDHT&#10;duB36otQiRjCPkMFdQhdJqUvazLo57Yjjty3dQZDhK6S2uEQw00rl0mykgYbjg01dpTXVF6LH6Mg&#10;rVZt8nZq8lf+cnjaXNafxVOp1Gw6Hp5BBBrDv/juPuo4f5PC7Zl4gdz9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Hl/psMAAADcAAAADwAAAAAAAAAAAAAAAACYAgAAZHJzL2Rv&#10;d25yZXYueG1sUEsFBgAAAAAEAAQA9QAAAIgDAAAAAA==&#10;" path="m515,l,670e" strokecolor="#36f">
                <v:stroke dashstyle="1 1" endcap="round"/>
                <v:shadow color="#868686"/>
                <v:path arrowok="t" o:connecttype="custom" o:connectlocs="515,0;0,670" o:connectangles="0,0"/>
              </v:shape>
              <v:shape id="Freeform 582" o:spid="_x0000_s124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zXaPcMA&#10;AADcAAAADwAAAGRycy9kb3ducmV2LnhtbERPTWvCQBC9F/oflhF6MxulWo3ZSBGEXpQ2raC3ITtN&#10;QrOzYXer8d+7BaG3ebzPydeD6cSZnG8tK5gkKQjiyuqWawVfn9vxAoQPyBo7y6TgSh7WxeNDjpm2&#10;F/6gcxlqEUPYZ6igCaHPpPRVQwZ9YnviyH1bZzBE6GqpHV5iuOnkNE3n0mDLsaHBnjYNVT/lr1Hw&#10;XM+79H3fbnZ8crhfHhbH8qVS6mk0vK5ABBrCv/juftNx/nIGf8/EC2Rx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zXaPcMAAADcAAAADwAAAAAAAAAAAAAAAACYAgAAZHJzL2Rv&#10;d25yZXYueG1sUEsFBgAAAAAEAAQA9QAAAIgDAAAAAA==&#10;" path="m515,l,670e" strokecolor="#36f">
                <v:stroke dashstyle="1 1" endcap="round"/>
                <v:shadow color="#868686"/>
                <v:path arrowok="t" o:connecttype="custom" o:connectlocs="515,0;0,670" o:connectangles="0,0"/>
              </v:shape>
              <v:shape id="Freeform 584" o:spid="_x0000_s124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+dESsIA&#10;AADcAAAADwAAAGRycy9kb3ducmV2LnhtbERPTYvCMBC9L+x/CCN4W1NFqlajLILgRdHuLqy3oZlt&#10;yzaTkkSt/94Igrd5vM9ZrDrTiAs5X1tWMBwkIIgLq2suFXx/bT6mIHxA1thYJgU38rBavr8tMNP2&#10;yke65KEUMYR9hgqqENpMSl9UZNAPbEscuT/rDIYIXSm1w2sMN40cJUkqDdYcGypsaV1R8Z+fjYJx&#10;mTbJYV+vd3xyuJ/9TH/zSaFUv9d9zkEE6sJL/HRvdZw/S+HxTLxALu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750RKwgAAANwAAAAPAAAAAAAAAAAAAAAAAJgCAABkcnMvZG93&#10;bnJldi54bWxQSwUGAAAAAAQABAD1AAAAhwMAAAAA&#10;" path="m515,l,670e" strokecolor="#36f">
                <v:stroke dashstyle="1 1" endcap="round"/>
                <v:shadow color="#868686"/>
                <v:path arrowok="t" o:connecttype="custom" o:connectlocs="515,0;0,670" o:connectangles="0,0"/>
              </v:shape>
            </v:group>
            <v:group id="Group 586" o:spid="_x0000_s1247" style="position:absolute;left:3162;top:7132;width:1940;height:687" coordorigin="1054,7115" coordsize="1940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LCeXr8QAAADcAAAA&#10;DwAAAAAAAAAAAAAAAACqAgAAZHJzL2Rvd25yZXYueG1sUEsFBgAAAAAEAAQA+gAAAJsDAAAAAA==&#10;">
              <v:shape id="Freeform 587" o:spid="_x0000_s124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TR1o8UA&#10;AADcAAAADwAAAGRycy9kb3ducmV2LnhtbESPQWvCQBCF74X+h2UK3uqmIlajqxRB6EWxaQW9Ddkx&#10;CWZnw+5W4793DoXeZnhv3vtmsepdq64UYuPZwNswA0VcettwZeDne/M6BRUTssXWMxm4U4TV8vlp&#10;gbn1N/6ia5EqJSEcczRQp9TlWseyJodx6Dti0c4+OEyyhkrbgDcJd60eZdlEO2xYGmrsaF1TeSl+&#10;nYFxNWmz/a5Zb/kUcDc7TI/Fe2nM4KX/mINK1Kd/89/1pxX8mdDKMzKBXj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lNHWjxQAAANwAAAAPAAAAAAAAAAAAAAAAAJgCAABkcnMv&#10;ZG93bnJldi54bWxQSwUGAAAAAAQABAD1AAAAigMAAAAA&#10;" path="m515,l,670e" strokecolor="#36f">
                <v:stroke dashstyle="1 1" endcap="round"/>
                <v:shadow color="#868686"/>
                <v:path arrowok="t" o:connecttype="custom" o:connectlocs="515,0;0,670" o:connectangles="0,0"/>
              </v:shape>
              <v:shape id="Freeform 589" o:spid="_x0000_s124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njQOMIA&#10;AADcAAAADwAAAGRycy9kb3ducmV2LnhtbERPTYvCMBC9L/gfwix4W9NdRG01iggLXhStLqy3oZlt&#10;yzaTkkSt/94Igrd5vM+ZLTrTiAs5X1tW8DlIQBAXVtdcKjgevj8mIHxA1thYJgU38rCY995mmGl7&#10;5T1d8lCKGMI+QwVVCG0mpS8qMugHtiWO3J91BkOErpTa4TWGm0Z+JclIGqw5NlTY0qqi4j8/GwXD&#10;ctQku2292vDJ4Tb9mfzm40Kp/nu3nIII1IWX+Ole6zg/TeHxTLxAzu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KeNA4wgAAANwAAAAPAAAAAAAAAAAAAAAAAJgCAABkcnMvZG93&#10;bnJldi54bWxQSwUGAAAAAAQABAD1AAAAhwMAAAAA&#10;" path="m515,l,670e" strokecolor="#36f">
                <v:stroke dashstyle="1 1" endcap="round"/>
                <v:shadow color="#868686"/>
                <v:path arrowok="t" o:connecttype="custom" o:connectlocs="515,0;0,670" o:connectangles="0,0"/>
              </v:shape>
              <v:shape id="Freeform 591" o:spid="_x0000_s125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2NXsQA&#10;AADcAAAADwAAAGRycy9kb3ducmV2LnhtbESPQWvCQBSE7wX/w/KE3pqNUtIYXUUEoZeGNlXQ2yP7&#10;TILZt2F3q+m/7xYKPQ4z8w2z2oymFzdyvrOsYJakIIhrqztuFBw+9085CB+QNfaWScE3edisJw8r&#10;LLS98wfdqtCICGFfoII2hKGQ0tctGfSJHYijd7HOYIjSNVI7vEe46eU8TTNpsOO40OJAu5bqa/Vl&#10;FDw3WZ++l93ujc8Oy8UxP1UvtVKP03G7BBFoDP/hv/arVhCJ8HsmHgG5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htjV7EAAAA3AAAAA8AAAAAAAAAAAAAAAAAmAIAAGRycy9k&#10;b3ducmV2LnhtbFBLBQYAAAAABAAEAPUAAACJAwAAAAA=&#10;" path="m515,l,670e" strokecolor="#36f">
                <v:stroke dashstyle="1 1" endcap="round"/>
                <v:shadow color="#868686"/>
                <v:path arrowok="t" o:connecttype="custom" o:connectlocs="515,0;0,670" o:connectangles="0,0"/>
              </v:shape>
            </v:group>
            <v:shape id="Freeform 593" o:spid="_x0000_s1251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yEoxcUA&#10;AADcAAAADwAAAGRycy9kb3ducmV2LnhtbESPQWsCMRSE74L/ITyhN01citqtUcpCwUtF1xba22Pz&#10;urt087IkUbf/3hQKHoeZ+YZZbwfbiQv50DrWMJ8pEMSVMy3XGt5Pr9MViBCRDXaOScMvBdhuxqM1&#10;5sZd+UiXMtYiQTjkqKGJsc+lDFVDFsPM9cTJ+3beYkzS19J4vCa47WSm1EJabDktNNhT0VD1U56t&#10;hsd60anDvi3e+Mvj/ulj9VkuK60fJsPLM4hIQ7yH/9s7oyFTc/g7k46A3N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HISjFxQAAANwAAAAPAAAAAAAAAAAAAAAAAJgCAABkcnMv&#10;ZG93bnJldi54bWxQSwUGAAAAAAQABAD1AAAAigMAAAAA&#10;" path="m515,l,670e" strokecolor="#36f">
              <v:stroke dashstyle="1 1" endcap="round"/>
              <v:shadow color="#868686"/>
              <v:path arrowok="t" o:connecttype="custom" o:connectlocs="515,0;0,670" o:connectangles="0,0"/>
            </v:shape>
            <v:shape id="Freeform 595" o:spid="_x0000_s1252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/O2ssQA&#10;AADcAAAADwAAAGRycy9kb3ducmV2LnhtbESPQWsCMRSE7wX/Q3hCbzVxKWq3RilCwUtFVwt6e2xe&#10;dxc3L0sSdfvvTaHgcZiZb5j5sretuJIPjWMN45ECQVw603Cl4bD/fJmBCBHZYOuYNPxSgOVi8DTH&#10;3Lgb7+haxEokCIccNdQxdrmUoazJYhi5jjh5P85bjEn6ShqPtwS3rcyUmkiLDaeFGjta1VSei4vV&#10;8FpNWrXdNKsvPnncvH3PjsW01Pp52H+8g4jUx0f4v702GjKVwd+ZdATk4g4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fztrLEAAAA3AAAAA8AAAAAAAAAAAAAAAAAmAIAAGRycy9k&#10;b3ducmV2LnhtbFBLBQYAAAAABAAEAPUAAACJAwAAAAA=&#10;" path="m515,l,670e" strokecolor="#36f">
              <v:stroke dashstyle="1 1" endcap="round"/>
              <v:shadow color="#868686"/>
              <v:path arrowok="t" o:connecttype="custom" o:connectlocs="515,0;0,670" o:connectangles="0,0"/>
            </v:shape>
            <v:shape id="Freeform 597" o:spid="_x0000_s1253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a2cDccA&#10;AADcAAAADwAAAGRycy9kb3ducmV2LnhtbESP3WrCQBSE7wt9h+UIvasbI0iIrlKlldiitP70+jR7&#10;moRmz4bsauLbdwtCL4eZ+YaZLXpTiwu1rrKsYDSMQBDnVldcKDgeXh4TEM4ja6wtk4IrOVjM7+9m&#10;mGrb8Qdd9r4QAcIuRQWl900qpctLMuiGtiEO3rdtDfog20LqFrsAN7WMo2giDVYcFkpsaFVS/rM/&#10;GwXJ17lb7d63p7fP12X2PLrGmyRbK/Uw6J+mIDz1/j98a2daQRyN4e9MOAJy/gs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mtnA3HAAAA3AAAAA8AAAAAAAAAAAAAAAAAmAIAAGRy&#10;cy9kb3ducmV2LnhtbFBLBQYAAAAABAAEAPUAAACMAwAAAAA=&#10;" path="m364,l,451e" strokecolor="#36f">
              <v:stroke dashstyle="1 1" endcap="round"/>
              <v:shadow color="#868686"/>
              <v:path arrowok="t" o:connecttype="custom" o:connectlocs="364,0;0,451" o:connectangles="0,0"/>
            </v:shape>
            <v:group id="Group 598" o:spid="_x0000_s1254" style="position:absolute;left:5298;top:7122;width:1940;height:687" coordorigin="1054,7115" coordsize="1940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v2v0jxgAAANwA&#10;AAAPAAAAAAAAAAAAAAAAAKoCAABkcnMvZG93bnJldi54bWxQSwUGAAAAAAQABAD6AAAAnQMAAAAA&#10;">
              <v:shape id="Freeform 599" o:spid="_x0000_s125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BouxsUA&#10;AADcAAAADwAAAGRycy9kb3ducmV2LnhtbESPQWsCMRSE70L/Q3iF3rqJ0lrdGkUEwUvFbivo7bF5&#10;3V3cvCxJ1O2/b4SCx2FmvmFmi9624kI+NI41DDMFgrh0puFKw/fX+nkCIkRkg61j0vBLARbzh8EM&#10;c+Ou/EmXIlYiQTjkqKGOsculDGVNFkPmOuLk/ThvMSbpK2k8XhPctnKk1FhabDgt1NjRqqbyVJyt&#10;hpdq3Krdtll98NHjdrqfHIq3Uuunx375DiJSH+/h//bGaBipV7idSUdAzv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4Gi7GxQAAANwAAAAPAAAAAAAAAAAAAAAAAJgCAABkcnMv&#10;ZG93bnJldi54bWxQSwUGAAAAAAQABAD1AAAAigMAAAAA&#10;" path="m515,l,670e" strokecolor="#36f">
                <v:stroke dashstyle="1 1" endcap="round"/>
                <v:shadow color="#868686"/>
                <v:path arrowok="t" o:connecttype="custom" o:connectlocs="515,0;0,670" o:connectangles="0,0"/>
              </v:shape>
              <v:shape id="Freeform 601" o:spid="_x0000_s125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MiwscUA&#10;AADcAAAADwAAAGRycy9kb3ducmV2LnhtbESPQWsCMRSE74L/ITzBmyaKbLdboxSh0IvSblvQ22Pz&#10;uru4eVmSVNd/3xQKHoeZ+YZZbwfbiQv50DrWsJgrEMSVMy3XGj4/XmY5iBCRDXaOScONAmw349Ea&#10;C+Ou/E6XMtYiQTgUqKGJsS+kDFVDFsPc9cTJ+3beYkzS19J4vCa47eRSqUxabDktNNjTrqHqXP5Y&#10;Das669Tbod3t+eTx8PiVH8uHSuvpZHh+AhFpiPfwf/vVaFiqDP7OpCMgN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IyLCxxQAAANwAAAAPAAAAAAAAAAAAAAAAAJgCAABkcnMv&#10;ZG93bnJldi54bWxQSwUGAAAAAAQABAD1AAAAigMAAAAA&#10;" path="m515,l,670e" strokecolor="#36f">
                <v:stroke dashstyle="1 1" endcap="round"/>
                <v:shadow color="#868686"/>
                <v:path arrowok="t" o:connecttype="custom" o:connectlocs="515,0;0,670" o:connectangles="0,0"/>
              </v:shape>
              <v:shape id="Freeform 603" o:spid="_x0000_s125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4QVKsUA&#10;AADcAAAADwAAAGRycy9kb3ducmV2LnhtbESPzWrDMBCE74W8g9hAb42UUPLjWAkhUOiloXUTSG6L&#10;tbFNrJWRVMd9+6pQ6HGYmW+YfDvYVvTkQ+NYw3SiQBCXzjRcaTh+vjwtQYSIbLB1TBq+KcB2M3rI&#10;MTPuzh/UF7ESCcIhQw11jF0mZShrshgmriNO3tV5izFJX0nj8Z7gtpUzpebSYsNpocaO9jWVt+LL&#10;aniu5q16PzT7N754PKxOy3OxKLV+HA+7NYhIQ/wP/7VfjYaZWsDvmXQE5OY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nhBUqxQAAANwAAAAPAAAAAAAAAAAAAAAAAJgCAABkcnMv&#10;ZG93bnJldi54bWxQSwUGAAAAAAQABAD1AAAAigMAAAAA&#10;" path="m515,l,670e" strokecolor="#36f">
                <v:stroke dashstyle="1 1" endcap="round"/>
                <v:shadow color="#868686"/>
                <v:path arrowok="t" o:connecttype="custom" o:connectlocs="515,0;0,670" o:connectangles="0,0"/>
              </v:shape>
            </v:group>
            <v:group id="Group 605" o:spid="_x0000_s1258" style="position:absolute;left:7390;top:7132;width:1940;height:687" coordorigin="1054,7115" coordsize="1940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G6X9ybCAAAA3AAAAA8A&#10;AAAAAAAAAAAAAAAAqgIAAGRycy9kb3ducmV2LnhtbFBLBQYAAAAABAAEAPoAAACZAwAAAAA=&#10;">
              <v:shape id="Freeform 606" o:spid="_x0000_s125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ckw8QA&#10;AADcAAAADwAAAGRycy9kb3ducmV2LnhtbESPQWsCMRSE7wX/Q3hCbzVRitWtUUQQvFTsqtDeHpvX&#10;3cXNy5JE3f57Iwgeh5n5hpktOtuIC/lQO9YwHCgQxIUzNZcaDvv12wREiMgGG8ek4Z8CLOa9lxlm&#10;xl35my55LEWCcMhQQxVjm0kZiooshoFriZP357zFmKQvpfF4TXDbyJFSY2mx5rRQYUuriopTfrYa&#10;3stxo3bbevXFvx630+PkJ/8otH7td8tPEJG6+Aw/2hujYaSmcD+TjoCc3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lXJMPEAAAA3AAAAA8AAAAAAAAAAAAAAAAAmAIAAGRycy9k&#10;b3ducmV2LnhtbFBLBQYAAAAABAAEAPUAAACJAwAAAAA=&#10;" path="m515,l,670e" strokecolor="#36f">
                <v:stroke dashstyle="1 1" endcap="round"/>
                <v:shadow color="#868686"/>
                <v:path arrowok="t" o:connecttype="custom" o:connectlocs="515,0;0,670" o:connectangles="0,0"/>
              </v:shape>
              <v:shape id="Freeform 608" o:spid="_x0000_s126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bQbg8IA&#10;AADcAAAADwAAAGRycy9kb3ducmV2LnhtbERPz2vCMBS+D/wfwhN2m6kynOuMIgXBy2SrCtvt0Tzb&#10;YPNSkmi7/345CB4/vt/L9WBbcSMfjGMF00kGgrhy2nCt4HjYvixAhIissXVMCv4owHo1elpirl3P&#10;33QrYy1SCIccFTQxdrmUoWrIYpi4jjhxZ+ctxgR9LbXHPoXbVs6ybC4tGk4NDXZUNFRdyqtV8FrP&#10;2+xrb4pP/vW4fz8tfsq3Sqnn8bD5ABFpiA/x3b3TCmbTND+dSUdArv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ttBuDwgAAANwAAAAPAAAAAAAAAAAAAAAAAJgCAABkcnMvZG93&#10;bnJldi54bWxQSwUGAAAAAAQABAD1AAAAhwMAAAAA&#10;" path="m515,l,670e" strokecolor="#36f">
                <v:stroke dashstyle="1 1" endcap="round"/>
                <v:shadow color="#868686"/>
                <v:path arrowok="t" o:connecttype="custom" o:connectlocs="515,0;0,670" o:connectangles="0,0"/>
              </v:shape>
              <v:shape id="Freeform 610" o:spid="_x0000_s1261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vi+GMUA&#10;AADcAAAADwAAAGRycy9kb3ducmV2LnhtbESPQWvCQBSE74L/YXlCb7qJFBtTN0EEoZdKm7Zgb4/s&#10;Mwlm34bdrab/visIPQ4z8w2zKUfTiws531lWkC4SEMS11R03Cj4/9vMMhA/IGnvLpOCXPJTFdLLB&#10;XNsrv9OlCo2IEPY5KmhDGHIpfd2SQb+wA3H0TtYZDFG6RmqH1wg3vVwmyUoa7DgutDjQrqX6XP0Y&#10;BY/Nqk/eDt3ulb8dHtZf2bF6qpV6mI3bZxCBxvAfvrdftIJlmsLtTDwCsvg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C+L4YxQAAANwAAAAPAAAAAAAAAAAAAAAAAJgCAABkcnMv&#10;ZG93bnJldi54bWxQSwUGAAAAAAQABAD1AAAAigMAAAAA&#10;" path="m515,l,670e" strokecolor="#36f">
                <v:stroke dashstyle="1 1" endcap="round"/>
                <v:shadow color="#868686"/>
                <v:path arrowok="t" o:connecttype="custom" o:connectlocs="515,0;0,670" o:connectangles="0,0"/>
              </v:shape>
            </v:group>
          </v:group>
        </w:pict>
      </w:r>
      <w:r>
        <w:rPr>
          <w:noProof/>
          <w:lang w:eastAsia="tr-TR"/>
        </w:rPr>
        <w:pict>
          <v:group id="Grup 212" o:spid="_x0000_s1262" style="position:absolute;margin-left:-6.85pt;margin-top:5.8pt;width:239.1pt;height:44.2pt;z-index:-251681280" coordorigin="1054,7115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">
            <v:group id="Group 575" o:spid="_x0000_s1263" style="position:absolute;left:1080;top:7133;width:10260;height:651" coordorigin="751,4013" coordsize="9707,55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5erzisQAAADcAAAA&#10;DwAAAAAAAAAAAAAAAACqAgAAZHJzL2Rvd25yZXYueG1sUEsFBgAAAAAEAAQA+gAAAJsDAAAAAA==&#10;">
              <v:rect id="Rectangle 578" o:spid="_x0000_s1264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DuY08QA&#10;AADcAAAADwAAAGRycy9kb3ducmV2LnhtbESPT4vCMBTE7wv7HcJb8KapIiLVKMuCsIfFP9WFPT6b&#10;Z1NtXkoTtfrpjSDscZiZ3zDTeWsrcaHGl44V9HsJCOLc6ZILBbvtojsG4QOyxsoxKbiRh/ns/W2K&#10;qXZX3tAlC4WIEPYpKjAh1KmUPjdk0fdcTRy9g2sshiibQuoGrxFuKzlIkpG0WHJcMFjTl6H8lJ2t&#10;Ajqu6I+y5X1vFnT+vduf9ejklep8tJ8TEIHa8B9+tb+1gkF/CM8z8QjI2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Q7mNPEAAAA3AAAAA8AAAAAAAAAAAAAAAAAmAIAAGRycy9k&#10;b3ducmV2LnhtbFBLBQYAAAAABAAEAPUAAACJAwAAAAA=&#10;" strokecolor="#0070c0" strokeweight="1pt">
                <v:shadow color="#868686"/>
                <v:path arrowok="t"/>
              </v:rect>
              <v:rect id="Rectangle 576" o:spid="_x0000_s1265" style="position:absolute;left:751;top:4398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BomxMYA&#10;AADcAAAADwAAAGRycy9kb3ducmV2LnhtbESPW2sCMRSE3wv+h3CEvtWsFi+sZkWUwhYK4uUHHDbH&#10;vbg5iZtUt/31TaHQx2FmvmFW69604k6dry0rGI8SEMSF1TWXCs6nt5cFCB+QNbaWScEXeVhng6cV&#10;pto++ED3YyhFhLBPUUEVgkul9EVFBv3IOuLoXWxnMETZlVJ3+Ihw08pJksykwZrjQoWOthUV1+On&#10;UXC7Nd/T1+R9/xEKmeflzjXznVPqedhvliAC9eE//NfOtYLJeAq/Z+IRkNk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2BomxMYAAADcAAAADwAAAAAAAAAAAAAAAACYAgAAZHJz&#10;L2Rvd25yZXYueG1sUEsFBgAAAAAEAAQA9QAAAIsDAAAAAA==&#10;" strokecolor="#36f" strokeweight="1pt">
                <v:shadow color="#868686"/>
                <v:path arrowok="t"/>
              </v:rect>
              <v:rect id="Rectangle 577" o:spid="_x0000_s1266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nsUnsQA&#10;AADcAAAADwAAAGRycy9kb3ducmV2LnhtbESPQWvCQBSE74X+h+UVvNVNxFqNriJioT02VdDbI/uS&#10;jWbfhuxW4793CwWPw8x8wyxWvW3EhTpfO1aQDhMQxIXTNVcKdj8fr1MQPiBrbByTght5WC2fnxaY&#10;aXflb7rkoRIRwj5DBSaENpPSF4Ys+qFriaNXus5iiLKrpO7wGuG2kaMkmUiLNccFgy1tDBXn/Ncq&#10;2J76r/awPeXmzc5K816m46PZKzV46ddzEIH68Aj/tz+1glE6gb8z8QjI5R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57FJ7EAAAA3AAAAA8AAAAAAAAAAAAAAAAAmAIAAGRycy9k&#10;b3ducmV2LnhtbFBLBQYAAAAABAAEAPUAAACJAwAAAAA=&#10;" strokecolor="red" strokeweight="1pt">
                <v:shadow color="#868686"/>
                <v:path arrowok="t"/>
              </v:rect>
            </v:group>
            <v:group id="Group 579" o:spid="_x0000_s1267" style="position:absolute;left:1054;top:7115;width:1940;height:687" coordorigin="1054,7115" coordsize="1940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605h+8EAAADcAAAADwAA&#10;AAAAAAAAAAAAAACqAgAAZHJzL2Rvd25yZXYueG1sUEsFBgAAAAAEAAQA+gAAAJgDAAAAAA==&#10;">
              <v:shape id="Freeform 580" o:spid="_x0000_s126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I6yHsUA&#10;AADcAAAADwAAAGRycy9kb3ducmV2LnhtbESPQWvCQBSE74X+h+UVequbhGI1ukoRCr00tFFBb4/s&#10;Mwlm34bdrUn/fVcQPA4z8w2zXI+mExdyvrWsIJ0kIIgrq1uuFey2Hy8zED4ga+wsk4I/8rBePT4s&#10;Mdd24B+6lKEWEcI+RwVNCH0upa8aMugntieO3sk6gyFKV0vtcIhw08ksSabSYMtxocGeNg1V5/LX&#10;KHitp13yXbSbLz46LOb72aF8q5R6fhrfFyACjeEevrU/tYIsncP1TDwCcvU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8jrIexQAAANwAAAAPAAAAAAAAAAAAAAAAAJgCAABkcnMv&#10;ZG93bnJldi54bWxQSwUGAAAAAAQABAD1AAAAigMAAAAA&#10;" path="m515,l,670e" strokecolor="#36f">
                <v:stroke dashstyle="1 1" endcap="round"/>
                <v:shadow color="#868686"/>
                <v:path arrowok="t" o:connecttype="custom" o:connectlocs="515,0;0,670" o:connectangles="0,0"/>
              </v:shape>
              <v:shape id="Freeform 582" o:spid="_x0000_s126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jRPsEA&#10;AADcAAAADwAAAGRycy9kb3ducmV2LnhtbERPy4rCMBTdC/5DuII7TaeIj45RRBBmo2hV0N2ludOW&#10;aW5KktH692YxMMvDeS/XnWnEg5yvLSv4GCcgiAuray4VXM670RyED8gaG8uk4EUe1qt+b4mZtk8+&#10;0SMPpYgh7DNUUIXQZlL6oiKDfmxb4sh9W2cwROhKqR0+Y7hpZJokU2mw5thQYUvbioqf/NcomJTT&#10;Jjke6u2e7w4Pi+v8ls8KpYaDbvMJIlAX/sV/7i+tIE3j/HgmHgG5eg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PY0T7BAAAA3AAAAA8AAAAAAAAAAAAAAAAAmAIAAGRycy9kb3du&#10;cmV2LnhtbFBLBQYAAAAABAAEAPUAAACGAwAAAAA=&#10;" path="m515,l,670e" strokecolor="#36f">
                <v:stroke dashstyle="1 1" endcap="round"/>
                <v:shadow color="#868686"/>
                <v:path arrowok="t" o:connecttype="custom" o:connectlocs="515,0;0,670" o:connectangles="0,0"/>
              </v:shape>
              <v:shape id="Freeform 584" o:spid="_x0000_s127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JR0pcUA&#10;AADcAAAADwAAAGRycy9kb3ducmV2LnhtbESPT4vCMBTE7wt+h/AEb2tqEf90jSKCsJcVrbvg3h7N&#10;sy02LyXJavfbG0HwOMzMb5jFqjONuJLztWUFo2ECgriwuuZSwfdx+z4D4QOyxsYyKfgnD6tl722B&#10;mbY3PtA1D6WIEPYZKqhCaDMpfVGRQT+0LXH0ztYZDFG6UmqHtwg3jUyTZCIN1hwXKmxpU1Fxyf+M&#10;gnE5aZL9rt588a/D3fxndsqnhVKDfrf+ABGoC6/ws/2pFaTpCB5n4hGQyz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MlHSlxQAAANwAAAAPAAAAAAAAAAAAAAAAAJgCAABkcnMv&#10;ZG93bnJldi54bWxQSwUGAAAAAAQABAD1AAAAigMAAAAA&#10;" path="m515,l,670e" strokecolor="#36f">
                <v:stroke dashstyle="1 1" endcap="round"/>
                <v:shadow color="#868686"/>
                <v:path arrowok="t" o:connecttype="custom" o:connectlocs="515,0;0,670" o:connectangles="0,0"/>
              </v:shape>
            </v:group>
            <v:group id="Group 586" o:spid="_x0000_s1271" style="position:absolute;left:3162;top:7132;width:1940;height:687" coordorigin="1054,7115" coordsize="1940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EypysxgAAANwA&#10;AAAPAAAAAAAAAAAAAAAAAKoCAABkcnMvZG93bnJldi54bWxQSwUGAAAAAAQABAD6AAAAnQMAAAAA&#10;">
              <v:shape id="Freeform 587" o:spid="_x0000_s127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wpPScUA&#10;AADcAAAADwAAAGRycy9kb3ducmV2LnhtbESPQWvCQBSE70L/w/IK3nRjLGpTVxFB8FKpaQV7e2Rf&#10;k2D2bdhdNf57tyB4HGbmG2a+7EwjLuR8bVnBaJiAIC6srrlU8PO9GcxA+ICssbFMCm7kYbl46c0x&#10;0/bKe7rkoRQRwj5DBVUIbSalLyoy6Ie2JY7en3UGQ5SulNrhNcJNI9MkmUiDNceFCltaV1Sc8rNR&#10;8FZOmuRrV68/+dfh7v0wO+bTQqn+a7f6ABGoC8/wo73VCtJ0DP9n4hGQiz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TCk9JxQAAANwAAAAPAAAAAAAAAAAAAAAAAJgCAABkcnMv&#10;ZG93bnJldi54bWxQSwUGAAAAAAQABAD1AAAAigMAAAAA&#10;" path="m515,l,670e" strokecolor="#36f">
                <v:stroke dashstyle="1 1" endcap="round"/>
                <v:shadow color="#868686"/>
                <v:path arrowok="t" o:connecttype="custom" o:connectlocs="515,0;0,670" o:connectangles="0,0"/>
              </v:shape>
              <v:shape id="Freeform 589" o:spid="_x0000_s127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OPXPcUA&#10;AADcAAAADwAAAGRycy9kb3ducmV2LnhtbESPQWvCQBSE7wX/w/IK3uqmQaxGN0GEgheljQp6e2Rf&#10;k9Ds27C71fjvu4WCx2FmvmFWxWA6cSXnW8sKXicJCOLK6pZrBcfD+8schA/IGjvLpOBOHop89LTC&#10;TNsbf9K1DLWIEPYZKmhC6DMpfdWQQT+xPXH0vqwzGKJ0tdQObxFuOpkmyUwabDkuNNjTpqHqu/wx&#10;Cqb1rEs+9u1mxxeH+8Vpfi7fKqXGz8N6CSLQEB7h//ZWK0jTKfydiUdA5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c49c9xQAAANwAAAAPAAAAAAAAAAAAAAAAAJgCAABkcnMv&#10;ZG93bnJldi54bWxQSwUGAAAAAAQABAD1AAAAigMAAAAA&#10;" path="m515,l,670e" strokecolor="#36f">
                <v:stroke dashstyle="1 1" endcap="round"/>
                <v:shadow color="#868686"/>
                <v:path arrowok="t" o:connecttype="custom" o:connectlocs="515,0;0,670" o:connectangles="0,0"/>
              </v:shape>
              <v:shape id="Freeform 591" o:spid="_x0000_s127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69ypsUA&#10;AADcAAAADwAAAGRycy9kb3ducmV2LnhtbESPQWvCQBSE70L/w/IK3nRjsGpTVxFB8FKpaQV7e2Rf&#10;k2D2bdhdNf57tyB4HGbmG2a+7EwjLuR8bVnBaJiAIC6srrlU8PO9GcxA+ICssbFMCm7kYbl46c0x&#10;0/bKe7rkoRQRwj5DBVUIbSalLyoy6Ie2JY7en3UGQ5SulNrhNcJNI9MkmUiDNceFCltaV1Sc8rNR&#10;MC4nTfK1q9ef/Otw936YHfNpoVT/tVt9gAjUhWf40d5qBWn6Bv9n4hGQiz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zr3KmxQAAANwAAAAPAAAAAAAAAAAAAAAAAJgCAABkcnMv&#10;ZG93bnJldi54bWxQSwUGAAAAAAQABAD1AAAAigMAAAAA&#10;" path="m515,l,670e" strokecolor="#36f">
                <v:stroke dashstyle="1 1" endcap="round"/>
                <v:shadow color="#868686"/>
                <v:path arrowok="t" o:connecttype="custom" o:connectlocs="515,0;0,670" o:connectangles="0,0"/>
              </v:shape>
            </v:group>
            <v:shape id="Freeform 593" o:spid="_x0000_s1275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33s0cUA&#10;AADcAAAADwAAAGRycy9kb3ducmV2LnhtbESPQWvCQBSE7wX/w/KE3urGUFKN2YgIQi+VNq2gt0f2&#10;mQSzb8PuVtN/3y0UPA4z8w1TrEfTiys531lWMJ8lIIhrqztuFHx97p4WIHxA1thbJgU/5GFdTh4K&#10;zLW98Qddq9CICGGfo4I2hCGX0tctGfQzOxBH72ydwRCla6R2eItw08s0STJpsOO40OJA25bqS/Vt&#10;FDw3WZ+877vtG58c7peHxbF6qZV6nI6bFYhAY7iH/9uvWkGaZvB3Jh4BWf4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DfezRxQAAANwAAAAPAAAAAAAAAAAAAAAAAJgCAABkcnMv&#10;ZG93bnJldi54bWxQSwUGAAAAAAQABAD1AAAAigMAAAAA&#10;" path="m515,l,670e" strokecolor="#36f">
              <v:stroke dashstyle="1 1" endcap="round"/>
              <v:shadow color="#868686"/>
              <v:path arrowok="t" o:connecttype="custom" o:connectlocs="515,0;0,670" o:connectangles="0,0"/>
            </v:shape>
            <v:shape id="Freeform 595" o:spid="_x0000_s1276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DFJSsUA&#10;AADcAAAADwAAAGRycy9kb3ducmV2LnhtbESPQWvCQBSE7wX/w/KE3urGIBpTNyJCwUulpi3Y2yP7&#10;TILZt2F3G9N/3y0IPQ4z8w2z2Y6mEwM531pWMJ8lIIgrq1uuFXy8vzxlIHxA1thZJgU/5GFbTB42&#10;mGt74xMNZahFhLDPUUETQp9L6auGDPqZ7Ymjd7HOYIjS1VI7vEW46WSaJEtpsOW40GBP+4aqa/lt&#10;FCzqZZe8Hdv9K385PK4/s3O5qpR6nI67ZxCBxvAfvrcPWkGaruDvTDwCsvg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sMUlKxQAAANwAAAAPAAAAAAAAAAAAAAAAAJgCAABkcnMv&#10;ZG93bnJldi54bWxQSwUGAAAAAAQABAD1AAAAigMAAAAA&#10;" path="m515,l,670e" strokecolor="#36f">
              <v:stroke dashstyle="1 1" endcap="round"/>
              <v:shadow color="#868686"/>
              <v:path arrowok="t" o:connecttype="custom" o:connectlocs="515,0;0,670" o:connectangles="0,0"/>
            </v:shape>
            <v:shape id="Freeform 597" o:spid="_x0000_s1277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LxSHMMA&#10;AADcAAAADwAAAGRycy9kb3ducmV2LnhtbERPy2rCQBTdC/2H4Rbc1YlZlBAdxYqW2FLx2fVt5pqE&#10;Zu6EzGji33cWBZeH857Oe1OLG7WusqxgPIpAEOdWV1woOB3XLwkI55E11pZJwZ0czGdPgymm2na8&#10;p9vBFyKEsEtRQel9k0rp8pIMupFtiAN3sa1BH2BbSN1iF8JNLeMoepUGKw4NJTa0LCn/PVyNguTn&#10;2i23u6/z5/fHW7Ya3+NNkr0rNXzuFxMQnnr/EP+7M60gjsPacCYcATn7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LxSHMMAAADcAAAADwAAAAAAAAAAAAAAAACYAgAAZHJzL2Rv&#10;d25yZXYueG1sUEsFBgAAAAAEAAQA9QAAAIgDAAAAAA==&#10;" path="m364,l,451e" strokecolor="#36f">
              <v:stroke dashstyle="1 1" endcap="round"/>
              <v:shadow color="#868686"/>
              <v:path arrowok="t" o:connecttype="custom" o:connectlocs="364,0;0,451" o:connectangles="0,0"/>
            </v:shape>
            <v:group id="Group 598" o:spid="_x0000_s1278" style="position:absolute;left:5298;top:7122;width:1940;height:687" coordorigin="1054,7115" coordsize="1940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m4O3c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IkmcH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EpuDt3FAAAA3AAA&#10;AA8AAAAAAAAAAAAAAAAAqgIAAGRycy9kb3ducmV2LnhtbFBLBQYAAAAABAAEAPoAAACcAwAAAAA=&#10;">
              <v:shape id="Freeform 599" o:spid="_x0000_s127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gFH48EA&#10;AADcAAAADwAAAGRycy9kb3ducmV2LnhtbERPTYvCMBC9C/6HMIK3NdUVdatRRFjwoqx1F9bb0Ixt&#10;sZmUJGr99+YgeHy878WqNbW4kfOVZQXDQQKCOLe64kLB7/H7YwbCB2SNtWVS8CAPq2W3s8BU2zsf&#10;6JaFQsQQ9ikqKENoUil9XpJBP7ANceTO1hkMEbpCaof3GG5qOUqSiTRYcWwosaFNSfkluxoF42JS&#10;Jz/7arPjk8P919/sP5vmSvV77XoOIlAb3uKXe6sVjD7j/HgmHgG5fA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YBR+PBAAAA3AAAAA8AAAAAAAAAAAAAAAAAmAIAAGRycy9kb3du&#10;cmV2LnhtbFBLBQYAAAAABAAEAPUAAACGAwAAAAA=&#10;" path="m515,l,670e" strokecolor="#36f">
                <v:stroke dashstyle="1 1" endcap="round"/>
                <v:shadow color="#868686"/>
                <v:path arrowok="t" o:connecttype="custom" o:connectlocs="515,0;0,670" o:connectangles="0,0"/>
              </v:shape>
              <v:shape id="Freeform 601" o:spid="_x0000_s128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U3ieMUA&#10;AADcAAAADwAAAGRycy9kb3ducmV2LnhtbESPW4vCMBSE3wX/QziCb5p6wUvXKCIIvihr3QX37dCc&#10;bcs2JyWJ2v33mwXBx2FmvmFWm9bU4k7OV5YVjIYJCOLc6ooLBR+X/WABwgdkjbVlUvBLHjbrbmeF&#10;qbYPPtM9C4WIEPYpKihDaFIpfV6SQT+0DXH0vq0zGKJ0hdQOHxFuajlOkpk0WHFcKLGhXUn5T3Yz&#10;CqbFrE7eT9XuyF8OT8vPxTWb50r1e+32DUSgNrzCz/ZBKxhPRvB/Jh4Buf4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JTeJ4xQAAANwAAAAPAAAAAAAAAAAAAAAAAJgCAABkcnMv&#10;ZG93bnJldi54bWxQSwUGAAAAAAQABAD1AAAAigMAAAAA&#10;" path="m515,l,670e" strokecolor="#36f">
                <v:stroke dashstyle="1 1" endcap="round"/>
                <v:shadow color="#868686"/>
                <v:path arrowok="t" o:connecttype="custom" o:connectlocs="515,0;0,670" o:connectangles="0,0"/>
              </v:shape>
              <v:shape id="Freeform 603" o:spid="_x0000_s1281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Z98D8UA&#10;AADcAAAADwAAAGRycy9kb3ducmV2LnhtbESPQWvCQBSE70L/w/IK3nRjLGpTVxFB8FKpaQV7e2Rf&#10;k2D2bdhdNf57tyB4HGbmG2a+7EwjLuR8bVnBaJiAIC6srrlU8PO9GcxA+ICssbFMCm7kYbl46c0x&#10;0/bKe7rkoRQRwj5DBVUIbSalLyoy6Ie2JY7en3UGQ5SulNrhNcJNI9MkmUiDNceFCltaV1Sc8rNR&#10;8FZOmuRrV68/+dfh7v0wO+bTQqn+a7f6ABGoC8/wo73VCtJxCv9n4hGQiz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5n3wPxQAAANwAAAAPAAAAAAAAAAAAAAAAAJgCAABkcnMv&#10;ZG93bnJldi54bWxQSwUGAAAAAAQABAD1AAAAigMAAAAA&#10;" path="m515,l,670e" strokecolor="#36f">
                <v:stroke dashstyle="1 1" endcap="round"/>
                <v:shadow color="#868686"/>
                <v:path arrowok="t" o:connecttype="custom" o:connectlocs="515,0;0,670" o:connectangles="0,0"/>
              </v:shape>
            </v:group>
            <v:group id="Group 605" o:spid="_x0000_s1282" style="position:absolute;left:7390;top:7132;width:1940;height:687" coordorigin="1054,7115" coordsize="1940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l+v6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wSR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l+v6sQAAADcAAAA&#10;DwAAAAAAAAAAAAAAAACqAgAAZHJzL2Rvd25yZXYueG1sUEsFBgAAAAAEAAQA+gAAAJsDAAAAAA==&#10;">
              <v:shape id="Freeform 606" o:spid="_x0000_s128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TpB4MUA&#10;AADcAAAADwAAAGRycy9kb3ducmV2LnhtbESPT2vCQBTE74LfYXkFb82mKv5JXUUEoZeKxhbs7ZF9&#10;TUKzb8PuqvHbu0LB4zAzv2EWq8404kLO15YVvCUpCOLC6ppLBV/H7esMhA/IGhvLpOBGHlbLfm+B&#10;mbZXPtAlD6WIEPYZKqhCaDMpfVGRQZ/Yljh6v9YZDFG6UmqH1wg3jRym6UQarDkuVNjSpqLiLz8b&#10;BeNy0qT7Xb355B+Hu/n37JRPC6UGL936HUSgLjzD/+0PrWA4GsPjTDwCcnk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ZOkHgxQAAANwAAAAPAAAAAAAAAAAAAAAAAJgCAABkcnMv&#10;ZG93bnJldi54bWxQSwUGAAAAAAQABAD1AAAAigMAAAAA&#10;" path="m515,l,670e" strokecolor="#36f">
                <v:stroke dashstyle="1 1" endcap="round"/>
                <v:shadow color="#868686"/>
                <v:path arrowok="t" o:connecttype="custom" o:connectlocs="515,0;0,670" o:connectangles="0,0"/>
              </v:shape>
              <v:shape id="Freeform 608" o:spid="_x0000_s128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nbke8UA&#10;AADcAAAADwAAAGRycy9kb3ducmV2LnhtbESPT2sCMRTE7wW/Q3iCt5r1T62uRhFB8KLYrUJ7e2ye&#10;u4ublyWJun77plDocZiZ3zCLVWtqcSfnK8sKBv0EBHFudcWFgtPn9nUKwgdkjbVlUvAkD6tl52WB&#10;qbYP/qB7FgoRIexTVFCG0KRS+rwkg75vG+LoXawzGKJ0hdQOHxFuajlMkok0WHFcKLGhTUn5NbsZ&#10;BeNiUifHQ7XZ87fDw+w8/crec6V63XY9BxGoDf/hv/ZOKxiO3uD3TDwCcvk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2duR7xQAAANwAAAAPAAAAAAAAAAAAAAAAAJgCAABkcnMv&#10;ZG93bnJldi54bWxQSwUGAAAAAAQABAD1AAAAigMAAAAA&#10;" path="m515,l,670e" strokecolor="#36f">
                <v:stroke dashstyle="1 1" endcap="round"/>
                <v:shadow color="#868686"/>
                <v:path arrowok="t" o:connecttype="custom" o:connectlocs="515,0;0,670" o:connectangles="0,0"/>
              </v:shape>
              <v:shape id="Freeform 610" o:spid="_x0000_s128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R6DMUA&#10;AADcAAAADwAAAGRycy9kb3ducmV2LnhtbESPQWvCQBSE74X+h+UVetONVlJNsxERhF6UNiro7ZF9&#10;TYLZt2F3q+m/7xaEHoeZ+YbJl4PpxJWcby0rmIwTEMSV1S3XCg77zWgOwgdkjZ1lUvBDHpbF40OO&#10;mbY3/qRrGWoRIewzVNCE0GdS+qohg35se+LofVlnMETpaqkd3iLcdHKaJKk02HJcaLCndUPVpfw2&#10;CmZ12iUfu3a95bPD3eI4P5WvlVLPT8PqDUSgIfyH7+13rWD6ksLfmXgEZP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GpHoMxQAAANwAAAAPAAAAAAAAAAAAAAAAAJgCAABkcnMv&#10;ZG93bnJldi54bWxQSwUGAAAAAAQABAD1AAAAigMAAAAA&#10;" path="m515,l,670e" strokecolor="#36f">
                <v:stroke dashstyle="1 1" endcap="round"/>
                <v:shadow color="#868686"/>
                <v:path arrowok="t" o:connecttype="custom" o:connectlocs="515,0;0,670" o:connectangles="0,0"/>
              </v:shape>
            </v:group>
          </v:group>
        </w:pict>
      </w:r>
      <w:r>
        <w:rPr>
          <w:rFonts w:ascii="Hand writing Mutlu" w:hAnsi="Hand writing Mutlu"/>
          <w:b/>
          <w:color w:val="000000"/>
          <w:sz w:val="64"/>
          <w:szCs w:val="64"/>
        </w:rPr>
        <w:t>tane    tane     Tan  Tan Tan</w:t>
      </w:r>
    </w:p>
    <w:p w:rsidR="00F36161" w:rsidRDefault="00F36161" w:rsidP="002847E6">
      <w:pPr>
        <w:rPr>
          <w:rFonts w:ascii="Hand writing Mutlu" w:hAnsi="Hand writing Mutlu"/>
          <w:b/>
          <w:color w:val="000000"/>
          <w:sz w:val="64"/>
          <w:szCs w:val="64"/>
        </w:rPr>
      </w:pPr>
      <w:r>
        <w:rPr>
          <w:noProof/>
          <w:lang w:eastAsia="tr-TR"/>
        </w:rPr>
        <w:pict>
          <v:roundrect id="Yuvarlatılmış Dikdörtgen 4306" o:spid="_x0000_s1286" style="position:absolute;margin-left:398.6pt;margin-top:54.95pt;width:77.65pt;height:38.25pt;z-index:25165977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" strokecolor="#70ad47" strokeweight="2.25pt">
            <v:stroke joinstyle="miter"/>
            <v:textbox>
              <w:txbxContent>
                <w:p w:rsidR="00F36161" w:rsidRPr="00473140" w:rsidRDefault="00F36161" w:rsidP="003E10B9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a</w:t>
                  </w:r>
                  <w:r w:rsidRPr="00473140">
                    <w:rPr>
                      <w:rFonts w:ascii="Hand writing Mutlu" w:hAnsi="Hand writing Mutlu"/>
                      <w:sz w:val="40"/>
                      <w:szCs w:val="40"/>
                    </w:rPr>
                    <w:t>n</w:t>
                  </w: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-ne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4307" o:spid="_x0000_s1287" style="position:absolute;margin-left:258.1pt;margin-top:58.7pt;width:77.65pt;height:38.25pt;z-index:25166080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" strokecolor="#70ad47" strokeweight="2.25pt">
            <v:stroke joinstyle="miter"/>
            <v:textbox>
              <w:txbxContent>
                <w:p w:rsidR="00F36161" w:rsidRPr="00473140" w:rsidRDefault="00F36161" w:rsidP="003E10B9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a</w:t>
                  </w:r>
                  <w:r w:rsidRPr="00473140">
                    <w:rPr>
                      <w:rFonts w:ascii="Hand writing Mutlu" w:hAnsi="Hand writing Mutlu"/>
                      <w:sz w:val="40"/>
                      <w:szCs w:val="40"/>
                    </w:rPr>
                    <w:t>n</w:t>
                  </w: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-ne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4305" o:spid="_x0000_s1288" style="position:absolute;margin-left:148.25pt;margin-top:58.7pt;width:77.6pt;height:38.25pt;z-index:25165875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" strokecolor="#70ad47" strokeweight="2.25pt">
            <v:stroke joinstyle="miter"/>
            <v:textbox>
              <w:txbxContent>
                <w:p w:rsidR="00F36161" w:rsidRPr="00473140" w:rsidRDefault="00F36161" w:rsidP="003E10B9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a</w:t>
                  </w:r>
                  <w:r w:rsidRPr="00473140">
                    <w:rPr>
                      <w:rFonts w:ascii="Hand writing Mutlu" w:hAnsi="Hand writing Mutlu"/>
                      <w:sz w:val="40"/>
                      <w:szCs w:val="40"/>
                    </w:rPr>
                    <w:t>n</w:t>
                  </w: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-ne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4304" o:spid="_x0000_s1289" style="position:absolute;margin-left:-1.45pt;margin-top:58.85pt;width:77.6pt;height:38.25pt;z-index:25165772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" strokecolor="#70ad47" strokeweight="2.25pt">
            <v:stroke joinstyle="miter"/>
            <v:textbox>
              <w:txbxContent>
                <w:p w:rsidR="00F36161" w:rsidRPr="00473140" w:rsidRDefault="00F36161" w:rsidP="003E10B9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a</w:t>
                  </w:r>
                  <w:r w:rsidRPr="00473140">
                    <w:rPr>
                      <w:rFonts w:ascii="Hand writing Mutlu" w:hAnsi="Hand writing Mutlu"/>
                      <w:sz w:val="40"/>
                      <w:szCs w:val="40"/>
                    </w:rPr>
                    <w:t>n</w:t>
                  </w: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-ne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group id="Grup 237" o:spid="_x0000_s1290" style="position:absolute;margin-left:246.15pt;margin-top:4.85pt;width:239.1pt;height:44.2pt;z-index:-251678208" coordorigin="1054,7115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">
            <v:group id="Group 575" o:spid="_x0000_s1291" style="position:absolute;left:1080;top:7133;width:10260;height:651" coordorigin="751,4013" coordsize="9707,55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g+z2bwwAAANwAAAAP&#10;AAAAAAAAAAAAAAAAAKoCAABkcnMvZG93bnJldi54bWxQSwUGAAAAAAQABAD6AAAAmgMAAAAA&#10;">
              <v:rect id="Rectangle 578" o:spid="_x0000_s129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Y9rLcQA&#10;AADcAAAADwAAAGRycy9kb3ducmV2LnhtbESPQWsCMRSE74X+h/AK3jRbBdHVKKUg9CBqVwWPz83r&#10;ZuvmZdlEXf31piD0OMzMN8x03tpKXKjxpWMF770EBHHudMmFgt120R2B8AFZY+WYFNzIw3z2+jLF&#10;VLsrf9MlC4WIEPYpKjAh1KmUPjdk0fdcTRy9H9dYDFE2hdQNXiPcVrKfJENpseS4YLCmT0P5KTtb&#10;BfS7pgNlq/vRLOi8v9vlZnjySnXe2o8JiEBt+A8/219aQX8whr8z8QjI2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GPay3EAAAA3AAAAA8AAAAAAAAAAAAAAAAAmAIAAGRycy9k&#10;b3ducmV2LnhtbFBLBQYAAAAABAAEAPUAAACJAwAAAAA=&#10;" strokecolor="#0070c0" strokeweight="1pt">
                <v:shadow color="#868686"/>
                <v:path arrowok="t"/>
              </v:rect>
              <v:rect id="Rectangle 576" o:spid="_x0000_s1293" style="position:absolute;left:751;top:4398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96qQcIA&#10;AADcAAAADwAAAGRycy9kb3ducmV2LnhtbERP3WrCMBS+H+wdwhF2p6k/m9IZZShChYHY+QCH5tjW&#10;NSexybT69OZC2OXH9z9fdqYRF2p9bVnBcJCAIC6srrlUcPjZ9GcgfEDW2FgmBTfysFy8vswx1fbK&#10;e7rkoRQxhH2KCqoQXCqlLyoy6AfWEUfuaFuDIcK2lLrFaww3jRwlyYc0WHNsqNDRqqLiN/8zCs7n&#10;0/19nGx336GQWVau3Wm6dkq99bqvTxCBuvAvfrozrWA0ifPjmXgE5OI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b3qpBwgAAANwAAAAPAAAAAAAAAAAAAAAAAJgCAABkcnMvZG93&#10;bnJldi54bWxQSwUGAAAAAAQABAD1AAAAhwMAAAAA&#10;" strokecolor="#36f" strokeweight="1pt">
                <v:shadow color="#868686"/>
                <v:path arrowok="t"/>
              </v:rect>
              <v:rect id="Rectangle 577" o:spid="_x0000_s1294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iGj98QA&#10;AADcAAAADwAAAGRycy9kb3ducmV2LnhtbESPQWvCQBSE70L/w/IK3nQT0Wqjq5RioR4bW7C3R/Yl&#10;G82+DdlV4793CwWPw8x8w6w2vW3EhTpfO1aQjhMQxIXTNVcKvvcfowUIH5A1No5JwY08bNZPgxVm&#10;2l35iy55qESEsM9QgQmhzaT0hSGLfuxa4uiVrrMYouwqqTu8Rrht5CRJXqTFmuOCwZbeDRWn/GwV&#10;bI/9rj1sj7mZ2dfSzMt0+mt+lBo+929LEIH68Aj/tz+1gsk0hb8z8QjI9R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Iho/fEAAAA3AAAAA8AAAAAAAAAAAAAAAAAmAIAAGRycy9k&#10;b3ducmV2LnhtbFBLBQYAAAAABAAEAPUAAACJAwAAAAA=&#10;" strokecolor="red" strokeweight="1pt">
                <v:shadow color="#868686"/>
                <v:path arrowok="t"/>
              </v:rect>
            </v:group>
            <v:group id="Group 579" o:spid="_x0000_s1295" style="position:absolute;left:1054;top:7115;width:1940;height:687" coordorigin="1054,7115" coordsize="1940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RV5DMUAAADcAAAADwAAAGRycy9kb3ducmV2LnhtbESPT2vCQBTE7wW/w/IE&#10;b3WT2IpEVxFR6UEK/gHx9sg+k2D2bciuSfz23UKhx2FmfsMsVr2pREuNKy0riMcRCOLM6pJzBZfz&#10;7n0GwnlkjZVlUvAiB6vl4G2BqbYdH6k9+VwECLsUFRTe16mULivIoBvbmjh4d9sY9EE2udQNdgFu&#10;KplE0VQaLDksFFjTpqDscXoaBfsOu/Uk3raHx33zup0/v6+HmJQaDfv1HISn3v+H/9pfWkHykc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VeQzFAAAA3AAA&#10;AA8AAAAAAAAAAAAAAAAAqgIAAGRycy9kb3ducmV2LnhtbFBLBQYAAAAABAAEAPoAAACcAwAAAAA=&#10;">
              <v:shape id="Freeform 580" o:spid="_x0000_s1296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tWq6cUA&#10;AADcAAAADwAAAGRycy9kb3ducmV2LnhtbESPT2vCQBTE74LfYXkFb82mKv5JXUUEoZeKxhbs7ZF9&#10;TUKzb8PuqvHbu0LB4zAzv2EWq8404kLO15YVvCUpCOLC6ppLBV/H7esMhA/IGhvLpOBGHlbLfm+B&#10;mbZXPtAlD6WIEPYZKqhCaDMpfVGRQZ/Yljh6v9YZDFG6UmqH1wg3jRym6UQarDkuVNjSpqLiLz8b&#10;BeNy0qT7Xb355B+Hu/n37JRPC6UGL936HUSgLjzD/+0PrWA4HsHjTDwCcnk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O1arpxQAAANwAAAAPAAAAAAAAAAAAAAAAAJgCAABkcnMv&#10;ZG93bnJldi54bWxQSwUGAAAAAAQABAD1AAAAigMAAAAA&#10;" path="m515,l,670e" strokecolor="#36f">
                <v:stroke dashstyle="1 1" endcap="round"/>
                <v:shadow color="#868686"/>
                <v:path arrowok="t" o:connecttype="custom" o:connectlocs="515,0;0,670" o:connectangles="0,0"/>
              </v:shape>
              <v:shape id="Freeform 582" o:spid="_x0000_s129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wyncUA&#10;AADcAAAADwAAAGRycy9kb3ducmV2LnhtbESPQWvCQBSE74X+h+UJvdWNEqymbkIRhF6UNrZgb4/s&#10;Mwlm34bdVeO/7wqCx2FmvmGWxWA6cSbnW8sKJuMEBHFldcu1gp/d+nUOwgdkjZ1lUnAlD0X+/LTE&#10;TNsLf9O5DLWIEPYZKmhC6DMpfdWQQT+2PXH0DtYZDFG6WmqHlwg3nZwmyUwabDkuNNjTqqHqWJ6M&#10;grSedcnXtl1t+M/hdvE735dvlVIvo+HjHUSgITzC9/anVjBNU7idiUdA5v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BPDKdxQAAANwAAAAPAAAAAAAAAAAAAAAAAJgCAABkcnMv&#10;ZG93bnJldi54bWxQSwUGAAAAAAQABAD1AAAAigMAAAAA&#10;" path="m515,l,670e" strokecolor="#36f">
                <v:stroke dashstyle="1 1" endcap="round"/>
                <v:shadow color="#868686"/>
                <v:path arrowok="t" o:connecttype="custom" o:connectlocs="515,0;0,670" o:connectangles="0,0"/>
              </v:shape>
              <v:shape id="Freeform 584" o:spid="_x0000_s129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nCXBsUA&#10;AADcAAAADwAAAGRycy9kb3ducmV2LnhtbESPQWvCQBSE74X+h+UVvDWbirUa3YQiCL1Uaqqgt0f2&#10;mQSzb8PuVuO/dwuFHoeZ+YZZFoPpxIWcby0reElSEMSV1S3XCnbf6+cZCB+QNXaWScGNPBT548MS&#10;M22vvKVLGWoRIewzVNCE0GdS+qohgz6xPXH0TtYZDFG6WmqH1wg3nRyn6VQabDkuNNjTqqHqXP4Y&#10;BZN62qVfm3b1yUeHm/l+dijfKqVGT8P7AkSgIfyH/9ofWsF48gq/Z+IRkPk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ucJcGxQAAANwAAAAPAAAAAAAAAAAAAAAAAJgCAABkcnMv&#10;ZG93bnJldi54bWxQSwUGAAAAAAQABAD1AAAAigMAAAAA&#10;" path="m515,l,670e" strokecolor="#36f">
                <v:stroke dashstyle="1 1" endcap="round"/>
                <v:shadow color="#868686"/>
                <v:path arrowok="t" o:connecttype="custom" o:connectlocs="515,0;0,670" o:connectangles="0,0"/>
              </v:shape>
            </v:group>
            <v:group id="Group 586" o:spid="_x0000_s1299" style="position:absolute;left:3162;top:7132;width:1940;height:687" coordorigin="1054,7115" coordsize="1940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i5/D8UAAADcAAAADwAAAGRycy9kb3ducmV2LnhtbESPQYvCMBSE78L+h/CE&#10;vWlaV2WpRhFZlz2IoC6It0fzbIvNS2liW/+9EQSPw8x8w8yXnSlFQ7UrLCuIhxEI4tTqgjMF/8fN&#10;4BuE88gaS8uk4E4OlouP3hwTbVveU3PwmQgQdgkqyL2vEildmpNBN7QVcfAutjbog6wzqWtsA9yU&#10;chRFU2mw4LCQY0XrnNLr4WYU/LbYrr7in2Z7vazv5+Nkd9rGpNRnv1vNQHjq/Dv8av9pBaPxF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Yufw/FAAAA3AAA&#10;AA8AAAAAAAAAAAAAAAAAqgIAAGRycy9kb3ducmV2LnhtbFBLBQYAAAAABAAEAPoAAACcAwAAAAA=&#10;">
              <v:shape id="Freeform 587" o:spid="_x0000_s130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e6s6sQA&#10;AADcAAAADwAAAGRycy9kb3ducmV2LnhtbESPT4vCMBTE78J+h/AWvGm6Iv6pRhFB8KJodwW9PZpn&#10;W7Z5KUnU7rffCILHYWZ+w8yXranFnZyvLCv46icgiHOrKy4U/HxvehMQPiBrrC2Tgj/ysFx8dOaY&#10;avvgI92zUIgIYZ+igjKEJpXS5yUZ9H3bEEfvap3BEKUrpHb4iHBTy0GSjKTBiuNCiQ2tS8p/s5tR&#10;MCxGdXLYV+sdXxzup6fJORvnSnU/29UMRKA2vMOv9lYrGAzH8DwTj4Bc/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HurOrEAAAA3AAAAA8AAAAAAAAAAAAAAAAAmAIAAGRycy9k&#10;b3ducmV2LnhtbFBLBQYAAAAABAAEAPUAAACJAwAAAAA=&#10;" path="m515,l,670e" strokecolor="#36f">
                <v:stroke dashstyle="1 1" endcap="round"/>
                <v:shadow color="#868686"/>
                <v:path arrowok="t" o:connecttype="custom" o:connectlocs="515,0;0,670" o:connectangles="0,0"/>
              </v:shape>
              <v:shape id="Freeform 589" o:spid="_x0000_s130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HE4mMIA&#10;AADcAAAADwAAAGRycy9kb3ducmV2LnhtbERPz2vCMBS+C/4P4Q1203RFXK1GkcJgl8lWFfT2aN7a&#10;sOalJJl2//1yGOz48f3e7Ebbixv5YBwreJpnIIgbpw23Ck7Hl1kBIkRkjb1jUvBDAXbb6WSDpXZ3&#10;/qBbHVuRQjiUqKCLcSilDE1HFsPcDcSJ+3TeYkzQt1J7vKdw28s8y5bSouHU0OFAVUfNV/1tFSza&#10;ZZ+9H0z1xlePh9W5uNTPjVKPD+N+DSLSGP/Ff+5XrSBfpLXpTDoCcvs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AcTiYwgAAANwAAAAPAAAAAAAAAAAAAAAAAJgCAABkcnMvZG93&#10;bnJldi54bWxQSwUGAAAAAAQABAD1AAAAhwMAAAAA&#10;" path="m515,l,670e" strokecolor="#36f">
                <v:stroke dashstyle="1 1" endcap="round"/>
                <v:shadow color="#868686"/>
                <v:path arrowok="t" o:connecttype="custom" o:connectlocs="515,0;0,670" o:connectangles="0,0"/>
              </v:shape>
              <v:shape id="Freeform 591" o:spid="_x0000_s130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z2dA8QA&#10;AADcAAAADwAAAGRycy9kb3ducmV2LnhtbESPT4vCMBTE74LfIbwFb5quiH+qUURY8KJodWG9PZq3&#10;bdnmpSRZrd/eCILHYWZ+wyxWranFlZyvLCv4HCQgiHOrKy4UnE9f/SkIH5A11pZJwZ08rJbdzgJT&#10;bW98pGsWChEh7FNUUIbQpFL6vCSDfmAb4uj9WmcwROkKqR3eItzUcpgkY2mw4rhQYkObkvK/7N8o&#10;GBXjOjnsq82OLw73s+/pTzbJlep9tOs5iEBteIdf7a1WMBzN4HkmHgG5f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89nQPEAAAA3AAAAA8AAAAAAAAAAAAAAAAAmAIAAGRycy9k&#10;b3ducmV2LnhtbFBLBQYAAAAABAAEAPUAAACJAwAAAAA=&#10;" path="m515,l,670e" strokecolor="#36f">
                <v:stroke dashstyle="1 1" endcap="round"/>
                <v:shadow color="#868686"/>
                <v:path arrowok="t" o:connecttype="custom" o:connectlocs="515,0;0,670" o:connectangles="0,0"/>
              </v:shape>
            </v:group>
            <v:shape id="Freeform 593" o:spid="_x0000_s1303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96iQ8EA&#10;AADcAAAADwAAAGRycy9kb3ducmV2LnhtbERPy4rCMBTdC/5DuIK7MVXGx1SjiDDgRhnrDIy7S3Nt&#10;i81NSaLWvzcLweXhvBer1tTiRs5XlhUMBwkI4tzqigsFv8fvjxkIH5A11pZJwYM8rJbdzgJTbe98&#10;oFsWChFD2KeooAyhSaX0eUkG/cA2xJE7W2cwROgKqR3eY7ip5ShJJtJgxbGhxIY2JeWX7GoUfBaT&#10;OvnZV5sdnxzuv/5m/9k0V6rfa9dzEIHa8Ba/3FutYDSO8+OZeATk8gk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veokPBAAAA3AAAAA8AAAAAAAAAAAAAAAAAmAIAAGRycy9kb3du&#10;cmV2LnhtbFBLBQYAAAAABAAEAPUAAACGAwAAAAA=&#10;" path="m515,l,670e" strokecolor="#36f">
              <v:stroke dashstyle="1 1" endcap="round"/>
              <v:shadow color="#868686"/>
              <v:path arrowok="t" o:connecttype="custom" o:connectlocs="515,0;0,670" o:connectangles="0,0"/>
            </v:shape>
            <v:shape id="Freeform 595" o:spid="_x0000_s1304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JIH2MQA&#10;AADcAAAADwAAAGRycy9kb3ducmV2LnhtbESPT4vCMBTE74LfITzBm6aKf7tGEUHwoqx1F9zbo3nb&#10;lm1eShK1++03C4LHYWZ+w6w2ranFnZyvLCsYDRMQxLnVFRcKPi77wQKED8gaa8uk4Jc8bNbdzgpT&#10;bR98pnsWChEh7FNUUIbQpFL6vCSDfmgb4uh9W2cwROkKqR0+ItzUcpwkM2mw4rhQYkO7kvKf7GYU&#10;TIpZnbyfqt2Rvxyelp+LazbPler32u0biEBteIWf7YNWMJ6O4P9MPAJy/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SSB9jEAAAA3AAAAA8AAAAAAAAAAAAAAAAAmAIAAGRycy9k&#10;b3ducmV2LnhtbFBLBQYAAAAABAAEAPUAAACJAwAAAAA=&#10;" path="m515,l,670e" strokecolor="#36f">
              <v:stroke dashstyle="1 1" endcap="round"/>
              <v:shadow color="#868686"/>
              <v:path arrowok="t" o:connecttype="custom" o:connectlocs="515,0;0,670" o:connectangles="0,0"/>
            </v:shape>
            <v:shape id="Freeform 597" o:spid="_x0000_s1305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VIWi8cA&#10;AADcAAAADwAAAGRycy9kb3ducmV2LnhtbESP3WrCQBSE7wt9h+UIvasbA0qIrlKlldiitP70+jR7&#10;moRmz4bsauLbdwtCL4eZ+YaZLXpTiwu1rrKsYDSMQBDnVldcKDgeXh4TEM4ja6wtk4IrOVjM7+9m&#10;mGrb8Qdd9r4QAcIuRQWl900qpctLMuiGtiEO3rdtDfog20LqFrsAN7WMo2giDVYcFkpsaFVS/rM/&#10;GwXJ17lb7d63p7fP12X2PLrGmyRbK/Uw6J+mIDz1/j98a2daQTyO4e9MOAJy/gs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VSFovHAAAA3AAAAA8AAAAAAAAAAAAAAAAAmAIAAGRy&#10;cy9kb3ducmV2LnhtbFBLBQYAAAAABAAEAPUAAACMAwAAAAA=&#10;" path="m364,l,451e" strokecolor="#36f">
              <v:stroke dashstyle="1 1" endcap="round"/>
              <v:shadow color="#868686"/>
              <v:path arrowok="t" o:connecttype="custom" o:connectlocs="364,0;0,451" o:connectangles="0,0"/>
            </v:shape>
            <v:group id="Group 598" o:spid="_x0000_s1306" style="position:absolute;left:5298;top:7122;width:1940;height:687" coordorigin="1054,7115" coordsize="1940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c4BKSsQAAADcAAAA&#10;DwAAAAAAAAAAAAAAAACqAgAAZHJzL2Rvd25yZXYueG1sUEsFBgAAAAAEAAQA+gAAAJsDAAAAAA==&#10;">
              <v:shape id="Freeform 599" o:spid="_x0000_s1307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OWkQMUA&#10;AADcAAAADwAAAGRycy9kb3ducmV2LnhtbESPQWvCQBSE74X+h+UVvDWbirUa3YQiCL1Uaqqgt0f2&#10;mQSzb8PuVuO/dwuFHoeZ+YZZFoPpxIWcby0reElSEMSV1S3XCnbf6+cZCB+QNXaWScGNPBT548MS&#10;M22vvKVLGWoRIewzVNCE0GdS+qohgz6xPXH0TtYZDFG6WmqH1wg3nRyn6VQabDkuNNjTqqHqXP4Y&#10;BZN62qVfm3b1yUeHm/l+dijfKqVGT8P7AkSgIfyH/9ofWsH4dQK/Z+IRkPk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E5aRAxQAAANwAAAAPAAAAAAAAAAAAAAAAAJgCAABkcnMv&#10;ZG93bnJldi54bWxQSwUGAAAAAAQABAD1AAAAigMAAAAA&#10;" path="m515,l,670e" strokecolor="#36f">
                <v:stroke dashstyle="1 1" endcap="round"/>
                <v:shadow color="#868686"/>
                <v:path arrowok="t" o:connecttype="custom" o:connectlocs="515,0;0,670" o:connectangles="0,0"/>
              </v:shape>
              <v:shape id="Freeform 601" o:spid="_x0000_s130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6kB28UA&#10;AADcAAAADwAAAGRycy9kb3ducmV2LnhtbESPT2vCQBTE74LfYXkFb82m4t/UVUQQeqlobMHeHtnX&#10;JDT7NuyuGr+9KxQ8DjPzG2ax6kwjLuR8bVnBW5KCIC6srrlU8HXcvs5A+ICssbFMCm7kYbXs9xaY&#10;aXvlA13yUIoIYZ+hgiqENpPSFxUZ9IltiaP3a53BEKUrpXZ4jXDTyGGaTqTBmuNChS1tKir+8rNR&#10;MConTbrf1ZtP/nG4m3/PTvm0UGrw0q3fQQTqwjP83/7QCobjMTzOxCMgl3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rqQHbxQAAANwAAAAPAAAAAAAAAAAAAAAAAJgCAABkcnMv&#10;ZG93bnJldi54bWxQSwUGAAAAAAQABAD1AAAAigMAAAAA&#10;" path="m515,l,670e" strokecolor="#36f">
                <v:stroke dashstyle="1 1" endcap="round"/>
                <v:shadow color="#868686"/>
                <v:path arrowok="t" o:connecttype="custom" o:connectlocs="515,0;0,670" o:connectangles="0,0"/>
              </v:shape>
              <v:shape id="Freeform 603" o:spid="_x0000_s130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dR4RcIA&#10;AADdAAAADwAAAGRycy9kb3ducmV2LnhtbERPTWvCQBC9F/wPywi91Y1SUhtdRQShl0obLbS3ITsm&#10;wexs2N1q+u87B8Hj430v14Pr1IVCbD0bmE4yUMSVty3XBo6H3dMcVEzIFjvPZOCPIqxXo4clFtZf&#10;+ZMuZaqVhHAs0ECTUl9oHauGHMaJ74mFO/ngMAkMtbYBrxLuOj3Lslw7bFkaGuxp21B1Ln+dgec6&#10;77KPfbt955+A+9ev+Xf5UhnzOB42C1CJhnQX39xvVnzTXPbLG3kCevU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d1HhFwgAAAN0AAAAPAAAAAAAAAAAAAAAAAJgCAABkcnMvZG93&#10;bnJldi54bWxQSwUGAAAAAAQABAD1AAAAhwMAAAAA&#10;" path="m515,l,670e" strokecolor="#36f">
                <v:stroke dashstyle="1 1" endcap="round"/>
                <v:shadow color="#868686"/>
                <v:path arrowok="t" o:connecttype="custom" o:connectlocs="515,0;0,670" o:connectangles="0,0"/>
              </v:shape>
            </v:group>
            <v:group id="Group 605" o:spid="_x0000_s1310" style="position:absolute;left:7390;top:7132;width:1940;height:687" coordorigin="1054,7115" coordsize="1940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gVqH2xgAAAN0A&#10;AAAPAAAAAAAAAAAAAAAAAKoCAABkcnMvZG93bnJldi54bWxQSwUGAAAAAAQABAD6AAAAnQMAAAAA&#10;">
              <v:shape id="Freeform 606" o:spid="_x0000_s131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kpDqcYA&#10;AADdAAAADwAAAGRycy9kb3ducmV2LnhtbESPQWvCQBSE70L/w/IKvelGKWmMbkIRCl6UNlXQ2yP7&#10;moRm34bdVeO/7xYKPQ4z3wyzLkfTiys531lWMJ8lIIhrqztuFBw+36YZCB+QNfaWScGdPJTFw2SN&#10;ubY3/qBrFRoRS9jnqKANYcil9HVLBv3MDsTR+7LOYIjSNVI7vMVy08tFkqTSYMdxocWBNi3V39XF&#10;KHhu0j5533ebHZ8d7pfH7FS91Eo9PY6vKxCBxvAf/qO3OnLzdAG/b+ITkMU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kpDqcYAAADdAAAADwAAAAAAAAAAAAAAAACYAgAAZHJz&#10;L2Rvd25yZXYueG1sUEsFBgAAAAAEAAQA9QAAAIsDAAAAAA==&#10;" path="m515,l,670e" strokecolor="#36f">
                <v:stroke dashstyle="1 1" endcap="round"/>
                <v:shadow color="#868686"/>
                <v:path arrowok="t" o:connecttype="custom" o:connectlocs="515,0;0,670" o:connectangles="0,0"/>
              </v:shape>
              <v:shape id="Freeform 608" o:spid="_x0000_s131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QbmMsYA&#10;AADdAAAADwAAAGRycy9kb3ducmV2LnhtbESPQWvCQBSE7wX/w/IKvenGVlKNriJCoRdDGxX09sg+&#10;k9Ds27C7Nem/7xaEHoeZb4ZZbQbTihs531hWMJ0kIIhLqxuuFBwPb+M5CB+QNbaWScEPedisRw8r&#10;zLTt+ZNuRahELGGfoYI6hC6T0pc1GfQT2xFH72qdwRClq6R22Mdy08rnJEmlwYbjQo0d7Woqv4pv&#10;o2BWpW3ykTe7PV8c5ovT/Fy8lko9PQ7bJYhAQ/gP3+l3Hblp+gJ/b+ITkOt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QbmMsYAAADdAAAADwAAAAAAAAAAAAAAAACYAgAAZHJz&#10;L2Rvd25yZXYueG1sUEsFBgAAAAAEAAQA9QAAAIsDAAAAAA==&#10;" path="m515,l,670e" strokecolor="#36f">
                <v:stroke dashstyle="1 1" endcap="round"/>
                <v:shadow color="#868686"/>
                <v:path arrowok="t" o:connecttype="custom" o:connectlocs="515,0;0,670" o:connectangles="0,0"/>
              </v:shape>
              <v:shape id="Freeform 610" o:spid="_x0000_s131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u9+RsQA&#10;AADdAAAADwAAAGRycy9kb3ducmV2LnhtbESPQWvCQBSE7wX/w/KE3upGkaipq4gg9FLR2IK9PbLP&#10;JJh9G3ZXTf+9Kwgeh5lvhpkvO9OIKzlfW1YwHCQgiAuray4V/Bw2H1MQPiBrbCyTgn/ysFz03uaY&#10;aXvjPV3zUIpYwj5DBVUIbSalLyoy6Ae2JY7eyTqDIUpXSu3wFstNI0dJkkqDNceFCltaV1Sc84tR&#10;MC7TJtlt6/U3/znczn6nx3xSKPXe71afIAJ14RV+0l86csN0DI838QnIxR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LvfkbEAAAA3QAAAA8AAAAAAAAAAAAAAAAAmAIAAGRycy9k&#10;b3ducmV2LnhtbFBLBQYAAAAABAAEAPUAAACJAwAAAAA=&#10;" path="m515,l,670e" strokecolor="#36f">
                <v:stroke dashstyle="1 1" endcap="round"/>
                <v:shadow color="#868686"/>
                <v:path arrowok="t" o:connecttype="custom" o:connectlocs="515,0;0,670" o:connectangles="0,0"/>
              </v:shape>
            </v:group>
          </v:group>
        </w:pict>
      </w:r>
      <w:r>
        <w:rPr>
          <w:noProof/>
          <w:lang w:eastAsia="tr-TR"/>
        </w:rPr>
        <w:pict>
          <v:group id="Grup 4165" o:spid="_x0000_s1314" style="position:absolute;margin-left:-6.85pt;margin-top:5.8pt;width:239.1pt;height:44.2pt;z-index:-251679232" coordorigin="1054,7115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">
            <v:group id="Group 575" o:spid="_x0000_s1315" style="position:absolute;left:1080;top:7133;width:10260;height:651" coordorigin="751,4013" coordsize="9707,55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vvzmCxgAAAN0A&#10;AAAPAAAAAAAAAAAAAAAAAKoCAABkcnMvZG93bnJldi54bWxQSwUGAAAAAAQABAD6AAAAnQMAAAAA&#10;">
              <v:rect id="Rectangle 578" o:spid="_x0000_s1316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//aeMYA&#10;AADdAAAADwAAAGRycy9kb3ducmV2LnhtbESPQWvCQBSE74L/YXlCb2ZjkSipq4gg9CC1TS30+Jp9&#10;zaZm34bsqtFf3y0UPA4z8w2zWPW2EWfqfO1YwSRJQRCXTtdcKTi8b8dzED4ga2wck4IreVgth4MF&#10;5tpd+I3ORahEhLDPUYEJoc2l9KUhiz5xLXH0vl1nMUTZVVJ3eIlw28jHNM2kxZrjgsGWNobKY3Gy&#10;CuhnT59UvNy+zJZOHze7e82OXqmHUb9+AhGoD/fwf/tZK5hOshn8vYlPQC5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//aeMYAAADdAAAADwAAAAAAAAAAAAAAAACYAgAAZHJz&#10;L2Rvd25yZXYueG1sUEsFBgAAAAAEAAQA9QAAAIsDAAAAAA==&#10;" strokecolor="#0070c0" strokeweight="1pt">
                <v:shadow color="#868686"/>
                <v:path arrowok="t"/>
              </v:rect>
              <v:rect id="Rectangle 576" o:spid="_x0000_s1317" style="position:absolute;left:751;top:4398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SrLk8IA&#10;AADdAAAADwAAAGRycy9kb3ducmV2LnhtbERP3WrCMBS+H+wdwhl4p6n/0hlFFKEDQeZ8gENzbOua&#10;k9hErT79ciHs8uP7ny9bU4sbNb6yrKDfS0AQ51ZXXCg4/my7MxA+IGusLZOCB3lYLt7f5phqe+dv&#10;uh1CIWII+xQVlCG4VEqfl2TQ96wjjtzJNgZDhE0hdYP3GG5qOUiSiTRYcWwo0dG6pPz3cDUKLpfz&#10;czxMvva7kMssKzbuPN04pTof7eoTRKA2/Itf7kwrGPUncW58E5+AXP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NKsuTwgAAAN0AAAAPAAAAAAAAAAAAAAAAAJgCAABkcnMvZG93&#10;bnJldi54bWxQSwUGAAAAAAQABAD1AAAAhwMAAAAA&#10;" strokecolor="#36f" strokeweight="1pt">
                <v:shadow color="#868686"/>
                <v:path arrowok="t"/>
              </v:rect>
              <v:rect id="Rectangle 577" o:spid="_x0000_s1318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L3zZ8UA&#10;AADdAAAADwAAAGRycy9kb3ducmV2LnhtbESPQWvCQBSE74L/YXmCN92kWFtTVymiUI9NW9DbI/uS&#10;jc2+DdlV4793hUKPw8x8wyzXvW3EhTpfO1aQThMQxIXTNVcKvr92k1cQPiBrbByTght5WK+GgyVm&#10;2l35ky55qESEsM9QgQmhzaT0hSGLfupa4uiVrrMYouwqqTu8Rrht5FOSzKXFmuOCwZY2horf/GwV&#10;bE/9vj1sT7l5tovSvJTp7Gh+lBqP+vc3EIH68B/+a39oBbN0voDHm/gE5OoO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wvfNnxQAAAN0AAAAPAAAAAAAAAAAAAAAAAJgCAABkcnMv&#10;ZG93bnJldi54bWxQSwUGAAAAAAQABAD1AAAAigMAAAAA&#10;" strokecolor="red" strokeweight="1pt">
                <v:shadow color="#868686"/>
                <v:path arrowok="t"/>
              </v:rect>
            </v:group>
            <v:group id="Group 579" o:spid="_x0000_s1319" style="position:absolute;left:1054;top:7115;width:1940;height:687" coordorigin="1054,7115" coordsize="1940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sOSsMQAAADdAAAA&#10;DwAAAAAAAAAAAAAAAACqAgAAZHJzL2Rvd25yZXYueG1sUEsFBgAAAAAEAAQA+gAAAJsDAAAAAA==&#10;">
              <v:shape id="Freeform 580" o:spid="_x0000_s132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0FLA8YA&#10;AADdAAAADwAAAGRycy9kb3ducmV2LnhtbESPQWvCQBSE7wX/w/KE3uomIhpTNyJCwUulpi3Y2yP7&#10;TILZt2F3G9N/3y0IPQ4z3wyz2Y6mEwM531pWkM4SEMSV1S3XCj7eX54yED4ga+wsk4If8rAtJg8b&#10;zLW98YmGMtQilrDPUUETQp9L6auGDPqZ7Ymjd7HOYIjS1VI7vMVy08l5kiylwZbjQoM97RuqruW3&#10;UbCol13ydmz3r/zl8Lj+zM7lqlLqcTrunkEEGsN/+E4fdOTSVQp/b+ITkMU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0FLA8YAAADdAAAADwAAAAAAAAAAAAAAAACYAgAAZHJz&#10;L2Rvd25yZXYueG1sUEsFBgAAAAAEAAQA9QAAAIsDAAAAAA==&#10;" path="m515,l,670e" strokecolor="#36f">
                <v:stroke dashstyle="1 1" endcap="round"/>
                <v:shadow color="#868686"/>
                <v:path arrowok="t" o:connecttype="custom" o:connectlocs="515,0;0,670" o:connectangles="0,0"/>
              </v:shape>
              <v:shape id="Freeform 582" o:spid="_x0000_s132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5PVdMQA&#10;AADdAAAADwAAAGRycy9kb3ducmV2LnhtbESPT4vCMBTE78J+h/AWvGmqLP6pRlkEYS+KdlfQ26N5&#10;tmWbl5JErd/eCILHYeY3w8yXranFlZyvLCsY9BMQxLnVFRcK/n7XvQkIH5A11pZJwZ08LBcfnTmm&#10;2t54T9csFCKWsE9RQRlCk0rp85IM+r5tiKN3ts5giNIVUju8xXJTy2GSjKTBiuNCiQ2tSsr/s4tR&#10;8FWM6mS3rVYbPjncTg+TYzbOlep+tt8zEIHa8A6/6B8ducF4CM838QnIx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eT1XTEAAAA3QAAAA8AAAAAAAAAAAAAAAAAmAIAAGRycy9k&#10;b3ducmV2LnhtbFBLBQYAAAAABAAEAPUAAACJAwAAAAA=&#10;" path="m515,l,670e" strokecolor="#36f">
                <v:stroke dashstyle="1 1" endcap="round"/>
                <v:shadow color="#868686"/>
                <v:path arrowok="t" o:connecttype="custom" o:connectlocs="515,0;0,670" o:connectangles="0,0"/>
              </v:shape>
              <v:shape id="Freeform 584" o:spid="_x0000_s132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N9w78YA&#10;AADdAAAADwAAAGRycy9kb3ducmV2LnhtbESPT2vCQBTE74LfYXlCb7pJW/wT3UgRCl6UNlXQ2yP7&#10;TILZt2F3q+m37xYKHoeZ3wyzWvemFTdyvrGsIJ0kIIhLqxuuFBy+3sdzED4ga2wtk4If8rDOh4MV&#10;Ztre+ZNuRahELGGfoYI6hC6T0pc1GfQT2xFH72KdwRClq6R2eI/lppXPSTKVBhuOCzV2tKmpvBbf&#10;RsFrNW2Tj32z2fHZ4X5xnJ+KWanU06h/W4II1IdH+J/e6silsxf4exOfgMx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N9w78YAAADdAAAADwAAAAAAAAAAAAAAAACYAgAAZHJz&#10;L2Rvd25yZXYueG1sUEsFBgAAAAAEAAQA9QAAAIsDAAAAAA==&#10;" path="m515,l,670e" strokecolor="#36f">
                <v:stroke dashstyle="1 1" endcap="round"/>
                <v:shadow color="#868686"/>
                <v:path arrowok="t" o:connecttype="custom" o:connectlocs="515,0;0,670" o:connectangles="0,0"/>
              </v:shape>
            </v:group>
            <v:group id="Group 586" o:spid="_x0000_s1323" style="position:absolute;left:3162;top:7132;width:1940;height:687" coordorigin="1054,7115" coordsize="1940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1+JSzxgAAAN0A&#10;AAAPAAAAAAAAAAAAAAAAAKoCAABkcnMvZG93bnJldi54bWxQSwUGAAAAAAQABAD6AAAAnQMAAAAA&#10;">
              <v:shape id="Freeform 587" o:spid="_x0000_s132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HpNAMYA&#10;AADdAAAADwAAAGRycy9kb3ducmV2LnhtbESPT2vCQBTE74LfYXlCb7pJaf0T3UgRCl6UNlXQ2yP7&#10;TILZt2F3q+m37xYKHoeZ3wyzWvemFTdyvrGsIJ0kIIhLqxuuFBy+3sdzED4ga2wtk4If8rDOh4MV&#10;Ztre+ZNuRahELGGfoYI6hC6T0pc1GfQT2xFH72KdwRClq6R2eI/lppXPSTKVBhuOCzV2tKmpvBbf&#10;RsFLNW2Tj32z2fHZ4X5xnJ+KWanU06h/W4II1IdH+J/e6sils1f4exOfgMx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HpNAMYAAADdAAAADwAAAAAAAAAAAAAAAACYAgAAZHJz&#10;L2Rvd25yZXYueG1sUEsFBgAAAAAEAAQA9QAAAIsDAAAAAA==&#10;" path="m515,l,670e" strokecolor="#36f">
                <v:stroke dashstyle="1 1" endcap="round"/>
                <v:shadow color="#868686"/>
                <v:path arrowok="t" o:connecttype="custom" o:connectlocs="515,0;0,670" o:connectangles="0,0"/>
              </v:shape>
              <v:shape id="Freeform 589" o:spid="_x0000_s132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KjTd8YA&#10;AADdAAAADwAAAGRycy9kb3ducmV2LnhtbESPQWvCQBSE7wX/w/KE3upGkRhTN0GEgpdKTVuwt0f2&#10;mQSzb8PuVtN/3y0IPQ4z3wyzKUfTiys531lWMJ8lIIhrqztuFHy8vzxlIHxA1thbJgU/5KEsJg8b&#10;zLW98ZGuVWhELGGfo4I2hCGX0tctGfQzOxBH72ydwRCla6R2eIvlppeLJEmlwY7jQosD7VqqL9W3&#10;UbBs0j55O3S7V/5yeFh/ZqdqVSv1OB23zyACjeE/fKf3OnLzVQp/b+ITkMU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KjTd8YAAADdAAAADwAAAAAAAAAAAAAAAACYAgAAZHJz&#10;L2Rvd25yZXYueG1sUEsFBgAAAAAEAAQA9QAAAIsDAAAAAA==&#10;" path="m515,l,670e" strokecolor="#36f">
                <v:stroke dashstyle="1 1" endcap="round"/>
                <v:shadow color="#868686"/>
                <v:path arrowok="t" o:connecttype="custom" o:connectlocs="515,0;0,670" o:connectangles="0,0"/>
              </v:shape>
              <v:shape id="Freeform 591" o:spid="_x0000_s132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+R27MQA&#10;AADdAAAADwAAAGRycy9kb3ducmV2LnhtbESPQWvCQBSE7wX/w/KE3upGEaPRVUQoeKm0UUFvj+wz&#10;CWbfht2txn/vFgoeh5lvhlmsOtOIGzlfW1YwHCQgiAuray4VHPafH1MQPiBrbCyTggd5WC17bwvM&#10;tL3zD93yUIpYwj5DBVUIbSalLyoy6Ae2JY7exTqDIUpXSu3wHstNI0dJMpEGa44LFba0qai45r9G&#10;wbicNMn3rt588dnhbnacnvK0UOq9363nIAJ14RX+p7c6csM0hb838QnI5R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fkduzEAAAA3QAAAA8AAAAAAAAAAAAAAAAAmAIAAGRycy9k&#10;b3ducmV2LnhtbFBLBQYAAAAABAAEAPUAAACJAwAAAAA=&#10;" path="m515,l,670e" strokecolor="#36f">
                <v:stroke dashstyle="1 1" endcap="round"/>
                <v:shadow color="#868686"/>
                <v:path arrowok="t" o:connecttype="custom" o:connectlocs="515,0;0,670" o:connectangles="0,0"/>
              </v:shape>
            </v:group>
            <v:shape id="Freeform 593" o:spid="_x0000_s132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nvinsIA&#10;AADdAAAADwAAAGRycy9kb3ducmV2LnhtbERPTWvCQBC9C/6HZQRvulGK2tRVRCj0otjYQnsbstMk&#10;NDsbdrca/71zEHp8vO/1tnetulCIjWcDs2kGirj0tuHKwMf5dbICFROyxdYzGbhRhO1mOFhjbv2V&#10;3+lSpEpJCMccDdQpdbnWsazJYZz6jli4Hx8cJoGh0jbgVcJdq+dZttAOG5aGGjva11T+Fn/OwFO1&#10;aLPTsdkf+Dvg8flz9VUsS2PGo373AipRn/7FD/ebFd9sKXPljTwBvb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me+KewgAAAN0AAAAPAAAAAAAAAAAAAAAAAJgCAABkcnMvZG93&#10;bnJldi54bWxQSwUGAAAAAAQABAD1AAAAhwMAAAAA&#10;" path="m515,l,670e" strokecolor="#36f">
              <v:stroke dashstyle="1 1" endcap="round"/>
              <v:shadow color="#868686"/>
              <v:path arrowok="t" o:connecttype="custom" o:connectlocs="515,0;0,670" o:connectangles="0,0"/>
            </v:shape>
            <v:shape id="Freeform 595" o:spid="_x0000_s1328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TdHBcQA&#10;AADdAAAADwAAAGRycy9kb3ducmV2LnhtbESPT4vCMBTE74LfITzBm6Yu4p9qlEUQvCja3YX19mje&#10;tmWbl5JErd/eCILHYeY3wyzXranFlZyvLCsYDRMQxLnVFRcKvr+2gxkIH5A11pZJwZ08rFfdzhJT&#10;bW98omsWChFL2KeooAyhSaX0eUkG/dA2xNH7s85giNIVUju8xXJTy48kmUiDFceFEhvalJT/Zxej&#10;YFxM6uR4qDZ7Pjs8zH9mv9k0V6rfaz8XIAK14R1+0TsdudF0Ds838QnI1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k3RwXEAAAA3QAAAA8AAAAAAAAAAAAAAAAAmAIAAGRycy9k&#10;b3ducmV2LnhtbFBLBQYAAAAABAAEAPUAAACJAwAAAAA=&#10;" path="m515,l,670e" strokecolor="#36f">
              <v:stroke dashstyle="1 1" endcap="round"/>
              <v:shadow color="#868686"/>
              <v:path arrowok="t" o:connecttype="custom" o:connectlocs="515,0;0,670" o:connectangles="0,0"/>
            </v:shape>
            <v:shape id="Freeform 597" o:spid="_x0000_s1329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cRrHsQA&#10;AADdAAAADwAAAGRycy9kb3ducmV2LnhtbERPy2rCQBTdC/7DcIXudBIpJURHqWJL2tJSn+vbzDUJ&#10;Zu6EzGji33cWhS4P5z1f9qYWN2pdZVlBPIlAEOdWV1woOOxfxgkI55E11pZJwZ0cLBfDwRxTbTve&#10;0m3nCxFC2KWooPS+SaV0eUkG3cQ2xIE729agD7AtpG6xC+GmltMoepIGKw4NJTa0Lim/7K5GQfJz&#10;7dZf35/Hj9P7KtvE9+lbkr0q9TDqn2cgPPX+X/znzrSCxzgJ+8Ob8ATk4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HEax7EAAAA3QAAAA8AAAAAAAAAAAAAAAAAmAIAAGRycy9k&#10;b3ducmV2LnhtbFBLBQYAAAAABAAEAPUAAACJAwAAAAA=&#10;" path="m364,l,451e" strokecolor="#36f">
              <v:stroke dashstyle="1 1" endcap="round"/>
              <v:shadow color="#868686"/>
              <v:path arrowok="t" o:connecttype="custom" o:connectlocs="364,0;0,451" o:connectangles="0,0"/>
            </v:shape>
            <v:group id="Group 598" o:spid="_x0000_s1330" style="position:absolute;left:5298;top:7122;width:1940;height:687" coordorigin="1054,7115" coordsize="1940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QWkcMxgAAAN0A&#10;AAAPAAAAAAAAAAAAAAAAAKoCAABkcnMvZG93bnJldi54bWxQSwUGAAAAAAQABAD6AAAAnQMAAAAA&#10;">
              <v:shape id="Freeform 599" o:spid="_x0000_s133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alU8YA&#10;AADdAAAADwAAAGRycy9kb3ducmV2LnhtbESPQWvCQBSE74L/YXlCb2ZjKDamriIBoZdKm7Zgb4/s&#10;Mwlm34bdrab/visIPQ4z3wyz3o6mFxdyvrOsYJGkIIhrqztuFHx+7Oc5CB+QNfaWScEvedhuppM1&#10;Ftpe+Z0uVWhELGFfoII2hKGQ0tctGfSJHYijd7LOYIjSNVI7vMZy08ssTZfSYMdxocWBypbqc/Vj&#10;FDw2yz59O3TlK387PKy+8mP1VCv1MBt3zyACjeE/fKdfdOQWeQa3N/EJyM0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kalU8YAAADdAAAADwAAAAAAAAAAAAAAAACYAgAAZHJz&#10;L2Rvd25yZXYueG1sUEsFBgAAAAAEAAQA9QAAAIsDAAAAAA==&#10;" path="m515,l,670e" strokecolor="#36f">
                <v:stroke dashstyle="1 1" endcap="round"/>
                <v:shadow color="#868686"/>
                <v:path arrowok="t" o:connecttype="custom" o:connectlocs="515,0;0,670" o:connectangles="0,0"/>
              </v:shape>
              <v:shape id="Freeform 601" o:spid="_x0000_s133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oAyMUA&#10;AADdAAAADwAAAGRycy9kb3ducmV2LnhtbESPQWvCQBSE74X+h+UJ3nRjLRpTVylCwUulRgW9PbKv&#10;STD7NuyuGv+9WxB6HGa+GWa+7EwjruR8bVnBaJiAIC6srrlUsN99DVIQPiBrbCyTgjt5WC5eX+aY&#10;aXvjLV3zUIpYwj5DBVUIbSalLyoy6Ie2JY7er3UGQ5SulNrhLZabRr4lyUQarDkuVNjSqqLinF+M&#10;gvdy0iQ/m3r1zSeHm9khPebTQql+r/v8ABGoC//hJ73WkRulY/h7E5+AXD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dCgDIxQAAAN0AAAAPAAAAAAAAAAAAAAAAAJgCAABkcnMv&#10;ZG93bnJldi54bWxQSwUGAAAAAAQABAD1AAAAigMAAAAA&#10;" path="m515,l,670e" strokecolor="#36f">
                <v:stroke dashstyle="1 1" endcap="round"/>
                <v:shadow color="#868686"/>
                <v:path arrowok="t" o:connecttype="custom" o:connectlocs="515,0;0,670" o:connectangles="0,0"/>
              </v:shape>
              <v:shape id="Freeform 603" o:spid="_x0000_s133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uOYvMYA&#10;AADdAAAADwAAAGRycy9kb3ducmV2LnhtbESPQWvCQBSE74L/YXlCb2ajBBtTV5FAoZdKm7Zgb4/s&#10;Mwlm34bdrab/visIPQ4z3wyz2Y2mFxdyvrOsYJGkIIhrqztuFHx+PM9zED4ga+wtk4Jf8rDbTicb&#10;LLS98jtdqtCIWMK+QAVtCEMhpa9bMugTOxBH72SdwRCla6R2eI3lppfLNF1Jgx3HhRYHKluqz9WP&#10;UZA1qz59O3TlK387PKy/8mP1WCv1MBv3TyACjeE/fKdfdOQWeQa3N/EJyO0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uOYvMYAAADdAAAADwAAAAAAAAAAAAAAAACYAgAAZHJz&#10;L2Rvd25yZXYueG1sUEsFBgAAAAAEAAQA9QAAAIsDAAAAAA==&#10;" path="m515,l,670e" strokecolor="#36f">
                <v:stroke dashstyle="1 1" endcap="round"/>
                <v:shadow color="#868686"/>
                <v:path arrowok="t" o:connecttype="custom" o:connectlocs="515,0;0,670" o:connectangles="0,0"/>
              </v:shape>
            </v:group>
            <v:group id="Group 605" o:spid="_x0000_s1334" style="position:absolute;left:7390;top:7132;width:1940;height:687" coordorigin="1054,7115" coordsize="1940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72FBD8cAAADd&#10;AAAADwAAAAAAAAAAAAAAAACqAgAAZHJzL2Rvd25yZXYueG1sUEsFBgAAAAAEAAQA+gAAAJ4DAAAA&#10;AA==&#10;">
              <v:shape id="Freeform 606" o:spid="_x0000_s133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X2jUMUA&#10;AADdAAAADwAAAGRycy9kb3ducmV2LnhtbESPQWvCQBSE7wX/w/KE3urGUtIY3QQRCr1U2qigt0f2&#10;mQSzb8PuVtN/3y0UPA4z3wyzKkfTiys531lWMJ8lIIhrqztuFOx3b08ZCB+QNfaWScEPeSiLycMK&#10;c21v/EXXKjQilrDPUUEbwpBL6euWDPqZHYijd7bOYIjSNVI7vMVy08vnJEmlwY7jQosDbVqqL9W3&#10;UfDSpH3yue02H3xyuF0csmP1Wiv1OB3XSxCBxnAP/9PvOnLzLIW/N/EJyOI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NfaNQxQAAAN0AAAAPAAAAAAAAAAAAAAAAAJgCAABkcnMv&#10;ZG93bnJldi54bWxQSwUGAAAAAAQABAD1AAAAigMAAAAA&#10;" path="m515,l,670e" strokecolor="#36f">
                <v:stroke dashstyle="1 1" endcap="round"/>
                <v:shadow color="#868686"/>
                <v:path arrowok="t" o:connecttype="custom" o:connectlocs="515,0;0,670" o:connectangles="0,0"/>
              </v:shape>
              <v:shape id="Freeform 608" o:spid="_x0000_s133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jEGy8YA&#10;AADdAAAADwAAAGRycy9kb3ducmV2LnhtbESPQWvCQBSE74X+h+UVems2KUVjdJUSKPRS0VRBb4/s&#10;axKafRt2txr/vSsIPQ4z3wyzWI2mFydyvrOsIEtSEMS11R03CnbfHy85CB+QNfaWScGFPKyWjw8L&#10;LLQ985ZOVWhELGFfoII2hKGQ0tctGfSJHYij92OdwRCla6R2eI7lppevaTqRBjuOCy0OVLZU/1Z/&#10;RsFbM+nTzborv/jocD3b54dqWiv1/DS+z0EEGsN/+E5/6shl+RRub+ITkMs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jEGy8YAAADdAAAADwAAAAAAAAAAAAAAAACYAgAAZHJz&#10;L2Rvd25yZXYueG1sUEsFBgAAAAAEAAQA9QAAAIsDAAAAAA==&#10;" path="m515,l,670e" strokecolor="#36f">
                <v:stroke dashstyle="1 1" endcap="round"/>
                <v:shadow color="#868686"/>
                <v:path arrowok="t" o:connecttype="custom" o:connectlocs="515,0;0,670" o:connectangles="0,0"/>
              </v:shape>
              <v:shape id="Freeform 610" o:spid="_x0000_s133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66SucIA&#10;AADdAAAADwAAAGRycy9kb3ducmV2LnhtbERPTWvCQBC9C/6HZQq96cZSNI2uIkKhl0pNW9DbkB2T&#10;0Oxs2N1q+u87B8Hj432vNoPr1IVCbD0bmE0zUMSVty3XBr4+Xyc5qJiQLXaeycAfRdisx6MVFtZf&#10;+UCXMtVKQjgWaKBJqS+0jlVDDuPU98TCnX1wmASGWtuAVwl3nX7Ksrl22LI0NNjTrqHqp/x1Bp7r&#10;eZd97NvdO58C7l++82O5qIx5fBi2S1CJhnQX39xvVnyzXObKG3kCev0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TrpK5wgAAAN0AAAAPAAAAAAAAAAAAAAAAAJgCAABkcnMvZG93&#10;bnJldi54bWxQSwUGAAAAAAQABAD1AAAAhwMAAAAA&#10;" path="m515,l,670e" strokecolor="#36f">
                <v:stroke dashstyle="1 1" endcap="round"/>
                <v:shadow color="#868686"/>
                <v:path arrowok="t" o:connecttype="custom" o:connectlocs="515,0;0,670" o:connectangles="0,0"/>
              </v:shape>
            </v:group>
          </v:group>
        </w:pict>
      </w:r>
      <w:r>
        <w:rPr>
          <w:rFonts w:ascii="Hand writing Mutlu" w:hAnsi="Hand writing Mutlu"/>
          <w:b/>
          <w:color w:val="000000"/>
          <w:sz w:val="64"/>
          <w:szCs w:val="64"/>
        </w:rPr>
        <w:t>tane    tane     Tan</w:t>
      </w:r>
    </w:p>
    <w:p w:rsidR="00F36161" w:rsidRPr="004D3BF6" w:rsidRDefault="00F36161" w:rsidP="004D3BF6">
      <w:pPr>
        <w:rPr>
          <w:rFonts w:ascii="Hand writing Mutlu" w:hAnsi="Hand writing Mutlu"/>
          <w:b/>
          <w:color w:val="000000"/>
          <w:sz w:val="32"/>
          <w:szCs w:val="32"/>
        </w:rPr>
      </w:pPr>
      <w:r>
        <w:rPr>
          <w:noProof/>
          <w:lang w:eastAsia="tr-TR"/>
        </w:rPr>
        <w:pict>
          <v:shape id="Sağ Ok 4189" o:spid="_x0000_s1338" type="#_x0000_t13" style="position:absolute;margin-left:361.85pt;margin-top:4pt;width:16.5pt;height:13.5pt;z-index:25164032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" adj="12764" strokecolor="#ed7d31" strokeweight="1pt"/>
        </w:pict>
      </w:r>
      <w:r>
        <w:rPr>
          <w:noProof/>
          <w:lang w:eastAsia="tr-TR"/>
        </w:rPr>
        <w:pict>
          <v:shape id="Sağ Ok 31" o:spid="_x0000_s1339" type="#_x0000_t13" style="position:absolute;margin-left:98.2pt;margin-top:3.95pt;width:16.5pt;height:13.5pt;z-index:25163929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" adj="12764" strokecolor="#ed7d31" strokeweight="1pt"/>
        </w:pict>
      </w:r>
    </w:p>
    <w:p w:rsidR="00F36161" w:rsidRDefault="00F36161" w:rsidP="004D3BF6">
      <w:pPr>
        <w:rPr>
          <w:rFonts w:ascii="Hand writing Mutlu" w:hAnsi="Hand writing Mutlu"/>
          <w:b/>
          <w:color w:val="000000"/>
          <w:sz w:val="64"/>
          <w:szCs w:val="64"/>
        </w:rPr>
      </w:pPr>
      <w:r>
        <w:rPr>
          <w:noProof/>
          <w:lang w:eastAsia="tr-TR"/>
        </w:rPr>
        <w:pict>
          <v:group id="Grup 4194" o:spid="_x0000_s1340" style="position:absolute;margin-left:246.15pt;margin-top:4.85pt;width:239.1pt;height:44.2pt;z-index:-251674112" coordorigin="1054,7115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">
            <v:group id="Group 575" o:spid="_x0000_s1341" style="position:absolute;left:1080;top:7133;width:10260;height:651" coordorigin="751,4013" coordsize="9707,55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quNfSxgAAAN0A&#10;AAAPAAAAAAAAAAAAAAAAAKoCAABkcnMvZG93bnJldi54bWxQSwUGAAAAAAQABAD6AAAAnQMAAAAA&#10;">
              <v:rect id="Rectangle 578" o:spid="_x0000_s134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WYPxMYA&#10;AADdAAAADwAAAGRycy9kb3ducmV2LnhtbESPQWvCQBSE74L/YXlCb2ZjkaCpq4gg9CC1TS30+Jp9&#10;zaZm34bsqtFf3y0UPA4z8w2zWPW2EWfqfO1YwSRJQRCXTtdcKTi8b8czED4ga2wck4IreVgth4MF&#10;5tpd+I3ORahEhLDPUYEJoc2l9KUhiz5xLXH0vl1nMUTZVVJ3eIlw28jHNM2kxZrjgsGWNobKY3Gy&#10;CuhnT59UvNy+zJZOHze7e82OXqmHUb9+AhGoD/fwf/tZK5hO5hn8vYlPQC5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WYPxMYAAADdAAAADwAAAAAAAAAAAAAAAACYAgAAZHJz&#10;L2Rvd25yZXYueG1sUEsFBgAAAAAEAAQA9QAAAIsDAAAAAA==&#10;" strokecolor="#0070c0" strokeweight="1pt">
                <v:shadow color="#868686"/>
                <v:path arrowok="t"/>
              </v:rect>
              <v:rect id="Rectangle 576" o:spid="_x0000_s1343" style="position:absolute;left:751;top:4398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WAvxscA&#10;AADdAAAADwAAAGRycy9kb3ducmV2LnhtbESP3WoCMRSE7wt9h3AK3tWsP1W7NYoowgqC+PMAh83p&#10;7trNSdxE3fbpTaHQy2FmvmGm89bU4kaNrywr6HUTEMS51RUXCk7H9esEhA/IGmvLpOCbPMxnz09T&#10;TLW9855uh1CICGGfooIyBJdK6fOSDPqudcTR+7SNwRBlU0jd4D3CTS37STKSBiuOCyU6WpaUfx2u&#10;RsHlcv55GySb3TbkMsuKlTuPV06pzku7+AARqA3/4b92phUMe+9j+H0Tn4CcPQ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MlgL8bHAAAA3QAAAA8AAAAAAAAAAAAAAAAAmAIAAGRy&#10;cy9kb3ducmV2LnhtbFBLBQYAAAAABAAEAPUAAACMAwAAAAA=&#10;" strokecolor="#36f" strokeweight="1pt">
                <v:shadow color="#868686"/>
                <v:path arrowok="t"/>
              </v:rect>
              <v:rect id="Rectangle 577" o:spid="_x0000_s1344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iQm28MA&#10;AADdAAAADwAAAGRycy9kb3ducmV2LnhtbERPz2vCMBS+C/sfwhvspmmHzllNyxgO9LjOwXZ7NK9N&#10;tXkpTab1vzcHYceP7/emGG0nzjT41rGCdJaAIK6cbrlRcPj6mL6C8AFZY+eYFFzJQ5E/TDaYaXfh&#10;TzqXoRExhH2GCkwIfSalrwxZ9DPXE0eudoPFEOHQSD3gJYbbTj4nyYu02HJsMNjTu6HqVP5ZBdvj&#10;uO9/tsfSLOyqNss6nf+ab6WeHse3NYhAY/gX3907rWCeruLc+CY+AZn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iQm28MAAADdAAAADwAAAAAAAAAAAAAAAACYAgAAZHJzL2Rv&#10;d25yZXYueG1sUEsFBgAAAAAEAAQA9QAAAIgDAAAAAA==&#10;" strokecolor="red" strokeweight="1pt">
                <v:shadow color="#868686"/>
                <v:path arrowok="t"/>
              </v:rect>
            </v:group>
            <v:group id="Group 579" o:spid="_x0000_s1345" style="position:absolute;left:1054;top:7115;width:1940;height:687" coordorigin="1054,7115" coordsize="1940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6/Xd18cAAADd&#10;AAAADwAAAAAAAAAAAAAAAACqAgAAZHJzL2Rvd25yZXYueG1sUEsFBgAAAAAEAAQA+gAAAJ4DAAAA&#10;AA==&#10;">
              <v:shape id="Freeform 580" o:spid="_x0000_s1346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y78mcUA&#10;AADdAAAADwAAAGRycy9kb3ducmV2LnhtbESPQWvCQBSE7wX/w/KE3pqNUtIYXUUEoZeGNlXQ2yP7&#10;TILZt2F3q+m/7xYKPQ4z8w2z2oymFzdyvrOsYJakIIhrqztuFBw+9085CB+QNfaWScE3edisJw8r&#10;LLS98wfdqtCICGFfoII2hKGQ0tctGfSJHYijd7HOYIjSNVI7vEe46eU8TTNpsOO40OJAu5bqa/Vl&#10;FDw3WZ++l93ujc8Oy8UxP1UvtVKP03G7BBFoDP/hv/arjr2IhN838QnI9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bLvyZxQAAAN0AAAAPAAAAAAAAAAAAAAAAAJgCAABkcnMv&#10;ZG93bnJldi54bWxQSwUGAAAAAAQABAD1AAAAigMAAAAA&#10;" path="m515,l,670e" strokecolor="#36f">
                <v:stroke dashstyle="1 1" endcap="round"/>
                <v:shadow color="#868686"/>
                <v:path arrowok="t" o:connecttype="custom" o:connectlocs="515,0;0,670" o:connectangles="0,0"/>
              </v:shape>
              <v:shape id="Freeform 582" o:spid="_x0000_s134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JZAsUA&#10;AADdAAAADwAAAGRycy9kb3ducmV2LnhtbESPQWsCMRSE74L/ITyhN01citqtUcpCwUtF1xba22Pz&#10;urt087IkUbf/3hQKHoeZb4ZZbwfbiQv50DrWMJ8pEMSVMy3XGt5Pr9MViBCRDXaOScMvBdhuxqM1&#10;5sZd+UiXMtYilXDIUUMTY59LGaqGLIaZ64mT9+28xZikr6XxeE3ltpOZUgtpseW00GBPRUPVT3m2&#10;Gh7rRacO+7Z44y+P+6eP1We5rLR+mAwvzyAiDfEe/qd3JnGZmsPfm/QE5OY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0YlkCxQAAAN0AAAAPAAAAAAAAAAAAAAAAAJgCAABkcnMv&#10;ZG93bnJldi54bWxQSwUGAAAAAAQABAD1AAAAigMAAAAA&#10;" path="m515,l,670e" strokecolor="#36f">
                <v:stroke dashstyle="1 1" endcap="round"/>
                <v:shadow color="#868686"/>
                <v:path arrowok="t" o:connecttype="custom" o:connectlocs="515,0;0,670" o:connectangles="0,0"/>
              </v:shape>
              <v:shape id="Freeform 584" o:spid="_x0000_s134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LDHdcUA&#10;AADdAAAADwAAAGRycy9kb3ducmV2LnhtbESPQWsCMRSE7wX/Q3hCbzVxKWq3RilCwUtFVwt6e2xe&#10;dxc3L0sSdfvvTaHgcZj5Zpj5sretuJIPjWMN45ECQVw603Cl4bD/fJmBCBHZYOuYNPxSgOVi8DTH&#10;3Lgb7+haxEqkEg45aqhj7HIpQ1mTxTByHXHyfpy3GJP0lTQeb6nctjJTaiItNpwWauxoVVN5Li5W&#10;w2s1adV206y++ORx8/Y9OxbTUuvnYf/xDiJSHx/hf3ptEpepDP7epCcgF3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EsMd1xQAAAN0AAAAPAAAAAAAAAAAAAAAAAJgCAABkcnMv&#10;ZG93bnJldi54bWxQSwUGAAAAAAQABAD1AAAAigMAAAAA&#10;" path="m515,l,670e" strokecolor="#36f">
                <v:stroke dashstyle="1 1" endcap="round"/>
                <v:shadow color="#868686"/>
                <v:path arrowok="t" o:connecttype="custom" o:connectlocs="515,0;0,670" o:connectangles="0,0"/>
              </v:shape>
            </v:group>
            <v:group id="Group 586" o:spid="_x0000_s1349" style="position:absolute;left:3162;top:7132;width:1940;height:687" coordorigin="1054,7115" coordsize="1940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kyHsbFAAAA3QAA&#10;AA8AAAAAAAAAAAAAAAAAqgIAAGRycy9kb3ducmV2LnhtbFBLBQYAAAAABAAEAPoAAACcAwAAAAA=&#10;">
              <v:shape id="Freeform 587" o:spid="_x0000_s135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BX6msQA&#10;AADdAAAADwAAAGRycy9kb3ducmV2LnhtbESPQWsCMRSE74X+h/CE3mqiiNXVKEUQeqnYVUFvj81z&#10;d3HzsiRRt//eFAoeh5lvhpkvO9uIG/lQO9Yw6CsQxIUzNZca9rv1+wREiMgGG8ek4ZcCLBevL3PM&#10;jLvzD93yWIpUwiFDDVWMbSZlKCqyGPquJU7e2XmLMUlfSuPxnsptI4dKjaXFmtNChS2tKiou+dVq&#10;GJXjRm039eqbTx4308PkmH8UWr/1us8ZiEhdfIb/6S+TuKEawd+b9ATk4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QV+prEAAAA3QAAAA8AAAAAAAAAAAAAAAAAmAIAAGRycy9k&#10;b3ducmV2LnhtbFBLBQYAAAAABAAEAPUAAACJAwAAAAA=&#10;" path="m515,l,670e" strokecolor="#36f">
                <v:stroke dashstyle="1 1" endcap="round"/>
                <v:shadow color="#868686"/>
                <v:path arrowok="t" o:connecttype="custom" o:connectlocs="515,0;0,670" o:connectangles="0,0"/>
              </v:shape>
              <v:shape id="Freeform 589" o:spid="_x0000_s135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1lfAcUA&#10;AADdAAAADwAAAGRycy9kb3ducmV2LnhtbESPT2sCMRTE7wW/Q3iCN00q/utqlCIUelHqaqG9PTbP&#10;3aWblyVJdf32piD0OMz8ZpjVprONuJAPtWMNzyMFgrhwpuZSw+n4NlyACBHZYOOYNNwowGbde1ph&#10;ZtyVD3TJYylSCYcMNVQxtpmUoajIYhi5ljh5Z+ctxiR9KY3Hayq3jRwrNZMWa04LFba0raj4yX+t&#10;hkk5a9THvt7u+Nvj/uVz8ZXPC60H/e51CSJSF//DD/rdJG6spvD3Jj0Bub4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LWV8BxQAAAN0AAAAPAAAAAAAAAAAAAAAAAJgCAABkcnMv&#10;ZG93bnJldi54bWxQSwUGAAAAAAQABAD1AAAAigMAAAAA&#10;" path="m515,l,670e" strokecolor="#36f">
                <v:stroke dashstyle="1 1" endcap="round"/>
                <v:shadow color="#868686"/>
                <v:path arrowok="t" o:connecttype="custom" o:connectlocs="515,0;0,670" o:connectangles="0,0"/>
              </v:shape>
              <v:shape id="Freeform 591" o:spid="_x0000_s135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4vBdsUA&#10;AADdAAAADwAAAGRycy9kb3ducmV2LnhtbESPQWsCMRSE74L/ITzBmyaKbLdboxSh0IvSblvQ22Pz&#10;uru4eVmSVNd/3xQKHoeZb4ZZbwfbiQv50DrWsJgrEMSVMy3XGj4/XmY5iBCRDXaOScONAmw349Ea&#10;C+Ou/E6XMtYilXAoUEMTY19IGaqGLIa564mT9+28xZikr6XxeE3ltpNLpTJpseW00GBPu4aqc/lj&#10;NazqrFNvh3a355PHw+NXfiwfKq2nk+H5CUSkId7D//SrSdxSZfD3Jj0Bufk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7i8F2xQAAAN0AAAAPAAAAAAAAAAAAAAAAAJgCAABkcnMv&#10;ZG93bnJldi54bWxQSwUGAAAAAAQABAD1AAAAigMAAAAA&#10;" path="m515,l,670e" strokecolor="#36f">
                <v:stroke dashstyle="1 1" endcap="round"/>
                <v:shadow color="#868686"/>
                <v:path arrowok="t" o:connecttype="custom" o:connectlocs="515,0;0,670" o:connectangles="0,0"/>
              </v:shape>
            </v:group>
            <v:shape id="Freeform 593" o:spid="_x0000_s1353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Mdk7cYA&#10;AADdAAAADwAAAGRycy9kb3ducmV2LnhtbESPzWrDMBCE74W8g9hAb42UUPLjWAkhUOiloXUTSG6L&#10;tbFNrJWRVMd9+6pQ6HGY+WaYfDvYVvTkQ+NYw3SiQBCXzjRcaTh+vjwtQYSIbLB1TBq+KcB2M3rI&#10;MTPuzh/UF7ESqYRDhhrqGLtMylDWZDFMXEecvKvzFmOSvpLG4z2V21bOlJpLiw2nhRo72tdU3oov&#10;q+G5mrfq/dDs3/ji8bA6Lc/FotT6cTzs1iAiDfE//Ee/msTN1AJ+36QnIDc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1Mdk7cYAAADdAAAADwAAAAAAAAAAAAAAAACYAgAAZHJz&#10;L2Rvd25yZXYueG1sUEsFBgAAAAAEAAQA9QAAAIsDAAAAAA==&#10;" path="m515,l,670e" strokecolor="#36f">
              <v:stroke dashstyle="1 1" endcap="round"/>
              <v:shadow color="#868686"/>
              <v:path arrowok="t" o:connecttype="custom" o:connectlocs="515,0;0,670" o:connectangles="0,0"/>
            </v:shape>
            <v:shape id="Freeform 595" o:spid="_x0000_s1354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Vjwn8IA&#10;AADdAAAADwAAAGRycy9kb3ducmV2LnhtbERPTWsCMRC9F/ofwhR6q0mlqN0apQiFXhTdtqC3YTPd&#10;XbqZLEmq6793DoLHx/ueLwffqSPF1Aa28DwyoIir4FquLXx/fTzNQKWM7LALTBbOlGC5uL+bY+HC&#10;iXd0LHOtJIRTgRaanPtC61Q15DGNQk8s3G+IHrPAWGsX8SThvtNjYybaY8vS0GBPq4aqv/LfW3ip&#10;J53ZbtrVmg8RN68/s305rax9fBje30BlGvJNfHV/OvGNjcyVN/IE9OI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lWPCfwgAAAN0AAAAPAAAAAAAAAAAAAAAAAJgCAABkcnMvZG93&#10;bnJldi54bWxQSwUGAAAAAAQABAD1AAAAhwMAAAAA&#10;" path="m515,l,670e" strokecolor="#36f">
              <v:stroke dashstyle="1 1" endcap="round"/>
              <v:shadow color="#868686"/>
              <v:path arrowok="t" o:connecttype="custom" o:connectlocs="515,0;0,670" o:connectangles="0,0"/>
            </v:shape>
            <v:shape id="Freeform 597" o:spid="_x0000_s1355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gigpcgA&#10;AADdAAAADwAAAGRycy9kb3ducmV2LnhtbESP3WrCQBSE7wXfYTlC73RjkBJTV1GpJbW0tPbn+jR7&#10;moRmz4bsauLbdwuCl8PMfMMsVr2pxYlaV1lWMJ1EIIhzqysuFHy878YJCOeRNdaWScGZHKyWw8EC&#10;U207fqPTwRciQNilqKD0vkmldHlJBt3ENsTB+7GtQR9kW0jdYhfgppZxFN1KgxWHhRIb2paU/x6O&#10;RkHyfey2L6/Pn09f+012Pz3Hj0n2oNTNqF/fgfDU+2v40s60glkczeH/TXgCcvkH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CmCKClyAAAAN0AAAAPAAAAAAAAAAAAAAAAAJgCAABk&#10;cnMvZG93bnJldi54bWxQSwUGAAAAAAQABAD1AAAAjQMAAAAA&#10;" path="m364,l,451e" strokecolor="#36f">
              <v:stroke dashstyle="1 1" endcap="round"/>
              <v:shadow color="#868686"/>
              <v:path arrowok="t" o:connecttype="custom" o:connectlocs="364,0;0,451" o:connectangles="0,0"/>
            </v:shape>
            <v:group id="Group 598" o:spid="_x0000_s1356" style="position:absolute;left:5298;top:7122;width:1940;height:687" coordorigin="1054,7115" coordsize="1940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zDkWbMQAAADdAAAA&#10;DwAAAAAAAAAAAAAAAACqAgAAZHJzL2Rvd25yZXYueG1sUEsFBgAAAAAEAAQA+gAAAJsDAAAAAA==&#10;">
              <v:shape id="Freeform 599" o:spid="_x0000_s1357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bvP38UA&#10;AADdAAAADwAAAGRycy9kb3ducmV2LnhtbESPT4vCMBTE7wt+h/AEb2taEf90jSKCsJcVrbvg3h7N&#10;sy02LyXJavfbG0HwOMz8ZpjFqjONuJLztWUF6TABQVxYXXOp4Pu4fZ+B8AFZY2OZFPyTh9Wy97bA&#10;TNsbH+iah1LEEvYZKqhCaDMpfVGRQT+0LXH0ztYZDFG6UmqHt1huGjlKkok0WHNcqLClTUXFJf8z&#10;CsblpEn2u3rzxb8Od/Of2SmfFkoN+t36A0SgLrzCT/pTR26UpvB4E5+AXN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xu8/fxQAAAN0AAAAPAAAAAAAAAAAAAAAAAJgCAABkcnMv&#10;ZG93bnJldi54bWxQSwUGAAAAAAQABAD1AAAAigMAAAAA&#10;" path="m515,l,670e" strokecolor="#36f">
                <v:stroke dashstyle="1 1" endcap="round"/>
                <v:shadow color="#868686"/>
                <v:path arrowok="t" o:connecttype="custom" o:connectlocs="515,0;0,670" o:connectangles="0,0"/>
              </v:shape>
              <v:shape id="Freeform 601" o:spid="_x0000_s135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lRqMUA&#10;AADdAAAADwAAAGRycy9kb3ducmV2LnhtbESPT4vCMBTE7wt+h/AEb2tqEf90jSKCsJcVrbvg3h7N&#10;sy02LyXJavfbG0HwOMz8ZpjFqjONuJLztWUFo2ECgriwuuZSwfdx+z4D4QOyxsYyKfgnD6tl722B&#10;mbY3PtA1D6WIJewzVFCF0GZS+qIig35oW+Lona0zGKJ0pdQOb7HcNDJNkok0WHNcqLClTUXFJf8z&#10;CsblpEn2u3rzxb8Od/Of2SmfFkoN+t36A0SgLrzCT/pTRy4dpfB4E5+AXN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BaVGoxQAAAN0AAAAPAAAAAAAAAAAAAAAAAJgCAABkcnMv&#10;ZG93bnJldi54bWxQSwUGAAAAAAQABAD1AAAAigMAAAAA&#10;" path="m515,l,670e" strokecolor="#36f">
                <v:stroke dashstyle="1 1" endcap="round"/>
                <v:shadow color="#868686"/>
                <v:path arrowok="t" o:connecttype="custom" o:connectlocs="515,0;0,670" o:connectangles="0,0"/>
              </v:shape>
              <v:shape id="Freeform 603" o:spid="_x0000_s135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iX0M8YA&#10;AADdAAAADwAAAGRycy9kb3ducmV2LnhtbESPW4vCMBSE3wX/QziCb5p6wUvXKCIIvihr3QX37dCc&#10;bcs2JyWJ2v33mwXBx2Hmm2FWm9bU4k7OV5YVjIYJCOLc6ooLBR+X/WABwgdkjbVlUvBLHjbrbmeF&#10;qbYPPtM9C4WIJexTVFCG0KRS+rwkg35oG+LofVtnMETpCqkdPmK5qeU4SWbSYMVxocSGdiXlP9nN&#10;KJgWszp5P1W7I385PC0/F9dsnivV77XbNxCB2vAKP+mDjtx4NIH/N/EJyPU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iX0M8YAAADdAAAADwAAAAAAAAAAAAAAAACYAgAAZHJz&#10;L2Rvd25yZXYueG1sUEsFBgAAAAAEAAQA9QAAAIsDAAAAAA==&#10;" path="m515,l,670e" strokecolor="#36f">
                <v:stroke dashstyle="1 1" endcap="round"/>
                <v:shadow color="#868686"/>
                <v:path arrowok="t" o:connecttype="custom" o:connectlocs="515,0;0,670" o:connectangles="0,0"/>
              </v:shape>
            </v:group>
            <v:group id="Group 605" o:spid="_x0000_s1360" style="position:absolute;left:7390;top:7132;width:1940;height:687" coordorigin="1054,7115" coordsize="1940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MCEG/FAAAA3QAA&#10;AA8AAAAAAAAAAAAAAAAAqgIAAGRycy9kb3ducmV2LnhtbFBLBQYAAAAABAAEAPoAAACcAwAAAAA=&#10;">
              <v:shape id="Freeform 606" o:spid="_x0000_s136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oDJ3MUA&#10;AADdAAAADwAAAGRycy9kb3ducmV2LnhtbESPT4vCMBTE74LfITzBm6aKf7tGEUHwoqx1F9zbo3nb&#10;lm1eShK1++03C4LHYeY3w6w2ranFnZyvLCsYDRMQxLnVFRcKPi77wQKED8gaa8uk4Jc8bNbdzgpT&#10;bR98pnsWChFL2KeooAyhSaX0eUkG/dA2xNH7ts5giNIVUjt8xHJTy3GSzKTBiuNCiQ3tSsp/sptR&#10;MClmdfJ+qnZH/nJ4Wn4urtk8V6rfa7dvIAK14RV+0gcdufFoCv9v4hOQ6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OgMncxQAAAN0AAAAPAAAAAAAAAAAAAAAAAJgCAABkcnMv&#10;ZG93bnJldi54bWxQSwUGAAAAAAQABAD1AAAAigMAAAAA&#10;" path="m515,l,670e" strokecolor="#36f">
                <v:stroke dashstyle="1 1" endcap="round"/>
                <v:shadow color="#868686"/>
                <v:path arrowok="t" o:connecttype="custom" o:connectlocs="515,0;0,670" o:connectangles="0,0"/>
              </v:shape>
              <v:shape id="Freeform 608" o:spid="_x0000_s136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lJXq8YA&#10;AADdAAAADwAAAGRycy9kb3ducmV2LnhtbESPQWvCQBSE70L/w/IKvelGKWmMbkIRCl6UNlXQ2yP7&#10;moRm34bdVeO/7xYKPQ4z3wyzLkfTiys531lWMJ8lIIhrqztuFBw+36YZCB+QNfaWScGdPJTFw2SN&#10;ubY3/qBrFRoRS9jnqKANYcil9HVLBv3MDsTR+7LOYIjSNVI7vMVy08tFkqTSYMdxocWBNi3V39XF&#10;KHhu0j5533ebHZ8d7pfH7FS91Eo9PY6vKxCBxvAf/qO3OnKLeQq/b+ITkMU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lJXq8YAAADdAAAADwAAAAAAAAAAAAAAAACYAgAAZHJz&#10;L2Rvd25yZXYueG1sUEsFBgAAAAAEAAQA9QAAAIsDAAAAAA==&#10;" path="m515,l,670e" strokecolor="#36f">
                <v:stroke dashstyle="1 1" endcap="round"/>
                <v:shadow color="#868686"/>
                <v:path arrowok="t" o:connecttype="custom" o:connectlocs="515,0;0,670" o:connectangles="0,0"/>
              </v:shape>
              <v:shape id="Freeform 610" o:spid="_x0000_s136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R7yMMQA&#10;AADdAAAADwAAAGRycy9kb3ducmV2LnhtbESPT4vCMBTE78J+h/AWvGmqLP6pRlkEYS+KdlfQ26N5&#10;tmWbl5JErd/eCILHYeY3w8yXranFlZyvLCsY9BMQxLnVFRcK/n7XvQkIH5A11pZJwZ08LBcfnTmm&#10;2t54T9csFCKWsE9RQRlCk0rp85IM+r5tiKN3ts5giNIVUju8xXJTy2GSjKTBiuNCiQ2tSsr/s4tR&#10;8FWM6mS3rVYbPjncTg+TYzbOlep+tt8zEIHa8A6/6B8dueFgDM838QnIx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Ee8jDEAAAA3QAAAA8AAAAAAAAAAAAAAAAAmAIAAGRycy9k&#10;b3ducmV2LnhtbFBLBQYAAAAABAAEAPUAAACJAwAAAAA=&#10;" path="m515,l,670e" strokecolor="#36f">
                <v:stroke dashstyle="1 1" endcap="round"/>
                <v:shadow color="#868686"/>
                <v:path arrowok="t" o:connecttype="custom" o:connectlocs="515,0;0,670" o:connectangles="0,0"/>
              </v:shape>
            </v:group>
          </v:group>
        </w:pict>
      </w:r>
      <w:r>
        <w:rPr>
          <w:noProof/>
          <w:lang w:eastAsia="tr-TR"/>
        </w:rPr>
        <w:pict>
          <v:group id="Grup 4218" o:spid="_x0000_s1364" style="position:absolute;margin-left:-6.85pt;margin-top:5.8pt;width:239.1pt;height:44.2pt;z-index:-251675136" coordorigin="1054,7115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">
            <v:group id="Group 575" o:spid="_x0000_s1365" style="position:absolute;left:1080;top:7133;width:10260;height:651" coordorigin="751,4013" coordsize="9707,55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dA7/xxgAAAN0A&#10;AAAPAAAAAAAAAAAAAAAAAKoCAABkcnMvZG93bnJldi54bWxQSwUGAAAAAAQABAD6AAAAnQMAAAAA&#10;">
              <v:rect id="Rectangle 578" o:spid="_x0000_s1366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VmasMMA&#10;AADdAAAADwAAAGRycy9kb3ducmV2LnhtbERPz2vCMBS+C/4P4Q12s+nKEKnGMgaCh7G56mDHZ/PW&#10;dG1eShO18683h4HHj+/3qhhtJ840+MaxgqckBUFcOd1wreCw38wWIHxA1tg5JgV/5KFYTycrzLW7&#10;8Cedy1CLGMI+RwUmhD6X0leGLPrE9cSR+3GDxRDhUEs94CWG205maTqXFhuODQZ7ejVUteXJKqDf&#10;D/qm8v16NBs6fV3t227eeqUeH8aXJYhAY7iL/91breA5y+L++CY+Abm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VmasMMAAADdAAAADwAAAAAAAAAAAAAAAACYAgAAZHJzL2Rv&#10;d25yZXYueG1sUEsFBgAAAAAEAAQA9QAAAIgDAAAAAA==&#10;" strokecolor="#0070c0" strokeweight="1pt">
                <v:shadow color="#868686"/>
                <v:path arrowok="t"/>
              </v:rect>
              <v:rect id="Rectangle 576" o:spid="_x0000_s1367" style="position:absolute;left:751;top:4398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V+6ssYA&#10;AADdAAAADwAAAGRycy9kb3ducmV2LnhtbESP0WrCQBRE34X+w3ILvunGaKukriJKIQWh1PoBl+w1&#10;ic3eXbNbjf16tyD4OMzMGWa+7EwjztT62rKC0TABQVxYXXOpYP/9PpiB8AFZY2OZFFzJw3Lx1Jtj&#10;pu2Fv+i8C6WIEPYZKqhCcJmUvqjIoB9aRxy9g20NhijbUuoWLxFuGpkmyas0WHNcqNDRuqLiZ/dr&#10;FJxOx7+XcfLxuQ2FzPNy447TjVOq/9yt3kAE6sIjfG/nWsEkTUfw/yY+Abm4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V+6ssYAAADdAAAADwAAAAAAAAAAAAAAAACYAgAAZHJz&#10;L2Rvd25yZXYueG1sUEsFBgAAAAAEAAQA9QAAAIsDAAAAAA==&#10;" strokecolor="#36f" strokeweight="1pt">
                <v:shadow color="#868686"/>
                <v:path arrowok="t"/>
              </v:rect>
              <v:rect id="Rectangle 577" o:spid="_x0000_s1368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1a5qsUA&#10;AADdAAAADwAAAGRycy9kb3ducmV2LnhtbESPQWvCQBSE74L/YXmCN90YtNrUVUQstMfGFuztkX3J&#10;xmbfhuyq8d93CwWPw8x8w6y3vW3ElTpfO1YwmyYgiAuna64UfB5fJysQPiBrbByTgjt52G6GgzVm&#10;2t34g655qESEsM9QgQmhzaT0hSGLfupa4uiVrrMYouwqqTu8RbhtZJokT9JizXHBYEt7Q8VPfrEK&#10;Duf+vT0dzrlZ2OfSLMvZ/Nt8KTUe9bsXEIH68Aj/t9+0gnmapvD3Jj4Bufk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zVrmqxQAAAN0AAAAPAAAAAAAAAAAAAAAAAJgCAABkcnMv&#10;ZG93bnJldi54bWxQSwUGAAAAAAQABAD1AAAAigMAAAAA&#10;" strokecolor="red" strokeweight="1pt">
                <v:shadow color="#868686"/>
                <v:path arrowok="t"/>
              </v:rect>
            </v:group>
            <v:group id="Group 579" o:spid="_x0000_s1369" style="position:absolute;left:1054;top:7115;width:1940;height:687" coordorigin="1054,7115" coordsize="1940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yh0KmxgAAAN0A&#10;AAAPAAAAAAAAAAAAAAAAAKoCAABkcnMvZG93bnJldi54bWxQSwUGAAAAAAQABAD6AAAAnQMAAAAA&#10;">
              <v:shape id="Freeform 580" o:spid="_x0000_s137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6Cm+sUA&#10;AADdAAAADwAAAGRycy9kb3ducmV2LnhtbESPQWvCQBSE74X+h+UJvdWNQaymbkIRhF6UNrZgb4/s&#10;Mwlm34bdVeO/7wqCx2Hmm2GWxWA6cSbnW8sKJuMEBHFldcu1gp/d+nUOwgdkjZ1lUnAlD0X+/LTE&#10;TNsLf9O5DLWIJewzVNCE0GdS+qohg35se+LoHawzGKJ0tdQOL7HcdDJNkpk02HJcaLCnVUPVsTwZ&#10;BdN61iVf23a14T+H28XvfF++VUq9jIaPdxCBhvAI3+lPHbk0ncLtTXwCMv8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voKb6xQAAAN0AAAAPAAAAAAAAAAAAAAAAAJgCAABkcnMv&#10;ZG93bnJldi54bWxQSwUGAAAAAAQABAD1AAAAigMAAAAA&#10;" path="m515,l,670e" strokecolor="#36f">
                <v:stroke dashstyle="1 1" endcap="round"/>
                <v:shadow color="#868686"/>
                <v:path arrowok="t" o:connecttype="custom" o:connectlocs="515,0;0,670" o:connectangles="0,0"/>
              </v:shape>
              <v:shape id="Freeform 582" o:spid="_x0000_s137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wDYcUA&#10;AADdAAAADwAAAGRycy9kb3ducmV2LnhtbESPQWvCQBSE70L/w/IK3nRjsGpTVxFB8FKpaQV7e2Rf&#10;k2D2bdhdNf57tyB4HGa+GWa+7EwjLuR8bVnBaJiAIC6srrlU8PO9GcxA+ICssbFMCm7kYbl46c0x&#10;0/bKe7rkoRSxhH2GCqoQ2kxKX1Rk0A9tSxy9P+sMhihdKbXDayw3jUyTZCIN1hwXKmxpXVFxys9G&#10;wbicNMnXrl5/8q/D3fthdsynhVL91271ASJQF57hB73VkUvTN/h/E5+AXN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7ANhxQAAAN0AAAAPAAAAAAAAAAAAAAAAAJgCAABkcnMv&#10;ZG93bnJldi54bWxQSwUGAAAAAAQABAD1AAAAigMAAAAA&#10;" path="m515,l,670e" strokecolor="#36f">
                <v:stroke dashstyle="1 1" endcap="round"/>
                <v:shadow color="#868686"/>
                <v:path arrowok="t" o:connecttype="custom" o:connectlocs="515,0;0,670" o:connectangles="0,0"/>
              </v:shape>
              <v:shape id="Freeform 584" o:spid="_x0000_s137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D6dFsUA&#10;AADdAAAADwAAAGRycy9kb3ducmV2LnhtbESPQWvCQBSE7wX/w/KE3urGUFKN2YgIQi+VNq2gt0f2&#10;mQSzb8PuVtN/3y0UPA4z3wxTrEfTiys531lWMJ8lIIhrqztuFHx97p4WIHxA1thbJgU/5GFdTh4K&#10;zLW98Qddq9CIWMI+RwVtCEMupa9bMuhndiCO3tk6gyFK10jt8BbLTS/TJMmkwY7jQosDbVuqL9W3&#10;UfDcZH3yvu+2b3xyuF8eFsfqpVbqcTpuViACjeEe/qdfdeTSNIO/N/EJyPI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wPp0WxQAAAN0AAAAPAAAAAAAAAAAAAAAAAJgCAABkcnMv&#10;ZG93bnJldi54bWxQSwUGAAAAAAQABAD1AAAAigMAAAAA&#10;" path="m515,l,670e" strokecolor="#36f">
                <v:stroke dashstyle="1 1" endcap="round"/>
                <v:shadow color="#868686"/>
                <v:path arrowok="t" o:connecttype="custom" o:connectlocs="515,0;0,670" o:connectangles="0,0"/>
              </v:shape>
            </v:group>
            <v:group id="Group 586" o:spid="_x0000_s1373" style="position:absolute;left:3162;top:7132;width:1940;height:687" coordorigin="1054,7115" coordsize="1940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NvESlxgAAAN0A&#10;AAAPAAAAAAAAAAAAAAAAAKoCAABkcnMvZG93bnJldi54bWxQSwUGAAAAAAQABAD6AAAAnQMAAAAA&#10;">
              <v:shape id="Freeform 587" o:spid="_x0000_s137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u2s/8IA&#10;AADdAAAADwAAAGRycy9kb3ducmV2LnhtbERPTWvCQBC9F/wPywje6qZBrE1dRQShF8VGC+1tyE6T&#10;0Oxs2N1q/PfOodDj430v14Pr1IVCbD0beJpmoIgrb1uuDZxPu8cFqJiQLXaeycCNIqxXo4clFtZf&#10;+Z0uZaqVhHAs0ECTUl9oHauGHMap74mF+/bBYRIYam0DXiXcdTrPsrl22LI0NNjTtqHqp/x1Bmb1&#10;vMuOh3a756+Ah5ePxWf5XBkzGQ+bV1CJhvQv/nO/WfHlucyVN/IE9OoO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u7az/wgAAAN0AAAAPAAAAAAAAAAAAAAAAAJgCAABkcnMvZG93&#10;bnJldi54bWxQSwUGAAAAAAQABAD1AAAAhwMAAAAA&#10;" path="m515,l,670e" strokecolor="#36f">
                <v:stroke dashstyle="1 1" endcap="round"/>
                <v:shadow color="#868686"/>
                <v:path arrowok="t" o:connecttype="custom" o:connectlocs="515,0;0,670" o:connectangles="0,0"/>
              </v:shape>
              <v:shape id="Freeform 589" o:spid="_x0000_s137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aEJZMUA&#10;AADdAAAADwAAAGRycy9kb3ducmV2LnhtbESPQWvCQBSE7wX/w/KE3urGUKym2YgIghelTVvQ2yP7&#10;mgSzb8PuqvHfdwWhx2Hmm2Hy5WA6cSHnW8sKppMEBHFldcu1gu+vzcschA/IGjvLpOBGHpbF6CnH&#10;TNsrf9KlDLWIJewzVNCE0GdS+qohg35ie+Lo/VpnMETpaqkdXmO56WSaJDNpsOW40GBP64aqU3k2&#10;Cl7rWZd87Nv1jo8O94uf+aF8q5R6Hg+rdxCBhvAfftBbHbk0XcD9TXwCsvg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BoQlkxQAAAN0AAAAPAAAAAAAAAAAAAAAAAJgCAABkcnMv&#10;ZG93bnJldi54bWxQSwUGAAAAAAQABAD1AAAAigMAAAAA&#10;" path="m515,l,670e" strokecolor="#36f">
                <v:stroke dashstyle="1 1" endcap="round"/>
                <v:shadow color="#868686"/>
                <v:path arrowok="t" o:connecttype="custom" o:connectlocs="515,0;0,670" o:connectangles="0,0"/>
              </v:shape>
              <v:shape id="Freeform 591" o:spid="_x0000_s137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UI2JMMA&#10;AADdAAAADwAAAGRycy9kb3ducmV2LnhtbERPTWvCQBC9C/6HZYTe6kYralNXEaHQS6XGFtrbkJ0m&#10;odnZsLvV+O+dg+Dx8b5Xm9616kQhNp4NTMYZKOLS24YrA5/H18clqJiQLbaeycCFImzWw8EKc+vP&#10;fKBTkSolIRxzNFCn1OVax7Imh3HsO2Lhfn1wmASGStuAZwl3rZ5m2Vw7bFgaauxoV1P5V/w7A7Nq&#10;3mYf+2b3zj8B989fy+9iURrzMOq3L6AS9ekuvrnfrPimT7Jf3sgT0Osr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UI2JMMAAADdAAAADwAAAAAAAAAAAAAAAACYAgAAZHJzL2Rv&#10;d25yZXYueG1sUEsFBgAAAAAEAAQA9QAAAIgDAAAAAA==&#10;" path="m515,l,670e" strokecolor="#36f">
                <v:stroke dashstyle="1 1" endcap="round"/>
                <v:shadow color="#868686"/>
                <v:path arrowok="t" o:connecttype="custom" o:connectlocs="515,0;0,670" o:connectangles="0,0"/>
              </v:shape>
            </v:group>
            <v:shape id="Freeform 593" o:spid="_x0000_s137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g6Tv8YA&#10;AADdAAAADwAAAGRycy9kb3ducmV2LnhtbESPW4vCMBSE3wX/QziCb5p6wUvXKCIIvihr3QX37dCc&#10;bcs2JyWJ2v33mwXBx2Hmm2FWm9bU4k7OV5YVjIYJCOLc6ooLBR+X/WABwgdkjbVlUvBLHjbrbmeF&#10;qbYPPtM9C4WIJexTVFCG0KRS+rwkg35oG+LofVtnMETpCqkdPmK5qeU4SWbSYMVxocSGdiXlP9nN&#10;KJgWszp5P1W7I385PC0/F9dsnivV77XbNxCB2vAKP+mDjtx4MoL/N/EJyPU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+g6Tv8YAAADdAAAADwAAAAAAAAAAAAAAAACYAgAAZHJz&#10;L2Rvd25yZXYueG1sUEsFBgAAAAAEAAQA9QAAAIsDAAAAAA==&#10;" path="m515,l,670e" strokecolor="#36f">
              <v:stroke dashstyle="1 1" endcap="round"/>
              <v:shadow color="#868686"/>
              <v:path arrowok="t" o:connecttype="custom" o:connectlocs="515,0;0,670" o:connectangles="0,0"/>
            </v:shape>
            <v:shape id="Freeform 595" o:spid="_x0000_s1378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twNyMUA&#10;AADdAAAADwAAAGRycy9kb3ducmV2LnhtbESPQWvCQBSE70L/w/IK3nRjLGpTVxFB8FKpaQV7e2Rf&#10;k2D2bdhdNf57tyB4HGa+GWa+7EwjLuR8bVnBaJiAIC6srrlU8PO9GcxA+ICssbFMCm7kYbl46c0x&#10;0/bKe7rkoRSxhH2GCqoQ2kxKX1Rk0A9tSxy9P+sMhihdKbXDayw3jUyTZCIN1hwXKmxpXVFxys9G&#10;wVs5aZKvXb3+5F+Hu/fD7JhPC6X6r93qA0SgLjzDD3qrI5eOU/h/E5+AXN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3A3IxQAAAN0AAAAPAAAAAAAAAAAAAAAAAJgCAABkcnMv&#10;ZG93bnJldi54bWxQSwUGAAAAAAQABAD1AAAAigMAAAAA&#10;" path="m515,l,670e" strokecolor="#36f">
              <v:stroke dashstyle="1 1" endcap="round"/>
              <v:shadow color="#868686"/>
              <v:path arrowok="t" o:connecttype="custom" o:connectlocs="515,0;0,670" o:connectangles="0,0"/>
            </v:shape>
            <v:shape id="Freeform 597" o:spid="_x0000_s1379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Yxd8skA&#10;AADdAAAADwAAAGRycy9kb3ducmV2LnhtbESP3UrDQBSE7wu+w3IE79pNUykh7bZoUYkWS3/U62P2&#10;mASzZ0N226Rv7wqFXg4z8w0zX/amFidqXWVZwXgUgSDOra64UPBxeB4mIJxH1lhbJgVncrBc3Azm&#10;mGrb8Y5Oe1+IAGGXooLS+yaV0uUlGXQj2xAH78e2Bn2QbSF1i12Am1rGUTSVBisOCyU2tCop/90f&#10;jYLk+9itNtv3z/XX22P2ND7Hr0n2otTdbf8wA+Gp99fwpZ1pBffxZAL/b8ITkIs/AA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CYxd8skAAADdAAAADwAAAAAAAAAAAAAAAACYAgAA&#10;ZHJzL2Rvd25yZXYueG1sUEsFBgAAAAAEAAQA9QAAAI4DAAAAAA==&#10;" path="m364,l,451e" strokecolor="#36f">
              <v:stroke dashstyle="1 1" endcap="round"/>
              <v:shadow color="#868686"/>
              <v:path arrowok="t" o:connecttype="custom" o:connectlocs="364,0;0,451" o:connectangles="0,0"/>
            </v:shape>
            <v:group id="Group 598" o:spid="_x0000_s1380" style="position:absolute;left:5298;top:7122;width:1940;height:687" coordorigin="1054,7115" coordsize="1940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4t0wPxgAAAN0A&#10;AAAPAAAAAAAAAAAAAAAAAKoCAABkcnMvZG93bnJldi54bWxQSwUGAAAAAAQABAD6AAAAnQMAAAAA&#10;">
              <v:shape id="Freeform 599" o:spid="_x0000_s138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TWVvMYA&#10;AADdAAAADwAAAGRycy9kb3ducmV2LnhtbESPT2vCQBTE70K/w/IKvemmtv5pmo0UodBLRaOC3h7Z&#10;1yQ0+zbsbjX99q4geBxmfjNMtuhNK07kfGNZwfMoAUFcWt1wpWC3/RzOQfiArLG1TAr+ycMifxhk&#10;mGp75g2dilCJWMI+RQV1CF0qpS9rMuhHtiOO3o91BkOUrpLa4TmWm1aOk2QqDTYcF2rsaFlT+Vv8&#10;GQWv1bRN1qtm+c1Hh6u3/fxQzEqlnh77j3cQgfpwD9/oLx258csErm/iE5D5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TWVvMYAAADdAAAADwAAAAAAAAAAAAAAAACYAgAAZHJz&#10;L2Rvd25yZXYueG1sUEsFBgAAAAAEAAQA9QAAAIsDAAAAAA==&#10;" path="m515,l,670e" strokecolor="#36f">
                <v:stroke dashstyle="1 1" endcap="round"/>
                <v:shadow color="#868686"/>
                <v:path arrowok="t" o:connecttype="custom" o:connectlocs="515,0;0,670" o:connectangles="0,0"/>
              </v:shape>
              <v:shape id="Freeform 601" o:spid="_x0000_s138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ecLy8YA&#10;AADdAAAADwAAAGRycy9kb3ducmV2LnhtbESPQWvCQBSE74X+h+UVetONVlJNsxERhF6UNiro7ZF9&#10;TYLZt2F3q+m/7xaEHoeZb4bJl4PpxJWcby0rmIwTEMSV1S3XCg77zWgOwgdkjZ1lUvBDHpbF40OO&#10;mbY3/qRrGWoRS9hnqKAJoc+k9FVDBv3Y9sTR+7LOYIjS1VI7vMVy08lpkqTSYMtxocGe1g1Vl/Lb&#10;KJjVaZd87Nr1ls8Od4vj/FS+Vko9Pw2rNxCBhvAfvtPvOnLTlxT+3sQnIIt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ecLy8YAAADdAAAADwAAAAAAAAAAAAAAAACYAgAAZHJz&#10;L2Rvd25yZXYueG1sUEsFBgAAAAAEAAQA9QAAAIsDAAAAAA==&#10;" path="m515,l,670e" strokecolor="#36f">
                <v:stroke dashstyle="1 1" endcap="round"/>
                <v:shadow color="#868686"/>
                <v:path arrowok="t" o:connecttype="custom" o:connectlocs="515,0;0,670" o:connectangles="0,0"/>
              </v:shape>
              <v:shape id="Freeform 603" o:spid="_x0000_s138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quuUMUA&#10;AADdAAAADwAAAGRycy9kb3ducmV2LnhtbESPT4vCMBTE7wt+h/AEb2uqu/inGkWEhb2srFVBb4/m&#10;2Rabl5JE7X57Iyx4HGZ+M8x82Zpa3Mj5yrKCQT8BQZxbXXGhYL/7ep+A8AFZY22ZFPyRh+Wi8zbH&#10;VNs7b+mWhULEEvYpKihDaFIpfV6SQd+3DXH0ztYZDFG6QmqH91huajlMkpE0WHFcKLGhdUn5Jbsa&#10;BZ/FqE5+N9X6h08ON9PD5JiNc6V63XY1AxGoDa/wP/2tIzf8GMPzTXwCcvE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q65QxQAAAN0AAAAPAAAAAAAAAAAAAAAAAJgCAABkcnMv&#10;ZG93bnJldi54bWxQSwUGAAAAAAQABAD1AAAAigMAAAAA&#10;" path="m515,l,670e" strokecolor="#36f">
                <v:stroke dashstyle="1 1" endcap="round"/>
                <v:shadow color="#868686"/>
                <v:path arrowok="t" o:connecttype="custom" o:connectlocs="515,0;0,670" o:connectangles="0,0"/>
              </v:shape>
            </v:group>
            <v:group id="Group 605" o:spid="_x0000_s1384" style="position:absolute;left:7390;top:7132;width:1940;height:687" coordorigin="1054,7115" coordsize="1940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efpGCsQAAADdAAAA&#10;DwAAAAAAAAAAAAAAAACqAgAAZHJzL2Rvd25yZXYueG1sUEsFBgAAAAAEAAQA+gAAAJsDAAAAAA==&#10;">
              <v:shape id="Freeform 606" o:spid="_x0000_s138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HifucYA&#10;AADdAAAADwAAAGRycy9kb3ducmV2LnhtbESPT2vCQBTE7wW/w/KE3ppN0+Kf6BqKUOilolFBb4/s&#10;MwnNvg27W02/fVco9DjM/GaYZTGYTlzJ+dayguckBUFcWd1yreCwf3+agfABWWNnmRT8kIdiNXpY&#10;Yq7tjXd0LUMtYgn7HBU0IfS5lL5qyKBPbE8cvYt1BkOUrpba4S2Wm05maTqRBluOCw32tG6o+iq/&#10;jYLXetKl2027/uSzw838ODuV00qpx/HwtgARaAj/4T/6Q0cue5nD/U18AnL1C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HifucYAAADdAAAADwAAAAAAAAAAAAAAAACYAgAAZHJz&#10;L2Rvd25yZXYueG1sUEsFBgAAAAAEAAQA9QAAAIsDAAAAAA==&#10;" path="m515,l,670e" strokecolor="#36f">
                <v:stroke dashstyle="1 1" endcap="round"/>
                <v:shadow color="#868686"/>
                <v:path arrowok="t" o:connecttype="custom" o:connectlocs="515,0;0,670" o:connectangles="0,0"/>
              </v:shape>
              <v:shape id="Freeform 608" o:spid="_x0000_s138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URFWcIA&#10;AADdAAAADwAAAGRycy9kb3ducmV2LnhtbERPTWvCQBC9F/wPyxR6q5uKqE1dRYRCL4pGhfY2ZKdJ&#10;aHY27G41/nvnIHh8vO/5snetOlOIjWcDb8MMFHHpbcOVgePh83UGKiZki61nMnClCMvF4GmOufUX&#10;3tO5SJWSEI45GqhT6nKtY1mTwzj0HbFwvz44TAJDpW3Ai4S7Vo+ybKIdNiwNNXa0rqn8K/6dgXE1&#10;abPdtllv+Cfg9v00+y6mpTEvz/3qA1SiPj3Ed/eXFd9oLPvljTwBvbg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NREVZwgAAAN0AAAAPAAAAAAAAAAAAAAAAAJgCAABkcnMvZG93&#10;bnJldi54bWxQSwUGAAAAAAQABAD1AAAAhwMAAAAA&#10;" path="m515,l,670e" strokecolor="#36f">
                <v:stroke dashstyle="1 1" endcap="round"/>
                <v:shadow color="#868686"/>
                <v:path arrowok="t" o:connecttype="custom" o:connectlocs="515,0;0,670" o:connectangles="0,0"/>
              </v:shape>
              <v:shape id="Freeform 610" o:spid="_x0000_s138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gjgwsQA&#10;AADdAAAADwAAAGRycy9kb3ducmV2LnhtbESPQYvCMBSE78L+h/AWvGmqiLpdoyyC4EXR6oLeHs3b&#10;tmzzUpKo9d8bQfA4zHwzzGzRmlpcyfnKsoJBPwFBnFtdcaHgeFj1piB8QNZYWyYFd/KwmH90Zphq&#10;e+M9XbNQiFjCPkUFZQhNKqXPSzLo+7Yhjt6fdQZDlK6Q2uEtlptaDpNkLA1WHBdKbGhZUv6fXYyC&#10;UTGuk922Wm747HD79Ts9ZZNcqe5n+/MNIlAb3uEXvdaRG44G8HwTn4Cc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II4MLEAAAA3QAAAA8AAAAAAAAAAAAAAAAAmAIAAGRycy9k&#10;b3ducmV2LnhtbFBLBQYAAAAABAAEAPUAAACJAwAAAAA=&#10;" path="m515,l,670e" strokecolor="#36f">
                <v:stroke dashstyle="1 1" endcap="round"/>
                <v:shadow color="#868686"/>
                <v:path arrowok="t" o:connecttype="custom" o:connectlocs="515,0;0,670" o:connectangles="0,0"/>
              </v:shape>
            </v:group>
          </v:group>
        </w:pict>
      </w:r>
      <w:r>
        <w:rPr>
          <w:rFonts w:ascii="Hand writing Mutlu" w:hAnsi="Hand writing Mutlu"/>
          <w:b/>
          <w:color w:val="000000"/>
          <w:sz w:val="64"/>
          <w:szCs w:val="64"/>
        </w:rPr>
        <w:t>nine    nine     anlat   anlat</w:t>
      </w:r>
    </w:p>
    <w:p w:rsidR="00F36161" w:rsidRDefault="00F36161" w:rsidP="004D3BF6">
      <w:pPr>
        <w:rPr>
          <w:rFonts w:ascii="Hand writing Mutlu" w:hAnsi="Hand writing Mutlu"/>
          <w:b/>
          <w:color w:val="000000"/>
          <w:sz w:val="64"/>
          <w:szCs w:val="64"/>
        </w:rPr>
      </w:pPr>
      <w:r>
        <w:rPr>
          <w:noProof/>
          <w:lang w:eastAsia="tr-TR"/>
        </w:rPr>
        <w:pict>
          <v:group id="Grup 4242" o:spid="_x0000_s1388" style="position:absolute;margin-left:246.15pt;margin-top:4.85pt;width:239.1pt;height:44.2pt;z-index:-251672064" coordorigin="1054,7115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">
            <v:group id="Group 575" o:spid="_x0000_s1389" style="position:absolute;left:1080;top:7133;width:10260;height:651" coordorigin="751,4013" coordsize="9707,55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vWKcGxgAAAN0A&#10;AAAPAAAAAAAAAAAAAAAAAKoCAABkcnMvZG93bnJldi54bWxQSwUGAAAAAAQABAD6AAAAnQMAAAAA&#10;">
              <v:rect id="Rectangle 578" o:spid="_x0000_s1390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715E8YA&#10;AADdAAAADwAAAGRycy9kb3ducmV2LnhtbESPQWvCQBSE70L/w/IK3nRTCVJSVxEh0EOpNVro8TX7&#10;mk2TfRuyq6b+ercgeBxm5htmsRpsK07U+9qxgqdpAoK4dLrmSsFhn0+eQfiArLF1TAr+yMNq+TBa&#10;YKbdmXd0KkIlIoR9hgpMCF0mpS8NWfRT1xFH78f1FkOUfSV1j+cIt62cJclcWqw5LhjsaGOobIqj&#10;VUC/W/qi4v3ybXI6fl7s28e88UqNH4f1C4hAQ7iHb+1XrSCdpSn8v4lPQC6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715E8YAAADdAAAADwAAAAAAAAAAAAAAAACYAgAAZHJz&#10;L2Rvd25yZXYueG1sUEsFBgAAAAAEAAQA9QAAAIsDAAAAAA==&#10;" strokecolor="#0070c0" strokeweight="1pt">
                <v:shadow color="#868686"/>
                <v:path arrowok="t"/>
              </v:rect>
              <v:rect id="Rectangle 576" o:spid="_x0000_s1391" style="position:absolute;left:751;top:4398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7tZEcYA&#10;AADdAAAADwAAAGRycy9kb3ducmV2LnhtbESP0WoCMRRE3wX/IVyhbzWr1basRikVYQVBavsBl811&#10;d3VzEzdRV7/eCAUfh5k5w0znranFmRpfWVYw6CcgiHOrKy4U/P0uXz9B+ICssbZMCq7kYT7rdqaY&#10;anvhHzpvQyEihH2KCsoQXCqlz0sy6PvWEUdvZxuDIcqmkLrBS4SbWg6T5F0arDgulOjou6T8sD0Z&#10;Bcfj/jZ+S1abdchllhULt/9YOKVeeu3XBESgNjzD/+1MKxgNR2N4vIlPQM7u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87tZEcYAAADdAAAADwAAAAAAAAAAAAAAAACYAgAAZHJz&#10;L2Rvd25yZXYueG1sUEsFBgAAAAAEAAQA9QAAAIsDAAAAAA==&#10;" strokecolor="#36f" strokeweight="1pt">
                <v:shadow color="#868686"/>
                <v:path arrowok="t"/>
              </v:rect>
              <v:rect id="Rectangle 577" o:spid="_x0000_s1392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bJaCcUA&#10;AADdAAAADwAAAGRycy9kb3ducmV2LnhtbESPQWvCQBSE7wX/w/IK3upGSa1GVxGxUI9NK+jtkX3J&#10;xmbfhuxW4793hUKPw8x8wyzXvW3EhTpfO1YwHiUgiAuna64UfH+9v8xA+ICssXFMCm7kYb0aPC0x&#10;0+7Kn3TJQyUihH2GCkwIbSalLwxZ9CPXEkevdJ3FEGVXSd3hNcJtIydJMpUWa44LBlvaGip+8l+r&#10;YHfu9+1xd87Nq52X5q0cpydzUGr43G8WIAL14T/81/7QCtJJOoXHm/gE5OoO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RsloJxQAAAN0AAAAPAAAAAAAAAAAAAAAAAJgCAABkcnMv&#10;ZG93bnJldi54bWxQSwUGAAAAAAQABAD1AAAAigMAAAAA&#10;" strokecolor="red" strokeweight="1pt">
                <v:shadow color="#868686"/>
                <v:path arrowok="t"/>
              </v:rect>
            </v:group>
            <v:group id="Group 579" o:spid="_x0000_s1393" style="position:absolute;left:1054;top:7115;width:1940;height:687" coordorigin="1054,7115" coordsize="1940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UGOhBccAAADd&#10;AAAADwAAAAAAAAAAAAAAAACqAgAAZHJzL2Rvd25yZXYueG1sUEsFBgAAAAAEAAQA+gAAAJ4DAAAA&#10;AA==&#10;">
              <v:shape id="Freeform 580" o:spid="_x0000_s139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zJJX8IA&#10;AADdAAAADwAAAGRycy9kb3ducmV2LnhtbERPTWvCQBC9F/wPyxR6q5uKqE1dRYRCL4pGhfY2ZKdJ&#10;aHY27G41/nvnIHh8vO/5snetOlOIjWcDb8MMFHHpbcOVgePh83UGKiZki61nMnClCMvF4GmOufUX&#10;3tO5SJWSEI45GqhT6nKtY1mTwzj0HbFwvz44TAJDpW3Ai4S7Vo+ybKIdNiwNNXa0rqn8K/6dgXE1&#10;abPdtllv+Cfg9v00+y6mpTEvz/3qA1SiPj3Ed/eXFd9oLHPljTwBvbg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zMklfwgAAAN0AAAAPAAAAAAAAAAAAAAAAAJgCAABkcnMvZG93&#10;bnJldi54bWxQSwUGAAAAAAQABAD1AAAAhwMAAAAA&#10;" path="m515,l,670e" strokecolor="#36f">
                <v:stroke dashstyle="1 1" endcap="round"/>
                <v:shadow color="#868686"/>
                <v:path arrowok="t" o:connecttype="custom" o:connectlocs="515,0;0,670" o:connectangles="0,0"/>
              </v:shape>
              <v:shape id="Freeform 582" o:spid="_x0000_s139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H7sxMYA&#10;AADdAAAADwAAAGRycy9kb3ducmV2LnhtbESPQWvCQBSE74X+h+UJvdWNQaxGVykBoZeGNq2gt0f2&#10;mQSzb8PuatJ/3y0UPA4z3wyz2Y2mEzdyvrWsYDZNQBBXVrdcK/j+2j8vQfiArLGzTAp+yMNu+/iw&#10;wUzbgT/pVoZaxBL2GSpoQugzKX3VkEE/tT1x9M7WGQxRulpqh0MsN51Mk2QhDbYcFxrsKW+oupRX&#10;o2BeL7rko2jzdz45LFaH5bF8qZR6moyvaxCBxnAP/9NvOnLpfAV/b+ITkNt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H7sxMYAAADdAAAADwAAAAAAAAAAAAAAAACYAgAAZHJz&#10;L2Rvd25yZXYueG1sUEsFBgAAAAAEAAQA9QAAAIsDAAAAAA==&#10;" path="m515,l,670e" strokecolor="#36f">
                <v:stroke dashstyle="1 1" endcap="round"/>
                <v:shadow color="#868686"/>
                <v:path arrowok="t" o:connecttype="custom" o:connectlocs="515,0;0,670" o:connectangles="0,0"/>
              </v:shape>
              <v:shape id="Freeform 584" o:spid="_x0000_s139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J3ThMMA&#10;AADdAAAADwAAAGRycy9kb3ducmV2LnhtbERPS2vCQBC+C/6HZYTe6kapj6auIkKhl0qNLbS3ITtN&#10;QrOzYXer8d87B8Hjx/debXrXqhOF2Hg2MBlnoIhLbxuuDHweXx+XoGJCtth6JgMXirBZDwcrzK0/&#10;84FORaqUhHDM0UCdUpdrHcuaHMax74iF+/XBYRIYKm0DniXctXqaZXPtsGFpqLGjXU3lX/HvDDxV&#10;8zb72De7d/4JuH/+Wn4Xi9KYh1G/fQGVqE938c39ZsU3ncl+eSNPQK+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J3ThMMAAADdAAAADwAAAAAAAAAAAAAAAACYAgAAZHJzL2Rv&#10;d25yZXYueG1sUEsFBgAAAAAEAAQA9QAAAIgDAAAAAA==&#10;" path="m515,l,670e" strokecolor="#36f">
                <v:stroke dashstyle="1 1" endcap="round"/>
                <v:shadow color="#868686"/>
                <v:path arrowok="t" o:connecttype="custom" o:connectlocs="515,0;0,670" o:connectangles="0,0"/>
              </v:shape>
            </v:group>
            <v:group id="Group 586" o:spid="_x0000_s1397" style="position:absolute;left:3162;top:7132;width:1940;height:687" coordorigin="1054,7115" coordsize="1940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NR8KN8cAAADd&#10;AAAADwAAAAAAAAAAAAAAAACqAgAAZHJzL2Rvd25yZXYueG1sUEsFBgAAAAAEAAQA+gAAAJ4DAAAA&#10;AA==&#10;">
              <v:shape id="Freeform 587" o:spid="_x0000_s139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wPoaMUA&#10;AADdAAAADwAAAGRycy9kb3ducmV2LnhtbESPQWvCQBSE70L/w/IK3nRjsGpTVxFB8FKpaQV7e2Rf&#10;k2D2bdhdNf57tyB4HGa+GWa+7EwjLuR8bVnBaJiAIC6srrlU8PO9GcxA+ICssbFMCm7kYbl46c0x&#10;0/bKe7rkoRSxhH2GCqoQ2kxKX1Rk0A9tSxy9P+sMhihdKbXDayw3jUyTZCIN1hwXKmxpXVFxys9G&#10;wbicNMnXrl5/8q/D3fthdsynhVL91271ASJQF57hB73VkUvfUvh/E5+AXN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XA+hoxQAAAN0AAAAPAAAAAAAAAAAAAAAAAJgCAABkcnMv&#10;ZG93bnJldi54bWxQSwUGAAAAAAQABAD1AAAAigMAAAAA&#10;" path="m515,l,670e" strokecolor="#36f">
                <v:stroke dashstyle="1 1" endcap="round"/>
                <v:shadow color="#868686"/>
                <v:path arrowok="t" o:connecttype="custom" o:connectlocs="515,0;0,670" o:connectangles="0,0"/>
              </v:shape>
              <v:shape id="Freeform 589" o:spid="_x0000_s139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E9N88YA&#10;AADdAAAADwAAAGRycy9kb3ducmV2LnhtbESPT2vCQBTE70K/w/IKvemmtv5pmo0UodBLRaOC3h7Z&#10;1yQ0+zbsbjX99q4geBxmfjNMtuhNK07kfGNZwfMoAUFcWt1wpWC3/RzOQfiArLG1TAr+ycMifxhk&#10;mGp75g2dilCJWMI+RQV1CF0qpS9rMuhHtiOO3o91BkOUrpLa4TmWm1aOk2QqDTYcF2rsaFlT+Vv8&#10;GQWv1bRN1qtm+c1Hh6u3/fxQzEqlnh77j3cQgfpwD9/oLx258eQFrm/iE5D5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E9N88YAAADdAAAADwAAAAAAAAAAAAAAAACYAgAAZHJz&#10;L2Rvd25yZXYueG1sUEsFBgAAAAAEAAQA9QAAAIsDAAAAAA==&#10;" path="m515,l,670e" strokecolor="#36f">
                <v:stroke dashstyle="1 1" endcap="round"/>
                <v:shadow color="#868686"/>
                <v:path arrowok="t" o:connecttype="custom" o:connectlocs="515,0;0,670" o:connectangles="0,0"/>
              </v:shape>
              <v:shape id="Freeform 591" o:spid="_x0000_s140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6bVh8YA&#10;AADdAAAADwAAAGRycy9kb3ducmV2LnhtbESPQWvCQBSE74X+h+UVvDWbirUa3YQiCL1Uaqqgt0f2&#10;mQSzb8PuVuO/dwuFHoeZb4ZZFoPpxIWcby0reElSEMSV1S3XCnbf6+cZCB+QNXaWScGNPBT548MS&#10;M22vvKVLGWoRS9hnqKAJoc+k9FVDBn1ie+LonawzGKJ0tdQOr7HcdHKcplNpsOW40GBPq4aqc/lj&#10;FEzqaZd+bdrVJx8dbub72aF8q5QaPQ3vCxCBhvAf/qM/dOTGrxP4fROfgMz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6bVh8YAAADdAAAADwAAAAAAAAAAAAAAAACYAgAAZHJz&#10;L2Rvd25yZXYueG1sUEsFBgAAAAAEAAQA9QAAAIsDAAAAAA==&#10;" path="m515,l,670e" strokecolor="#36f">
                <v:stroke dashstyle="1 1" endcap="round"/>
                <v:shadow color="#868686"/>
                <v:path arrowok="t" o:connecttype="custom" o:connectlocs="515,0;0,670" o:connectangles="0,0"/>
              </v:shape>
            </v:group>
            <v:shape id="Freeform 593" o:spid="_x0000_s1401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OpwHMUA&#10;AADdAAAADwAAAGRycy9kb3ducmV2LnhtbESPQWvCQBSE74X+h+UJvelGqVajm1CEghelpgp6e2Sf&#10;STD7NuxuNf333YLQ4zDzzTCrvDetuJHzjWUF41ECgri0uuFKweHrYzgH4QOyxtYyKfghD3n2/LTC&#10;VNs77+lWhErEEvYpKqhD6FIpfVmTQT+yHXH0LtYZDFG6SmqH91huWjlJkpk02HBcqLGjdU3ltfg2&#10;Cl6rWZt87pr1ls8Od4vj/FS8lUq9DPr3JYhAffgPP+iNjtxkOoW/N/EJyOw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Y6nAcxQAAAN0AAAAPAAAAAAAAAAAAAAAAAJgCAABkcnMv&#10;ZG93bnJldi54bWxQSwUGAAAAAAQABAD1AAAAigMAAAAA&#10;" path="m515,l,670e" strokecolor="#36f">
              <v:stroke dashstyle="1 1" endcap="round"/>
              <v:shadow color="#868686"/>
              <v:path arrowok="t" o:connecttype="custom" o:connectlocs="515,0;0,670" o:connectangles="0,0"/>
            </v:shape>
            <v:shape id="Freeform 595" o:spid="_x0000_s1402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Djua8YA&#10;AADdAAAADwAAAGRycy9kb3ducmV2LnhtbESPQWvCQBSE74X+h+UVetONUlNNsxERhF6UNiro7ZF9&#10;TYLZt2F3q+m/7xaEHoeZb4bJl4PpxJWcby0rmIwTEMSV1S3XCg77zWgOwgdkjZ1lUvBDHpbF40OO&#10;mbY3/qRrGWoRS9hnqKAJoc+k9FVDBv3Y9sTR+7LOYIjS1VI7vMVy08lpkqTSYMtxocGe1g1Vl/Lb&#10;KHip0y752LXrLZ8d7hbH+al8rZR6fhpWbyACDeE/fKffdeSmsxT+3sQnIIt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Djua8YAAADdAAAADwAAAAAAAAAAAAAAAACYAgAAZHJz&#10;L2Rvd25yZXYueG1sUEsFBgAAAAAEAAQA9QAAAIsDAAAAAA==&#10;" path="m515,l,670e" strokecolor="#36f">
              <v:stroke dashstyle="1 1" endcap="round"/>
              <v:shadow color="#868686"/>
              <v:path arrowok="t" o:connecttype="custom" o:connectlocs="515,0;0,670" o:connectangles="0,0"/>
            </v:shape>
            <v:shape id="Freeform 597" o:spid="_x0000_s1403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2i+UckA&#10;AADdAAAADwAAAGRycy9kb3ducmV2LnhtbESP3UrDQBSE7wXfYTlC7+ymodoQuy1aVGJLS3/U62P2&#10;mASzZ0N226Rv7wpCL4eZ+YaZzntTixO1rrKsYDSMQBDnVldcKHg/vNwmIJxH1lhbJgVncjCfXV9N&#10;MdW24x2d9r4QAcIuRQWl900qpctLMuiGtiEO3rdtDfog20LqFrsAN7WMo+heGqw4LJTY0KKk/Gd/&#10;NAqSr2O32GzXH6vP5VP2PDrHb0n2qtTgpn98AOGp95fwfzvTCsbx3QT+3oQnIGe/AA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q2i+UckAAADdAAAADwAAAAAAAAAAAAAAAACYAgAA&#10;ZHJzL2Rvd25yZXYueG1sUEsFBgAAAAAEAAQA9QAAAI4DAAAAAA==&#10;" path="m364,l,451e" strokecolor="#36f">
              <v:stroke dashstyle="1 1" endcap="round"/>
              <v:shadow color="#868686"/>
              <v:path arrowok="t" o:connecttype="custom" o:connectlocs="364,0;0,451" o:connectangles="0,0"/>
            </v:shape>
            <v:group id="Group 598" o:spid="_x0000_s1404" style="position:absolute;left:5298;top:7122;width:1940;height:687" coordorigin="1054,7115" coordsize="1940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CWjqsQAAADdAAAA&#10;DwAAAAAAAAAAAAAAAACqAgAAZHJzL2Rvd25yZXYueG1sUEsFBgAAAAAEAAQA+gAAAJsDAAAAAA==&#10;">
              <v:shape id="Freeform 599" o:spid="_x0000_s140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ad6GcYA&#10;AADdAAAADwAAAGRycy9kb3ducmV2LnhtbESPT2vCQBTE7wW/w/KE3ppNQ+uf6BqKUOilolFBb4/s&#10;MwnNvg27W02/fVco9DjM/GaYZTGYTlzJ+dayguckBUFcWd1yreCwf3+agfABWWNnmRT8kIdiNXpY&#10;Yq7tjXd0LUMtYgn7HBU0IfS5lL5qyKBPbE8cvYt1BkOUrpba4S2Wm05maTqRBluOCw32tG6o+iq/&#10;jYKXetKl2027/uSzw838ODuV00qpx/HwtgARaAj/4T/6Q0cue53D/U18AnL1C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2ad6GcYAAADdAAAADwAAAAAAAAAAAAAAAACYAgAAZHJz&#10;L2Rvd25yZXYueG1sUEsFBgAAAAAEAAQA9QAAAIsDAAAAAA==&#10;" path="m515,l,670e" strokecolor="#36f">
                <v:stroke dashstyle="1 1" endcap="round"/>
                <v:shadow color="#868686"/>
                <v:path arrowok="t" o:connecttype="custom" o:connectlocs="515,0;0,670" o:connectangles="0,0"/>
              </v:shape>
              <v:shape id="Freeform 601" o:spid="_x0000_s140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vEZOcIA&#10;AADdAAAADwAAAGRycy9kb3ducmV2LnhtbERPTWvCQBC9F/wPywi91U2lpJq6ighCLxUbFfQ2ZKdJ&#10;aHY27G41/ffOodDj430vVoPr1JVCbD0beJ5koIgrb1uuDRwP26cZqJiQLXaeycAvRVgtRw8LLKy/&#10;8Sddy1QrCeFYoIEmpb7QOlYNOYwT3xML9+WDwyQw1NoGvEm46/Q0y3LtsGVpaLCnTUPVd/njDLzU&#10;eZftd+3mgy8Bd/PT7Fy+VsY8jof1G6hEQ/oX/7nfrfimueyXN/IE9PIO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G8Rk5wgAAAN0AAAAPAAAAAAAAAAAAAAAAAJgCAABkcnMvZG93&#10;bnJldi54bWxQSwUGAAAAAAQABAD1AAAAhwMAAAAA&#10;" path="m515,l,670e" strokecolor="#36f">
                <v:stroke dashstyle="1 1" endcap="round"/>
                <v:shadow color="#868686"/>
                <v:path arrowok="t" o:connecttype="custom" o:connectlocs="515,0;0,670" o:connectangles="0,0"/>
              </v:shape>
              <v:shape id="Freeform 603" o:spid="_x0000_s140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b28osYA&#10;AADdAAAADwAAAGRycy9kb3ducmV2LnhtbESPQWvCQBSE70L/w/IKvelGKWmMbkIRCl6UNlXQ2yP7&#10;moRm34bdVeO/7xYKPQ4z3wyzLkfTiys531lWMJ8lIIhrqztuFBw+36YZCB+QNfaWScGdPJTFw2SN&#10;ubY3/qBrFRoRS9jnqKANYcil9HVLBv3MDsTR+7LOYIjSNVI7vMVy08tFkqTSYMdxocWBNi3V39XF&#10;KHhu0j5533ebHZ8d7pfH7FS91Eo9PY6vKxCBxvAf/qO3OnKLdA6/b+ITkMU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6b28osYAAADdAAAADwAAAAAAAAAAAAAAAACYAgAAZHJz&#10;L2Rvd25yZXYueG1sUEsFBgAAAAAEAAQA9QAAAIsDAAAAAA==&#10;" path="m515,l,670e" strokecolor="#36f">
                <v:stroke dashstyle="1 1" endcap="round"/>
                <v:shadow color="#868686"/>
                <v:path arrowok="t" o:connecttype="custom" o:connectlocs="515,0;0,670" o:connectangles="0,0"/>
              </v:shape>
            </v:group>
            <v:group id="Group 605" o:spid="_x0000_s1408" style="position:absolute;left:7390;top:7132;width:1940;height:687" coordorigin="1054,7115" coordsize="1940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LoV79xgAAAN0A&#10;AAAPAAAAAAAAAAAAAAAAAKoCAABkcnMvZG93bnJldi54bWxQSwUGAAAAAAQABAD6AAAAnQMAAAAA&#10;">
              <v:shape id="Freeform 606" o:spid="_x0000_s140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OHTsYA&#10;AADdAAAADwAAAGRycy9kb3ducmV2LnhtbESPQWvCQBSE74X+h+UVetONVlJNsxERhF6UNiro7ZF9&#10;TYLZt2F3q+m/7xaEHoeZb4bJl4PpxJWcby0rmIwTEMSV1S3XCg77zWgOwgdkjZ1lUvBDHpbF40OO&#10;mbY3/qRrGWoRS9hnqKAJoc+k9FVDBv3Y9sTR+7LOYIjS1VI7vMVy08lpkqTSYMtxocGe1g1Vl/Lb&#10;KJjVaZd87Nr1ls8Od4vj/FS+Vko9Pw2rNxCBhvAfvtPvOnLT9AX+3sQnIIt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iOHTsYAAADdAAAADwAAAAAAAAAAAAAAAACYAgAAZHJz&#10;L2Rvd25yZXYueG1sUEsFBgAAAAAEAAQA9QAAAIsDAAAAAA==&#10;" path="m515,l,670e" strokecolor="#36f">
                <v:stroke dashstyle="1 1" endcap="round"/>
                <v:shadow color="#868686"/>
                <v:path arrowok="t" o:connecttype="custom" o:connectlocs="515,0;0,670" o:connectangles="0,0"/>
              </v:shape>
              <v:shape id="Freeform 608" o:spid="_x0000_s141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cofOsYA&#10;AADdAAAADwAAAGRycy9kb3ducmV2LnhtbESPQWvCQBSE70L/w/KE3nSjSBpTN6EIhV4qNm3B3h7Z&#10;ZxLMvg27W03/vSsIPQ4z3wyzKUfTizM531lWsJgnIIhrqztuFHx9vs4yED4ga+wtk4I/8lAWD5MN&#10;5tpe+IPOVWhELGGfo4I2hCGX0tctGfRzOxBH72idwRCla6R2eInlppfLJEmlwY7jQosDbVuqT9Wv&#10;UbBq0j7Z77rtO/843K2/s0P1VCv1OB1fnkEEGsN/+E6/6cgt0xXc3sQnIIs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+cofOsYAAADdAAAADwAAAAAAAAAAAAAAAACYAgAAZHJz&#10;L2Rvd25yZXYueG1sUEsFBgAAAAAEAAQA9QAAAIsDAAAAAA==&#10;" path="m515,l,670e" strokecolor="#36f">
                <v:stroke dashstyle="1 1" endcap="round"/>
                <v:shadow color="#868686"/>
                <v:path arrowok="t" o:connecttype="custom" o:connectlocs="515,0;0,670" o:connectangles="0,0"/>
              </v:shape>
              <v:shape id="Freeform 610" o:spid="_x0000_s1411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oa6ocYA&#10;AADdAAAADwAAAGRycy9kb3ducmV2LnhtbESPQWvCQBSE74X+h+UVetONUlNNsxERhF6UNiro7ZF9&#10;TYLZt2F3q+m/7xaEHoeZb4bJl4PpxJWcby0rmIwTEMSV1S3XCg77zWgOwgdkjZ1lUvBDHpbF40OO&#10;mbY3/qRrGWoRS9hnqKAJoc+k9FVDBv3Y9sTR+7LOYIjS1VI7vMVy08lpkqTSYMtxocGe1g1Vl/Lb&#10;KHip0y752LXrLZ8d7hbH+al8rZR6fhpWbyACDeE/fKffdeSm6Qz+3sQnIIt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oa6ocYAAADdAAAADwAAAAAAAAAAAAAAAACYAgAAZHJz&#10;L2Rvd25yZXYueG1sUEsFBgAAAAAEAAQA9QAAAIsDAAAAAA==&#10;" path="m515,l,670e" strokecolor="#36f">
                <v:stroke dashstyle="1 1" endcap="round"/>
                <v:shadow color="#868686"/>
                <v:path arrowok="t" o:connecttype="custom" o:connectlocs="515,0;0,670" o:connectangles="0,0"/>
              </v:shape>
            </v:group>
          </v:group>
        </w:pict>
      </w:r>
      <w:r>
        <w:rPr>
          <w:noProof/>
          <w:lang w:eastAsia="tr-TR"/>
        </w:rPr>
        <w:pict>
          <v:group id="Grup 4266" o:spid="_x0000_s1412" style="position:absolute;margin-left:-6.85pt;margin-top:5.8pt;width:239.1pt;height:44.2pt;z-index:-251673088" coordorigin="1054,7115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">
            <v:group id="Group 575" o:spid="_x0000_s1413" style="position:absolute;left:1080;top:7133;width:10260;height:651" coordorigin="751,4013" coordsize="9707,55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G9b9ZccAAADd&#10;AAAADwAAAAAAAAAAAAAAAACqAgAAZHJzL2Rvd25yZXYueG1sUEsFBgAAAAAEAAQA+gAAAJ4DAAAA&#10;AA==&#10;">
              <v:rect id="Rectangle 578" o:spid="_x0000_s1414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UUvdsMA&#10;AADdAAAADwAAAGRycy9kb3ducmV2LnhtbERPz2vCMBS+D/wfwhvsZtPJKFKNZQwED+JcdbDjs3lr&#10;ujYvpYna+debw2DHj+/3shhtJy40+MaxguckBUFcOd1wreB4WE/nIHxA1tg5JgW/5KFYTR6WmGt3&#10;5Q+6lKEWMYR9jgpMCH0upa8MWfSJ64kj9+0GiyHCoZZ6wGsMt52cpWkmLTYcGwz29GaoasuzVUA/&#10;7/RF5e52Mms6f97sdp+1Xqmnx/F1ASLQGP7Ff+6NVvAyy+Lc+CY+Abm6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UUvdsMAAADdAAAADwAAAAAAAAAAAAAAAACYAgAAZHJzL2Rv&#10;d25yZXYueG1sUEsFBgAAAAAEAAQA9QAAAIgDAAAAAA==&#10;" strokecolor="#0070c0" strokeweight="1pt">
                <v:shadow color="#868686"/>
                <v:path arrowok="t"/>
              </v:rect>
              <v:rect id="Rectangle 576" o:spid="_x0000_s1415" style="position:absolute;left:751;top:4398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UMPdMcA&#10;AADdAAAADwAAAGRycy9kb3ducmV2LnhtbESP0WrCQBRE3wX/YbmCb2ZTtVajq5RKIQWh1PYDLtlr&#10;Epu9u2a3Gv16t1Do4zAzZ5jVpjONOFPra8sKHpIUBHFhdc2lgq/P19EchA/IGhvLpOBKHjbrfm+F&#10;mbYX/qDzPpQiQthnqKAKwWVS+qIigz6xjjh6B9saDFG2pdQtXiLcNHKcpjNpsOa4UKGjl4qK7/2P&#10;UXA6HW+Pk/TtfRcKmefl1h2ftk6p4aB7XoII1IX/8F871wqm49kCft/EJyDX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DlDD3THAAAA3QAAAA8AAAAAAAAAAAAAAAAAmAIAAGRy&#10;cy9kb3ducmV2LnhtbFBLBQYAAAAABAAEAPUAAACMAwAAAAA=&#10;" strokecolor="#36f" strokeweight="1pt">
                <v:shadow color="#868686"/>
                <v:path arrowok="t"/>
              </v:rect>
              <v:rect id="Rectangle 577" o:spid="_x0000_s1416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3utW8IA&#10;AADdAAAADwAAAGRycy9kb3ducmV2LnhtbERPz2vCMBS+C/sfwht401RxdlajDFHYjlYHens0r01d&#10;81KaqN1/vxwGHj++36tNbxtxp87XjhVMxgkI4sLpmisFp+N+9A7CB2SNjWNS8EseNuuXwQoz7R58&#10;oHseKhFD2GeowITQZlL6wpBFP3YtceRK11kMEXaV1B0+Yrht5DRJ5tJizbHBYEtbQ8VPfrMKdtf+&#10;qz3vrrl5s4vSpOVkdjHfSg1f+48liEB9eIr/3Z9awWyaxv3xTXwCcv0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/e61bwgAAAN0AAAAPAAAAAAAAAAAAAAAAAJgCAABkcnMvZG93&#10;bnJldi54bWxQSwUGAAAAAAQABAD1AAAAhwMAAAAA&#10;" strokecolor="red" strokeweight="1pt">
                <v:shadow color="#868686"/>
                <v:path arrowok="t"/>
              </v:rect>
            </v:group>
            <v:group id="Group 579" o:spid="_x0000_s1417" style="position:absolute;left:1054;top:7115;width:1940;height:687" coordorigin="1054,7115" coordsize="1940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+qlZXxgAAAN0A&#10;AAAPAAAAAAAAAAAAAAAAAKoCAABkcnMvZG93bnJldi54bWxQSwUGAAAAAAQABAD6AAAAnQMAAAAA&#10;">
              <v:shape id="Freeform 580" o:spid="_x0000_s141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La0CMYA&#10;AADdAAAADwAAAGRycy9kb3ducmV2LnhtbESPQWvCQBSE7wX/w/KE3urGIBpTNyJCwUulpi3Y2yP7&#10;TILZt2F3G9N/3y0IPQ4z3wyz2Y6mEwM531pWMJ8lIIgrq1uuFXy8vzxlIHxA1thZJgU/5GFbTB42&#10;mGt74xMNZahFLGGfo4ImhD6X0lcNGfQz2xNH72KdwRClq6V2eIvlppNpkiylwZbjQoM97RuqruW3&#10;UbCol13ydmz3r/zl8Lj+zM7lqlLqcTrunkEEGsN/+E4fdOTSVQp/b+ITkMU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La0CMYAAADdAAAADwAAAAAAAAAAAAAAAACYAgAAZHJz&#10;L2Rvd25yZXYueG1sUEsFBgAAAAAEAAQA9QAAAIsDAAAAAA==&#10;" path="m515,l,670e" strokecolor="#36f">
                <v:stroke dashstyle="1 1" endcap="round"/>
                <v:shadow color="#868686"/>
                <v:path arrowok="t" o:connecttype="custom" o:connectlocs="515,0;0,670" o:connectangles="0,0"/>
              </v:shape>
              <v:shape id="Freeform 582" o:spid="_x0000_s141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/oRk8UA&#10;AADdAAAADwAAAGRycy9kb3ducmV2LnhtbESPT4vCMBTE7wt+h/AEb2uqu/inGkWEhb2srFVBb4/m&#10;2Rabl5JE7X57Iyx4HGZ+M8x82Zpa3Mj5yrKCQT8BQZxbXXGhYL/7ep+A8AFZY22ZFPyRh+Wi8zbH&#10;VNs7b+mWhULEEvYpKihDaFIpfV6SQd+3DXH0ztYZDFG6QmqH91huajlMkpE0WHFcKLGhdUn5Jbsa&#10;BZ/FqE5+N9X6h08ON9PD5JiNc6V63XY1AxGoDa/wP/2tIzccf8DzTXwCcvE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z+hGTxQAAAN0AAAAPAAAAAAAAAAAAAAAAAJgCAABkcnMv&#10;ZG93bnJldi54bWxQSwUGAAAAAAQABAD1AAAAigMAAAAA&#10;" path="m515,l,670e" strokecolor="#36f">
                <v:stroke dashstyle="1 1" endcap="round"/>
                <v:shadow color="#868686"/>
                <v:path arrowok="t" o:connecttype="custom" o:connectlocs="515,0;0,670" o:connectangles="0,0"/>
              </v:shape>
              <v:shape id="Freeform 584" o:spid="_x0000_s142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BOJ58YA&#10;AADdAAAADwAAAGRycy9kb3ducmV2LnhtbESPQWvCQBSE7wX/w/KE3upGkWhT11CEQi8NbbSgt0f2&#10;NQlm34bdbYz/3i0UPA4z3wyzyUfTiYGcby0rmM8SEMSV1S3XCg77t6c1CB+QNXaWScGVPOTbycMG&#10;M20v/EVDGWoRS9hnqKAJoc+k9FVDBv3M9sTR+7HOYIjS1VI7vMRy08lFkqTSYMtxocGedg1V5/LX&#10;KFjWaZd8Fu3ug08Oi+fv9bFcVUo9TsfXFxCBxnAP/9PvOnKL1RL+3sQnILc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BOJ58YAAADdAAAADwAAAAAAAAAAAAAAAACYAgAAZHJz&#10;L2Rvd25yZXYueG1sUEsFBgAAAAAEAAQA9QAAAIsDAAAAAA==&#10;" path="m515,l,670e" strokecolor="#36f">
                <v:stroke dashstyle="1 1" endcap="round"/>
                <v:shadow color="#868686"/>
                <v:path arrowok="t" o:connecttype="custom" o:connectlocs="515,0;0,670" o:connectangles="0,0"/>
              </v:shape>
            </v:group>
            <v:group id="Group 586" o:spid="_x0000_s1421" style="position:absolute;left:3162;top:7132;width:1940;height:687" coordorigin="1054,7115" coordsize="1940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BkVBUxgAAAN0A&#10;AAAPAAAAAAAAAAAAAAAAAKoCAABkcnMvZG93bnJldi54bWxQSwUGAAAAAAQABAD6AAAAnQMAAAAA&#10;">
              <v:shape id="Freeform 587" o:spid="_x0000_s142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42yC8QA&#10;AADdAAAADwAAAGRycy9kb3ducmV2LnhtbESPQWvCQBSE74L/YXlCb7pRStTUVUQQeqnY2IK9PbLP&#10;JJh9G3ZXjf/eFQoeh5lvhlmsOtOIKzlfW1YwHiUgiAuray4V/By2wxkIH5A1NpZJwZ08rJb93gIz&#10;bW/8Tdc8lCKWsM9QQRVCm0npi4oM+pFtiaN3ss5giNKVUju8xXLTyEmSpNJgzXGhwpY2FRXn/GIU&#10;vJdpk+x39eaL/xzu5r+zYz4tlHobdOsPEIG68Ar/0586cpNpCs838QnI5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ONsgvEAAAA3QAAAA8AAAAAAAAAAAAAAAAAmAIAAGRycy9k&#10;b3ducmV2LnhtbFBLBQYAAAAABAAEAPUAAACJAwAAAAA=&#10;" path="m515,l,670e" strokecolor="#36f">
                <v:stroke dashstyle="1 1" endcap="round"/>
                <v:shadow color="#868686"/>
                <v:path arrowok="t" o:connecttype="custom" o:connectlocs="515,0;0,670" o:connectangles="0,0"/>
              </v:shape>
              <v:shape id="Freeform 589" o:spid="_x0000_s142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MEXkMYA&#10;AADdAAAADwAAAGRycy9kb3ducmV2LnhtbESPQWvCQBSE70L/w/IKvemmUkxM3YQiFHqpaGzB3h7Z&#10;1yQ0+zbsbjX+e1cQPA4z3wyzKkfTiyM531lW8DxLQBDXVnfcKPjav08zED4ga+wtk4IzeSiLh8kK&#10;c21PvKNjFRoRS9jnqKANYcil9HVLBv3MDsTR+7XOYIjSNVI7PMVy08t5kiykwY7jQosDrVuq/6p/&#10;o+ClWfTJdtOtP/nH4Wb5nR2qtFbq6XF8ewURaAz38I3+0JGbpylc38QnIIsL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MEXkMYAAADdAAAADwAAAAAAAAAAAAAAAACYAgAAZHJz&#10;L2Rvd25yZXYueG1sUEsFBgAAAAAEAAQA9QAAAIsDAAAAAA==&#10;" path="m515,l,670e" strokecolor="#36f">
                <v:stroke dashstyle="1 1" endcap="round"/>
                <v:shadow color="#868686"/>
                <v:path arrowok="t" o:connecttype="custom" o:connectlocs="515,0;0,670" o:connectangles="0,0"/>
              </v:shape>
              <v:shape id="Freeform 591" o:spid="_x0000_s142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V6D4sIA&#10;AADdAAAADwAAAGRycy9kb3ducmV2LnhtbERPTWvCQBC9F/oflin0VjeVojG6ShEKvVQ0tqC3ITtN&#10;QrOzYXer8d87B8Hj430vVoPr1IlCbD0beB1loIgrb1uuDXzvP15yUDEhW+w8k4ELRVgtHx8WWFh/&#10;5h2dylQrCeFYoIEmpb7QOlYNOYwj3xML9+uDwyQw1NoGPEu46/Q4yybaYcvS0GBP64aqv/LfGXir&#10;J1223bTrLz4G3Mx+8kM5rYx5fhre56ASDekuvrk/rfjGU5krb+QJ6OUV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9XoPiwgAAAN0AAAAPAAAAAAAAAAAAAAAAAJgCAABkcnMvZG93&#10;bnJldi54bWxQSwUGAAAAAAQABAD1AAAAhwMAAAAA&#10;" path="m515,l,670e" strokecolor="#36f">
                <v:stroke dashstyle="1 1" endcap="round"/>
                <v:shadow color="#868686"/>
                <v:path arrowok="t" o:connecttype="custom" o:connectlocs="515,0;0,670" o:connectangles="0,0"/>
              </v:shape>
            </v:group>
            <v:shape id="Freeform 593" o:spid="_x0000_s1425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hImecQA&#10;AADdAAAADwAAAGRycy9kb3ducmV2LnhtbESPT4vCMBTE7wt+h/CEva2pIv6pRhFB8LLiVgW9PZpn&#10;W2xeShK1++03woLHYeY3w8yXranFg5yvLCvo9xIQxLnVFRcKjofN1wSED8gaa8uk4Jc8LBedjzmm&#10;2j75hx5ZKEQsYZ+igjKEJpXS5yUZ9D3bEEfvap3BEKUrpHb4jOWmloMkGUmDFceFEhtal5TfsrtR&#10;MCxGdbLfVetvvjjcTU+TczbOlfrstqsZiEBteIf/6a2O3GA8hdeb+ATk4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ISJnnEAAAA3QAAAA8AAAAAAAAAAAAAAAAAmAIAAGRycy9k&#10;b3ducmV2LnhtbFBLBQYAAAAABAAEAPUAAACJAwAAAAA=&#10;" path="m515,l,670e" strokecolor="#36f">
              <v:stroke dashstyle="1 1" endcap="round"/>
              <v:shadow color="#868686"/>
              <v:path arrowok="t" o:connecttype="custom" o:connectlocs="515,0;0,670" o:connectangles="0,0"/>
            </v:shape>
            <v:shape id="Freeform 595" o:spid="_x0000_s1426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v3/w8IA&#10;AADdAAAADwAAAGRycy9kb3ducmV2LnhtbERPTWvCQBC9F/wPywje6qYiNk1dRQShF8VGC+1tyE6T&#10;0Oxs2N1q/PfOodDj430v14Pr1IVCbD0beJpmoIgrb1uuDZxPu8ccVEzIFjvPZOBGEdar0cMSC+uv&#10;/E6XMtVKQjgWaKBJqS+0jlVDDuPU98TCffvgMAkMtbYBrxLuOj3LsoV22LI0NNjTtqHqp/x1Bub1&#10;osuOh3a756+Ah5eP/LN8royZjIfNK6hEQ/oX/7nfrPhmueyXN/IE9OoO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2/f/DwgAAAN0AAAAPAAAAAAAAAAAAAAAAAJgCAABkcnMvZG93&#10;bnJldi54bWxQSwUGAAAAAAQABAD1AAAAhwMAAAAA&#10;" path="m515,l,670e" strokecolor="#36f">
              <v:stroke dashstyle="1 1" endcap="round"/>
              <v:shadow color="#868686"/>
              <v:path arrowok="t" o:connecttype="custom" o:connectlocs="515,0;0,670" o:connectangles="0,0"/>
            </v:shape>
            <v:shape id="Freeform 597" o:spid="_x0000_s1427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a2v+cgA&#10;AADdAAAADwAAAGRycy9kb3ducmV2LnhtbESPQUvDQBSE7wX/w/IEb+0mQSSk3RYtrcSWirbq+Zl9&#10;JsHs25DdNum/dwtCj8PMfMPMFoNpxIk6V1tWEE8iEMSF1TWXCj4O63EKwnlkjY1lUnAmB4v5zWiG&#10;mbY9v9Np70sRIOwyVFB532ZSuqIig25iW+Lg/djOoA+yK6XusA9w08gkih6kwZrDQoUtLSsqfvdH&#10;oyD9PvbL17fd5/Zr85Sv4nPykubPSt3dDo9TEJ4Gfw3/t3Ot4D5JY7i8CU9Azv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A1ra/5yAAAAN0AAAAPAAAAAAAAAAAAAAAAAJgCAABk&#10;cnMvZG93bnJldi54bWxQSwUGAAAAAAQABAD1AAAAjQMAAAAA&#10;" path="m364,l,451e" strokecolor="#36f">
              <v:stroke dashstyle="1 1" endcap="round"/>
              <v:shadow color="#868686"/>
              <v:path arrowok="t" o:connecttype="custom" o:connectlocs="364,0;0,451" o:connectangles="0,0"/>
            </v:shape>
            <v:group id="Group 598" o:spid="_x0000_s1428" style="position:absolute;left:5298;top:7122;width:1940;height:687" coordorigin="1054,7115" coordsize="1940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7rbgHxgAAAN0A&#10;AAAPAAAAAAAAAAAAAAAAAKoCAABkcnMvZG93bnJldi54bWxQSwUGAAAAAAQABAD6AAAAnQMAAAAA&#10;">
              <v:shape id="Freeform 599" o:spid="_x0000_s142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9htMUA&#10;AADdAAAADwAAAGRycy9kb3ducmV2LnhtbESPQWvCQBSE70L/w/IK3nSjFo2pqxSh0EulRgW9PbKv&#10;STD7NuxuNf57tyB4HGa+GWax6kwjLuR8bVnBaJiAIC6srrlUsN99DlIQPiBrbCyTght5WC1fegvM&#10;tL3yli55KEUsYZ+hgiqENpPSFxUZ9EPbEkfv1zqDIUpXSu3wGstNI8dJMpUGa44LFba0rqg4539G&#10;wVs5bZKfTb3+5pPDzfyQHvNZoVT/tft4BxGoC8/wg/7SkRunE/h/E5+AXN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GL2G0xQAAAN0AAAAPAAAAAAAAAAAAAAAAAJgCAABkcnMv&#10;ZG93bnJldi54bWxQSwUGAAAAAAQABAD1AAAAigMAAAAA&#10;" path="m515,l,670e" strokecolor="#36f">
                <v:stroke dashstyle="1 1" endcap="round"/>
                <v:shadow color="#868686"/>
                <v:path arrowok="t" o:connecttype="custom" o:connectlocs="515,0;0,670" o:connectangles="0,0"/>
              </v:shape>
              <v:shape id="Freeform 601" o:spid="_x0000_s143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cb5wMUA&#10;AADdAAAADwAAAGRycy9kb3ducmV2LnhtbESPQWvCQBSE74L/YXkFb2ZTEY3RVUQoeKloqqC3R/Y1&#10;Cc2+DbtbTf+9Wyj0OMx8M8xq05tW3Mn5xrKC1yQFQVxa3XCl4PzxNs5A+ICssbVMCn7Iw2Y9HKww&#10;1/bBJ7oXoRKxhH2OCuoQulxKX9Zk0Ce2I47ep3UGQ5SuktrhI5abVk7SdCYNNhwXauxoV1P5VXwb&#10;BdNq1qbHQ7N755vDw+KSXYt5qdTopd8uQQTqw3/4j97ryE2yKfy+iU9Arp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JxvnAxQAAAN0AAAAPAAAAAAAAAAAAAAAAAJgCAABkcnMv&#10;ZG93bnJldi54bWxQSwUGAAAAAAQABAD1AAAAigMAAAAA&#10;" path="m515,l,670e" strokecolor="#36f">
                <v:stroke dashstyle="1 1" endcap="round"/>
                <v:shadow color="#868686"/>
                <v:path arrowok="t" o:connecttype="custom" o:connectlocs="515,0;0,670" o:connectangles="0,0"/>
              </v:shape>
              <v:shape id="Freeform 603" o:spid="_x0000_s1431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opcW8UA&#10;AADdAAAADwAAAGRycy9kb3ducmV2LnhtbESPQWvCQBSE70L/w/IK3nSjWI2pqxSh0EulRgW9PbKv&#10;STD7NuxuNf57tyB4HGa+GWax6kwjLuR8bVnBaJiAIC6srrlUsN99DlIQPiBrbCyTght5WC1fegvM&#10;tL3yli55KEUsYZ+hgiqENpPSFxUZ9EPbEkfv1zqDIUpXSu3wGstNI8dJMpUGa44LFba0rqg4539G&#10;waScNsnPpl5/88nhZn5Ij/msUKr/2n28gwjUhWf4QX/pyI3TN/h/E5+AXN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milxbxQAAAN0AAAAPAAAAAAAAAAAAAAAAAJgCAABkcnMv&#10;ZG93bnJldi54bWxQSwUGAAAAAAQABAD1AAAAigMAAAAA&#10;" path="m515,l,670e" strokecolor="#36f">
                <v:stroke dashstyle="1 1" endcap="round"/>
                <v:shadow color="#868686"/>
                <v:path arrowok="t" o:connecttype="custom" o:connectlocs="515,0;0,670" o:connectangles="0,0"/>
              </v:shape>
            </v:group>
            <v:group id="Group 605" o:spid="_x0000_s1432" style="position:absolute;left:7390;top:7132;width:1940;height:687" coordorigin="1054,7115" coordsize="1940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Elr4ExgAAAN0A&#10;AAAPAAAAAAAAAAAAAAAAAKoCAABkcnMvZG93bnJldi54bWxQSwUGAAAAAAQABAD6AAAAnQMAAAAA&#10;">
              <v:shape id="Freeform 606" o:spid="_x0000_s143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RRnt8QA&#10;AADdAAAADwAAAGRycy9kb3ducmV2LnhtbESPQWvCQBSE74L/YXmCN90oojF1FREEL0qbtmBvj+wz&#10;CWbfht1V4793C4Ueh5lvhlltOtOIOzlfW1YwGScgiAuray4VfH3uRykIH5A1NpZJwZM8bNb93goz&#10;bR/8Qfc8lCKWsM9QQRVCm0npi4oM+rFtiaN3sc5giNKVUjt8xHLTyGmSzKXBmuNChS3tKiqu+c0o&#10;mJXzJnk/1bsj/zg8Lb/Tc74olBoOuu0biEBd+A//0QcduWm6gN838QnI9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kUZ7fEAAAA3QAAAA8AAAAAAAAAAAAAAAAAmAIAAGRycy9k&#10;b3ducmV2LnhtbFBLBQYAAAAABAAEAPUAAACJAwAAAAA=&#10;" path="m515,l,670e" strokecolor="#36f">
                <v:stroke dashstyle="1 1" endcap="round"/>
                <v:shadow color="#868686"/>
                <v:path arrowok="t" o:connecttype="custom" o:connectlocs="515,0;0,670" o:connectangles="0,0"/>
              </v:shape>
              <v:shape id="Freeform 608" o:spid="_x0000_s143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IvzxcIA&#10;AADdAAAADwAAAGRycy9kb3ducmV2LnhtbERPTWvCQBC9F/wPywje6qYiNk1dRQShF8VGC+1tyE6T&#10;0Oxs2N1q/PfOodDj430v14Pr1IVCbD0beJpmoIgrb1uuDZxPu8ccVEzIFjvPZOBGEdar0cMSC+uv&#10;/E6XMtVKQjgWaKBJqS+0jlVDDuPU98TCffvgMAkMtbYBrxLuOj3LsoV22LI0NNjTtqHqp/x1Bub1&#10;osuOh3a756+Ah5eP/LN8royZjIfNK6hEQ/oX/7nfrPhmucyVN/IE9OoO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Ii/PFwgAAAN0AAAAPAAAAAAAAAAAAAAAAAJgCAABkcnMvZG93&#10;bnJldi54bWxQSwUGAAAAAAQABAD1AAAAhwMAAAAA&#10;" path="m515,l,670e" strokecolor="#36f">
                <v:stroke dashstyle="1 1" endcap="round"/>
                <v:shadow color="#868686"/>
                <v:path arrowok="t" o:connecttype="custom" o:connectlocs="515,0;0,670" o:connectangles="0,0"/>
              </v:shape>
              <v:shape id="Freeform 610" o:spid="_x0000_s143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8dWXsYA&#10;AADdAAAADwAAAGRycy9kb3ducmV2LnhtbESPQWvCQBSE74L/YXlCb2ajFBtTN0EEoZdKm7agt0f2&#10;NQlm34bdrab/visIPQ4z3wyzKUfTiws531lWsEhSEMS11R03Cj4/9vMMhA/IGnvLpOCXPJTFdLLB&#10;XNsrv9OlCo2IJexzVNCGMORS+rolgz6xA3H0vq0zGKJ0jdQOr7Hc9HKZpitpsOO40OJAu5bqc/Vj&#10;FDw2qz59O3S7Vz45PKy/smP1VCv1MBu3zyACjeE/fKdfdOSW2Rpub+ITkMU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8dWXsYAAADdAAAADwAAAAAAAAAAAAAAAACYAgAAZHJz&#10;L2Rvd25yZXYueG1sUEsFBgAAAAAEAAQA9QAAAIsDAAAAAA==&#10;" path="m515,l,670e" strokecolor="#36f">
                <v:stroke dashstyle="1 1" endcap="round"/>
                <v:shadow color="#868686"/>
                <v:path arrowok="t" o:connecttype="custom" o:connectlocs="515,0;0,670" o:connectangles="0,0"/>
              </v:shape>
            </v:group>
          </v:group>
        </w:pict>
      </w:r>
      <w:r>
        <w:rPr>
          <w:rFonts w:ascii="Hand writing Mutlu" w:hAnsi="Hand writing Mutlu"/>
          <w:b/>
          <w:color w:val="000000"/>
          <w:sz w:val="64"/>
          <w:szCs w:val="64"/>
        </w:rPr>
        <w:t>nine             anlat</w:t>
      </w:r>
    </w:p>
    <w:p w:rsidR="00F36161" w:rsidRDefault="00F36161" w:rsidP="004D3BF6">
      <w:pPr>
        <w:tabs>
          <w:tab w:val="left" w:pos="8760"/>
        </w:tabs>
        <w:spacing w:after="0"/>
        <w:rPr>
          <w:rFonts w:ascii="Nurhan Uz" w:hAnsi="Nurhan Uz"/>
          <w:sz w:val="72"/>
          <w:szCs w:val="72"/>
        </w:rPr>
      </w:pPr>
      <w:hyperlink r:id="rId6" w:history="1">
        <w:r>
          <w:rPr>
            <w:rStyle w:val="Hyperlink"/>
          </w:rPr>
          <w:t>www.sorubak.com</w:t>
        </w:r>
      </w:hyperlink>
    </w:p>
    <w:p w:rsidR="00F36161" w:rsidRDefault="00F36161" w:rsidP="00B502A3">
      <w:pPr>
        <w:rPr>
          <w:rFonts w:ascii="ALFABET98" w:hAnsi="ALFABET98"/>
          <w:b/>
          <w:noProof/>
          <w:sz w:val="24"/>
          <w:szCs w:val="24"/>
          <w:lang w:eastAsia="tr-TR"/>
        </w:rPr>
      </w:pPr>
    </w:p>
    <w:p w:rsidR="00F36161" w:rsidRPr="00DE49D7" w:rsidRDefault="00F36161" w:rsidP="003F55F8">
      <w:pPr>
        <w:tabs>
          <w:tab w:val="left" w:pos="2775"/>
          <w:tab w:val="left" w:pos="6210"/>
          <w:tab w:val="right" w:pos="9072"/>
        </w:tabs>
        <w:spacing w:after="0"/>
        <w:rPr>
          <w:rFonts w:ascii="ALFABET98" w:hAnsi="ALFABET98"/>
          <w:b/>
          <w:color w:val="00B0F0"/>
          <w:sz w:val="24"/>
          <w:szCs w:val="24"/>
        </w:rPr>
      </w:pPr>
      <w:r w:rsidRPr="00DE49D7">
        <w:rPr>
          <w:rFonts w:ascii="ALFABET98" w:hAnsi="ALFABET98"/>
          <w:b/>
          <w:color w:val="00B0F0"/>
          <w:sz w:val="24"/>
          <w:szCs w:val="24"/>
        </w:rPr>
        <w:t>Aşağıdaki metni bol bol oku ve  çalışma defterine en güzel yazın ile yaz.</w:t>
      </w:r>
    </w:p>
    <w:p w:rsidR="00F36161" w:rsidRPr="0034188B" w:rsidRDefault="00F36161" w:rsidP="003F55F8">
      <w:pPr>
        <w:tabs>
          <w:tab w:val="left" w:pos="2775"/>
          <w:tab w:val="left" w:pos="6210"/>
          <w:tab w:val="right" w:pos="9072"/>
        </w:tabs>
        <w:rPr>
          <w:rFonts w:ascii="Hand writing Mutlu" w:hAnsi="Hand writing Mutlu"/>
          <w:sz w:val="72"/>
          <w:szCs w:val="72"/>
        </w:rPr>
      </w:pPr>
      <w:r>
        <w:rPr>
          <w:noProof/>
          <w:lang w:eastAsia="tr-TR"/>
        </w:rPr>
        <w:pict>
          <v:rect id="Rectangle 616" o:spid="_x0000_s1436" style="position:absolute;margin-left:-.35pt;margin-top:12.1pt;width:481.5pt;height:12pt;z-index:-2516546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" strokecolor="#0070c0" strokeweight="1pt">
            <v:shadow color="#868686"/>
            <v:path arrowok="t"/>
          </v:rect>
        </w:pict>
      </w:r>
      <w:r>
        <w:rPr>
          <w:noProof/>
          <w:lang w:eastAsia="tr-TR"/>
        </w:rPr>
        <w:pict>
          <v:rect id="Rectangle 615" o:spid="_x0000_s1437" style="position:absolute;margin-left:-.35pt;margin-top:24.1pt;width:481.5pt;height:16.65pt;z-index:-2516526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" strokecolor="red" strokeweight="1pt">
            <v:shadow color="#868686"/>
            <v:path arrowok="t"/>
          </v:rect>
        </w:pict>
      </w:r>
      <w:r>
        <w:rPr>
          <w:noProof/>
          <w:lang w:eastAsia="tr-TR"/>
        </w:rPr>
        <w:pict>
          <v:rect id="Rectangle 614" o:spid="_x0000_s1438" style="position:absolute;margin-left:-.35pt;margin-top:40.2pt;width:481.5pt;height:12.6pt;z-index:-2516536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" strokecolor="#0070c0" strokeweight="1pt">
            <v:shadow color="#868686"/>
            <v:path arrowok="t"/>
          </v:rect>
        </w:pict>
      </w:r>
      <w:r>
        <w:rPr>
          <w:rFonts w:ascii="Hand writing Mutlu" w:hAnsi="Hand writing Mutlu"/>
          <w:sz w:val="72"/>
          <w:szCs w:val="72"/>
        </w:rPr>
        <w:t xml:space="preserve">           An</w:t>
      </w:r>
      <w:r>
        <w:rPr>
          <w:rFonts w:ascii="Hand writing Mutlu" w:hAnsi="Hand writing Mutlu"/>
          <w:color w:val="00B050"/>
          <w:sz w:val="72"/>
          <w:szCs w:val="72"/>
        </w:rPr>
        <w:t>ne</w:t>
      </w:r>
      <w:r w:rsidRPr="0034188B">
        <w:rPr>
          <w:rFonts w:ascii="Hand writing Mutlu" w:hAnsi="Hand writing Mutlu"/>
          <w:sz w:val="72"/>
          <w:szCs w:val="72"/>
        </w:rPr>
        <w:tab/>
      </w:r>
    </w:p>
    <w:p w:rsidR="00F36161" w:rsidRPr="0034188B" w:rsidRDefault="00F36161" w:rsidP="003F55F8">
      <w:pPr>
        <w:tabs>
          <w:tab w:val="left" w:pos="2775"/>
          <w:tab w:val="left" w:pos="6210"/>
          <w:tab w:val="right" w:pos="9072"/>
        </w:tabs>
        <w:rPr>
          <w:rFonts w:ascii="Hand writing Mutlu" w:hAnsi="Hand writing Mutlu"/>
          <w:sz w:val="72"/>
          <w:szCs w:val="72"/>
        </w:rPr>
      </w:pPr>
      <w:r>
        <w:rPr>
          <w:noProof/>
          <w:lang w:eastAsia="tr-TR"/>
        </w:rPr>
        <w:pict>
          <v:rect id="_x0000_s1439" style="position:absolute;margin-left:-.35pt;margin-top:12.1pt;width:481.5pt;height:12pt;z-index:-2516515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" strokecolor="#0070c0" strokeweight="1pt">
            <v:shadow color="#868686"/>
            <v:path arrowok="t"/>
          </v:rect>
        </w:pict>
      </w:r>
      <w:r>
        <w:rPr>
          <w:noProof/>
          <w:lang w:eastAsia="tr-TR"/>
        </w:rPr>
        <w:pict>
          <v:rect id="_x0000_s1440" style="position:absolute;margin-left:-.35pt;margin-top:24.1pt;width:481.5pt;height:16.65pt;z-index:-2516495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" strokecolor="red" strokeweight="1pt">
            <v:shadow color="#868686"/>
            <v:path arrowok="t"/>
          </v:rect>
        </w:pict>
      </w:r>
      <w:r>
        <w:rPr>
          <w:noProof/>
          <w:lang w:eastAsia="tr-TR"/>
        </w:rPr>
        <w:pict>
          <v:rect id="_x0000_s1441" style="position:absolute;margin-left:-.35pt;margin-top:40.2pt;width:481.5pt;height:12.6pt;z-index:-2516505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" strokecolor="#0070c0" strokeweight="1pt">
            <v:shadow color="#868686"/>
            <v:path arrowok="t"/>
          </v:rect>
        </w:pict>
      </w:r>
      <w:r>
        <w:rPr>
          <w:rFonts w:ascii="Hand writing Mutlu" w:hAnsi="Hand writing Mutlu"/>
          <w:sz w:val="72"/>
          <w:szCs w:val="72"/>
        </w:rPr>
        <w:t>E</w:t>
      </w:r>
      <w:r>
        <w:rPr>
          <w:rFonts w:ascii="Hand writing Mutlu" w:hAnsi="Hand writing Mutlu"/>
          <w:color w:val="00B050"/>
          <w:sz w:val="72"/>
          <w:szCs w:val="72"/>
        </w:rPr>
        <w:t xml:space="preserve">la </w:t>
      </w:r>
      <w:r w:rsidRPr="00974956">
        <w:rPr>
          <w:rFonts w:ascii="Hand writing Mutlu" w:hAnsi="Hand writing Mutlu"/>
          <w:color w:val="000000"/>
          <w:sz w:val="72"/>
          <w:szCs w:val="72"/>
        </w:rPr>
        <w:t>an</w:t>
      </w:r>
      <w:r>
        <w:rPr>
          <w:rFonts w:ascii="Hand writing Mutlu" w:hAnsi="Hand writing Mutlu"/>
          <w:color w:val="00B050"/>
          <w:sz w:val="72"/>
          <w:szCs w:val="72"/>
        </w:rPr>
        <w:t xml:space="preserve">ne </w:t>
      </w:r>
      <w:r w:rsidRPr="00F242BC">
        <w:rPr>
          <w:rFonts w:ascii="Hand writing Mutlu" w:hAnsi="Hand writing Mutlu"/>
          <w:color w:val="000000"/>
          <w:sz w:val="72"/>
          <w:szCs w:val="72"/>
        </w:rPr>
        <w:t>i</w:t>
      </w:r>
      <w:r>
        <w:rPr>
          <w:rFonts w:ascii="Hand writing Mutlu" w:hAnsi="Hand writing Mutlu"/>
          <w:color w:val="00B050"/>
          <w:sz w:val="72"/>
          <w:szCs w:val="72"/>
        </w:rPr>
        <w:t xml:space="preserve">le </w:t>
      </w:r>
      <w:r w:rsidRPr="00F242BC">
        <w:rPr>
          <w:rFonts w:ascii="Hand writing Mutlu" w:hAnsi="Hand writing Mutlu"/>
          <w:color w:val="000000"/>
          <w:sz w:val="72"/>
          <w:szCs w:val="72"/>
        </w:rPr>
        <w:t>el</w:t>
      </w:r>
      <w:r>
        <w:rPr>
          <w:rFonts w:ascii="Hand writing Mutlu" w:hAnsi="Hand writing Mutlu"/>
          <w:color w:val="00B050"/>
          <w:sz w:val="72"/>
          <w:szCs w:val="72"/>
        </w:rPr>
        <w:t xml:space="preserve"> e</w:t>
      </w:r>
      <w:r w:rsidRPr="00F242BC">
        <w:rPr>
          <w:rFonts w:ascii="Hand writing Mutlu" w:hAnsi="Hand writing Mutlu"/>
          <w:color w:val="000000"/>
          <w:sz w:val="72"/>
          <w:szCs w:val="72"/>
        </w:rPr>
        <w:t>le.</w:t>
      </w:r>
      <w:r w:rsidRPr="0034188B">
        <w:rPr>
          <w:rFonts w:ascii="Hand writing Mutlu" w:hAnsi="Hand writing Mutlu"/>
          <w:sz w:val="72"/>
          <w:szCs w:val="72"/>
        </w:rPr>
        <w:tab/>
      </w:r>
    </w:p>
    <w:p w:rsidR="00F36161" w:rsidRPr="0034188B" w:rsidRDefault="00F36161" w:rsidP="003F55F8">
      <w:pPr>
        <w:tabs>
          <w:tab w:val="left" w:pos="2775"/>
          <w:tab w:val="left" w:pos="6210"/>
          <w:tab w:val="right" w:pos="9072"/>
        </w:tabs>
        <w:rPr>
          <w:rFonts w:ascii="Hand writing Mutlu" w:hAnsi="Hand writing Mutlu"/>
          <w:sz w:val="72"/>
          <w:szCs w:val="72"/>
        </w:rPr>
      </w:pPr>
      <w:r>
        <w:rPr>
          <w:noProof/>
          <w:lang w:eastAsia="tr-TR"/>
        </w:rPr>
        <w:pict>
          <v:rect id="_x0000_s1442" style="position:absolute;margin-left:-.35pt;margin-top:12.1pt;width:481.5pt;height:12pt;z-index:-2516485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" strokecolor="#0070c0" strokeweight="1pt">
            <v:shadow color="#868686"/>
            <v:path arrowok="t"/>
          </v:rect>
        </w:pict>
      </w:r>
      <w:r>
        <w:rPr>
          <w:noProof/>
          <w:lang w:eastAsia="tr-TR"/>
        </w:rPr>
        <w:pict>
          <v:rect id="_x0000_s1443" style="position:absolute;margin-left:-.35pt;margin-top:24.1pt;width:481.5pt;height:16.65pt;z-index:-2516464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" strokecolor="red" strokeweight="1pt">
            <v:shadow color="#868686"/>
            <v:path arrowok="t"/>
          </v:rect>
        </w:pict>
      </w:r>
      <w:r>
        <w:rPr>
          <w:noProof/>
          <w:lang w:eastAsia="tr-TR"/>
        </w:rPr>
        <w:pict>
          <v:rect id="_x0000_s1444" style="position:absolute;margin-left:-.35pt;margin-top:40.2pt;width:481.5pt;height:12.6pt;z-index:-2516474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" strokecolor="#0070c0" strokeweight="1pt">
            <v:shadow color="#868686"/>
            <v:path arrowok="t"/>
          </v:rect>
        </w:pict>
      </w:r>
      <w:r>
        <w:rPr>
          <w:rFonts w:ascii="Hand writing Mutlu" w:hAnsi="Hand writing Mutlu"/>
          <w:color w:val="00B050"/>
          <w:sz w:val="72"/>
          <w:szCs w:val="72"/>
        </w:rPr>
        <w:t>An</w:t>
      </w:r>
      <w:r w:rsidRPr="00974956">
        <w:rPr>
          <w:rFonts w:ascii="Hand writing Mutlu" w:hAnsi="Hand writing Mutlu"/>
          <w:color w:val="000000"/>
          <w:sz w:val="72"/>
          <w:szCs w:val="72"/>
        </w:rPr>
        <w:t>ne</w:t>
      </w:r>
      <w:r>
        <w:rPr>
          <w:rFonts w:ascii="Hand writing Mutlu" w:hAnsi="Hand writing Mutlu"/>
          <w:color w:val="00B050"/>
          <w:sz w:val="72"/>
          <w:szCs w:val="72"/>
        </w:rPr>
        <w:t xml:space="preserve"> na</w:t>
      </w:r>
      <w:r w:rsidRPr="00974956">
        <w:rPr>
          <w:rFonts w:ascii="Hand writing Mutlu" w:hAnsi="Hand writing Mutlu"/>
          <w:color w:val="000000"/>
          <w:sz w:val="72"/>
          <w:szCs w:val="72"/>
        </w:rPr>
        <w:t>ne</w:t>
      </w:r>
      <w:r>
        <w:rPr>
          <w:rFonts w:ascii="Hand writing Mutlu" w:hAnsi="Hand writing Mutlu"/>
          <w:color w:val="00B050"/>
          <w:sz w:val="72"/>
          <w:szCs w:val="72"/>
        </w:rPr>
        <w:t xml:space="preserve"> al.</w:t>
      </w:r>
      <w:r w:rsidRPr="0034188B">
        <w:rPr>
          <w:rFonts w:ascii="Hand writing Mutlu" w:hAnsi="Hand writing Mutlu"/>
          <w:sz w:val="72"/>
          <w:szCs w:val="72"/>
        </w:rPr>
        <w:tab/>
      </w:r>
    </w:p>
    <w:p w:rsidR="00F36161" w:rsidRPr="0034188B" w:rsidRDefault="00F36161" w:rsidP="003F55F8">
      <w:pPr>
        <w:tabs>
          <w:tab w:val="left" w:pos="2775"/>
          <w:tab w:val="left" w:pos="6210"/>
          <w:tab w:val="right" w:pos="9072"/>
        </w:tabs>
        <w:rPr>
          <w:rFonts w:ascii="Hand writing Mutlu" w:hAnsi="Hand writing Mutlu"/>
          <w:sz w:val="72"/>
          <w:szCs w:val="72"/>
        </w:rPr>
      </w:pPr>
      <w:r>
        <w:rPr>
          <w:noProof/>
          <w:lang w:eastAsia="tr-TR"/>
        </w:rPr>
        <w:pict>
          <v:rect id="_x0000_s1445" style="position:absolute;margin-left:-.35pt;margin-top:12.1pt;width:481.5pt;height:12pt;z-index:-2516454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" strokecolor="#0070c0" strokeweight="1pt">
            <v:shadow color="#868686"/>
            <v:path arrowok="t"/>
          </v:rect>
        </w:pict>
      </w:r>
      <w:r>
        <w:rPr>
          <w:noProof/>
          <w:lang w:eastAsia="tr-TR"/>
        </w:rPr>
        <w:pict>
          <v:rect id="_x0000_s1446" style="position:absolute;margin-left:-.35pt;margin-top:24.1pt;width:481.5pt;height:16.65pt;z-index:-2516433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" strokecolor="red" strokeweight="1pt">
            <v:shadow color="#868686"/>
            <v:path arrowok="t"/>
          </v:rect>
        </w:pict>
      </w:r>
      <w:r>
        <w:rPr>
          <w:noProof/>
          <w:lang w:eastAsia="tr-TR"/>
        </w:rPr>
        <w:pict>
          <v:rect id="_x0000_s1447" style="position:absolute;margin-left:-.35pt;margin-top:40.2pt;width:481.5pt;height:12.6pt;z-index:-2516444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" strokecolor="#0070c0" strokeweight="1pt">
            <v:shadow color="#868686"/>
            <v:path arrowok="t"/>
          </v:rect>
        </w:pict>
      </w:r>
      <w:r>
        <w:rPr>
          <w:rFonts w:ascii="Hand writing Mutlu" w:hAnsi="Hand writing Mutlu"/>
          <w:sz w:val="72"/>
          <w:szCs w:val="72"/>
        </w:rPr>
        <w:t>El</w:t>
      </w:r>
      <w:r w:rsidRPr="00974956">
        <w:rPr>
          <w:rFonts w:ascii="Hand writing Mutlu" w:hAnsi="Hand writing Mutlu"/>
          <w:color w:val="00B050"/>
          <w:sz w:val="72"/>
          <w:szCs w:val="72"/>
        </w:rPr>
        <w:t>li</w:t>
      </w:r>
      <w:r>
        <w:rPr>
          <w:rFonts w:ascii="Hand writing Mutlu" w:hAnsi="Hand writing Mutlu"/>
          <w:sz w:val="72"/>
          <w:szCs w:val="72"/>
        </w:rPr>
        <w:t xml:space="preserve"> ta</w:t>
      </w:r>
      <w:r w:rsidRPr="00974956">
        <w:rPr>
          <w:rFonts w:ascii="Hand writing Mutlu" w:hAnsi="Hand writing Mutlu"/>
          <w:color w:val="00B050"/>
          <w:sz w:val="72"/>
          <w:szCs w:val="72"/>
        </w:rPr>
        <w:t>ne</w:t>
      </w:r>
      <w:r>
        <w:rPr>
          <w:rFonts w:ascii="Hand writing Mutlu" w:hAnsi="Hand writing Mutlu"/>
          <w:sz w:val="72"/>
          <w:szCs w:val="72"/>
        </w:rPr>
        <w:t xml:space="preserve"> na</w:t>
      </w:r>
      <w:r w:rsidRPr="00974956">
        <w:rPr>
          <w:rFonts w:ascii="Hand writing Mutlu" w:hAnsi="Hand writing Mutlu"/>
          <w:color w:val="00B050"/>
          <w:sz w:val="72"/>
          <w:szCs w:val="72"/>
        </w:rPr>
        <w:t>ne</w:t>
      </w:r>
      <w:r>
        <w:rPr>
          <w:rFonts w:ascii="Hand writing Mutlu" w:hAnsi="Hand writing Mutlu"/>
          <w:color w:val="00B050"/>
          <w:sz w:val="72"/>
          <w:szCs w:val="72"/>
        </w:rPr>
        <w:t>li</w:t>
      </w:r>
      <w:r>
        <w:rPr>
          <w:rFonts w:ascii="Hand writing Mutlu" w:hAnsi="Hand writing Mutlu"/>
          <w:sz w:val="72"/>
          <w:szCs w:val="72"/>
        </w:rPr>
        <w:t xml:space="preserve"> al.</w:t>
      </w:r>
    </w:p>
    <w:p w:rsidR="00F36161" w:rsidRPr="0034188B" w:rsidRDefault="00F36161" w:rsidP="003F55F8">
      <w:pPr>
        <w:tabs>
          <w:tab w:val="left" w:pos="2340"/>
          <w:tab w:val="left" w:pos="2775"/>
          <w:tab w:val="left" w:pos="6210"/>
          <w:tab w:val="right" w:pos="9072"/>
        </w:tabs>
        <w:rPr>
          <w:rFonts w:ascii="Hand writing Mutlu" w:hAnsi="Hand writing Mutlu"/>
          <w:sz w:val="72"/>
          <w:szCs w:val="72"/>
        </w:rPr>
      </w:pPr>
      <w:r>
        <w:rPr>
          <w:noProof/>
          <w:lang w:eastAsia="tr-TR"/>
        </w:rPr>
        <w:pict>
          <v:rect id="_x0000_s1448" style="position:absolute;margin-left:-.35pt;margin-top:12.1pt;width:481.5pt;height:12pt;z-index:-2516423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" strokecolor="#0070c0" strokeweight="1pt">
            <v:shadow color="#868686"/>
            <v:path arrowok="t"/>
          </v:rect>
        </w:pict>
      </w:r>
      <w:r>
        <w:rPr>
          <w:noProof/>
          <w:lang w:eastAsia="tr-TR"/>
        </w:rPr>
        <w:pict>
          <v:rect id="_x0000_s1449" style="position:absolute;margin-left:-.35pt;margin-top:24.1pt;width:481.5pt;height:16.65pt;z-index:-2516280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" strokecolor="red" strokeweight="1pt">
            <v:shadow color="#868686"/>
            <v:path arrowok="t"/>
          </v:rect>
        </w:pict>
      </w:r>
      <w:r>
        <w:rPr>
          <w:noProof/>
          <w:lang w:eastAsia="tr-TR"/>
        </w:rPr>
        <w:pict>
          <v:rect id="_x0000_s1450" style="position:absolute;margin-left:-.35pt;margin-top:40.2pt;width:481.5pt;height:12.6pt;z-index:-2516413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" strokecolor="#0070c0" strokeweight="1pt">
            <v:shadow color="#868686"/>
            <v:path arrowok="t"/>
          </v:rect>
        </w:pict>
      </w:r>
      <w:r w:rsidRPr="000C087B">
        <w:rPr>
          <w:rFonts w:ascii="Hand writing Mutlu" w:hAnsi="Hand writing Mutlu"/>
          <w:color w:val="00B050"/>
          <w:sz w:val="72"/>
          <w:szCs w:val="72"/>
        </w:rPr>
        <w:t>E</w:t>
      </w:r>
      <w:r>
        <w:rPr>
          <w:rFonts w:ascii="Hand writing Mutlu" w:hAnsi="Hand writing Mutlu"/>
          <w:sz w:val="72"/>
          <w:szCs w:val="72"/>
        </w:rPr>
        <w:t xml:space="preserve">te </w:t>
      </w:r>
      <w:r w:rsidRPr="00DE49D7">
        <w:rPr>
          <w:rFonts w:ascii="Hand writing Mutlu" w:hAnsi="Hand writing Mutlu"/>
          <w:color w:val="00B050"/>
          <w:sz w:val="72"/>
          <w:szCs w:val="72"/>
        </w:rPr>
        <w:t>i</w:t>
      </w:r>
      <w:r>
        <w:rPr>
          <w:rFonts w:ascii="Hand writing Mutlu" w:hAnsi="Hand writing Mutlu"/>
          <w:sz w:val="72"/>
          <w:szCs w:val="72"/>
        </w:rPr>
        <w:t>ti</w:t>
      </w:r>
      <w:r w:rsidRPr="00DE49D7">
        <w:rPr>
          <w:rFonts w:ascii="Hand writing Mutlu" w:hAnsi="Hand writing Mutlu"/>
          <w:color w:val="00B050"/>
          <w:sz w:val="72"/>
          <w:szCs w:val="72"/>
        </w:rPr>
        <w:t>na</w:t>
      </w:r>
      <w:r>
        <w:rPr>
          <w:rFonts w:ascii="Hand writing Mutlu" w:hAnsi="Hand writing Mutlu"/>
          <w:sz w:val="72"/>
          <w:szCs w:val="72"/>
        </w:rPr>
        <w:t xml:space="preserve"> i</w:t>
      </w:r>
      <w:r w:rsidRPr="00DE49D7">
        <w:rPr>
          <w:rFonts w:ascii="Hand writing Mutlu" w:hAnsi="Hand writing Mutlu"/>
          <w:color w:val="00B050"/>
          <w:sz w:val="72"/>
          <w:szCs w:val="72"/>
        </w:rPr>
        <w:t>le</w:t>
      </w:r>
      <w:r>
        <w:rPr>
          <w:rFonts w:ascii="Hand writing Mutlu" w:hAnsi="Hand writing Mutlu"/>
          <w:sz w:val="72"/>
          <w:szCs w:val="72"/>
        </w:rPr>
        <w:t xml:space="preserve"> </w:t>
      </w:r>
      <w:r w:rsidRPr="00DE49D7">
        <w:rPr>
          <w:rFonts w:ascii="Hand writing Mutlu" w:hAnsi="Hand writing Mutlu"/>
          <w:noProof/>
          <w:sz w:val="72"/>
          <w:szCs w:val="72"/>
          <w:lang w:eastAsia="tr-TR"/>
        </w:rPr>
        <w:t>na</w:t>
      </w:r>
      <w:r w:rsidRPr="00DE49D7">
        <w:rPr>
          <w:rFonts w:ascii="Hand writing Mutlu" w:hAnsi="Hand writing Mutlu"/>
          <w:noProof/>
          <w:color w:val="00B050"/>
          <w:sz w:val="72"/>
          <w:szCs w:val="72"/>
          <w:lang w:eastAsia="tr-TR"/>
        </w:rPr>
        <w:t>ne</w:t>
      </w:r>
      <w:r>
        <w:rPr>
          <w:rFonts w:ascii="Hand writing Mutlu" w:hAnsi="Hand writing Mutlu"/>
          <w:noProof/>
          <w:sz w:val="72"/>
          <w:szCs w:val="72"/>
          <w:lang w:eastAsia="tr-TR"/>
        </w:rPr>
        <w:t xml:space="preserve"> </w:t>
      </w:r>
      <w:r>
        <w:rPr>
          <w:rFonts w:ascii="Hand writing Mutlu" w:hAnsi="Hand writing Mutlu"/>
          <w:sz w:val="72"/>
          <w:szCs w:val="72"/>
        </w:rPr>
        <w:t>at.</w:t>
      </w:r>
      <w:r>
        <w:rPr>
          <w:rFonts w:ascii="Hand writing Mutlu" w:hAnsi="Hand writing Mutlu"/>
          <w:sz w:val="72"/>
          <w:szCs w:val="72"/>
        </w:rPr>
        <w:tab/>
        <w:t xml:space="preserve"> </w:t>
      </w:r>
    </w:p>
    <w:p w:rsidR="00F36161" w:rsidRPr="0034188B" w:rsidRDefault="00F36161" w:rsidP="003F55F8">
      <w:pPr>
        <w:tabs>
          <w:tab w:val="left" w:pos="2775"/>
          <w:tab w:val="left" w:pos="6210"/>
          <w:tab w:val="right" w:pos="9072"/>
        </w:tabs>
        <w:rPr>
          <w:rFonts w:ascii="Hand writing Mutlu" w:hAnsi="Hand writing Mutlu"/>
          <w:sz w:val="72"/>
          <w:szCs w:val="72"/>
        </w:rPr>
      </w:pPr>
      <w:r>
        <w:rPr>
          <w:noProof/>
          <w:lang w:eastAsia="tr-TR"/>
        </w:rPr>
        <w:pict>
          <v:rect id="_x0000_s1451" style="position:absolute;margin-left:-.35pt;margin-top:12.1pt;width:481.5pt;height:12pt;z-index:-2516403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" strokecolor="#0070c0" strokeweight="1pt">
            <v:shadow color="#868686"/>
            <v:path arrowok="t"/>
          </v:rect>
        </w:pict>
      </w:r>
      <w:r>
        <w:rPr>
          <w:noProof/>
          <w:lang w:eastAsia="tr-TR"/>
        </w:rPr>
        <w:pict>
          <v:rect id="_x0000_s1452" style="position:absolute;margin-left:-.35pt;margin-top:24.1pt;width:481.5pt;height:16.65pt;z-index:-2516382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" strokecolor="red" strokeweight="1pt">
            <v:shadow color="#868686"/>
            <v:path arrowok="t"/>
          </v:rect>
        </w:pict>
      </w:r>
      <w:r>
        <w:rPr>
          <w:noProof/>
          <w:lang w:eastAsia="tr-TR"/>
        </w:rPr>
        <w:pict>
          <v:rect id="_x0000_s1453" style="position:absolute;margin-left:-.35pt;margin-top:40.2pt;width:481.5pt;height:12.6pt;z-index:-2516392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" strokecolor="#0070c0" strokeweight="1pt">
            <v:shadow color="#868686"/>
            <v:path arrowok="t"/>
          </v:rect>
        </w:pict>
      </w:r>
      <w:r>
        <w:rPr>
          <w:rFonts w:ascii="Hand writing Mutlu" w:hAnsi="Hand writing Mutlu"/>
          <w:sz w:val="72"/>
          <w:szCs w:val="72"/>
        </w:rPr>
        <w:t>A</w:t>
      </w:r>
      <w:r>
        <w:rPr>
          <w:rFonts w:ascii="Hand writing Mutlu" w:hAnsi="Hand writing Mutlu"/>
          <w:color w:val="00B050"/>
          <w:sz w:val="72"/>
          <w:szCs w:val="72"/>
        </w:rPr>
        <w:t xml:space="preserve">ta </w:t>
      </w:r>
      <w:r w:rsidRPr="00974956">
        <w:rPr>
          <w:rFonts w:ascii="Hand writing Mutlu" w:hAnsi="Hand writing Mutlu"/>
          <w:sz w:val="72"/>
          <w:szCs w:val="72"/>
        </w:rPr>
        <w:t>en</w:t>
      </w:r>
      <w:r>
        <w:rPr>
          <w:rFonts w:ascii="Hand writing Mutlu" w:hAnsi="Hand writing Mutlu"/>
          <w:color w:val="00B050"/>
          <w:sz w:val="72"/>
          <w:szCs w:val="72"/>
        </w:rPr>
        <w:t xml:space="preserve">li </w:t>
      </w:r>
      <w:r w:rsidRPr="00974956">
        <w:rPr>
          <w:rFonts w:ascii="Hand writing Mutlu" w:hAnsi="Hand writing Mutlu"/>
          <w:sz w:val="72"/>
          <w:szCs w:val="72"/>
        </w:rPr>
        <w:t>tel</w:t>
      </w:r>
      <w:r>
        <w:rPr>
          <w:rFonts w:ascii="Hand writing Mutlu" w:hAnsi="Hand writing Mutlu"/>
          <w:color w:val="00B050"/>
          <w:sz w:val="72"/>
          <w:szCs w:val="72"/>
        </w:rPr>
        <w:t xml:space="preserve"> al</w:t>
      </w:r>
      <w:r w:rsidRPr="00974956">
        <w:rPr>
          <w:rFonts w:ascii="Hand writing Mutlu" w:hAnsi="Hand writing Mutlu"/>
          <w:color w:val="00B050"/>
          <w:sz w:val="72"/>
          <w:szCs w:val="72"/>
        </w:rPr>
        <w:t>.</w:t>
      </w:r>
      <w:r w:rsidRPr="0034188B">
        <w:rPr>
          <w:rFonts w:ascii="Hand writing Mutlu" w:hAnsi="Hand writing Mutlu"/>
          <w:sz w:val="72"/>
          <w:szCs w:val="72"/>
        </w:rPr>
        <w:tab/>
      </w:r>
    </w:p>
    <w:p w:rsidR="00F36161" w:rsidRPr="0034188B" w:rsidRDefault="00F36161" w:rsidP="003F55F8">
      <w:pPr>
        <w:tabs>
          <w:tab w:val="left" w:pos="2775"/>
          <w:tab w:val="left" w:pos="6210"/>
          <w:tab w:val="right" w:pos="9072"/>
        </w:tabs>
        <w:rPr>
          <w:rFonts w:ascii="Hand writing Mutlu" w:hAnsi="Hand writing Mutlu"/>
          <w:sz w:val="72"/>
          <w:szCs w:val="72"/>
        </w:rPr>
      </w:pPr>
      <w:r>
        <w:rPr>
          <w:noProof/>
          <w:lang w:eastAsia="tr-TR"/>
        </w:rPr>
        <w:pict>
          <v:rect id="_x0000_s1454" style="position:absolute;margin-left:-.35pt;margin-top:12.1pt;width:481.5pt;height:12pt;z-index:-2516372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" strokecolor="#0070c0" strokeweight="1pt">
            <v:shadow color="#868686"/>
            <v:path arrowok="t"/>
          </v:rect>
        </w:pict>
      </w:r>
      <w:r>
        <w:rPr>
          <w:noProof/>
          <w:lang w:eastAsia="tr-TR"/>
        </w:rPr>
        <w:pict>
          <v:rect id="_x0000_s1455" style="position:absolute;margin-left:-.35pt;margin-top:24.1pt;width:481.5pt;height:16.65pt;z-index:-2516352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" strokecolor="red" strokeweight="1pt">
            <v:shadow color="#868686"/>
            <v:path arrowok="t"/>
          </v:rect>
        </w:pict>
      </w:r>
      <w:r>
        <w:rPr>
          <w:noProof/>
          <w:lang w:eastAsia="tr-TR"/>
        </w:rPr>
        <w:pict>
          <v:rect id="_x0000_s1456" style="position:absolute;margin-left:-.35pt;margin-top:40.2pt;width:481.5pt;height:12.6pt;z-index:-2516362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" strokecolor="#0070c0" strokeweight="1pt">
            <v:shadow color="#868686"/>
            <v:path arrowok="t"/>
          </v:rect>
        </w:pict>
      </w:r>
      <w:r w:rsidRPr="000C087B">
        <w:rPr>
          <w:rFonts w:ascii="Hand writing Mutlu" w:hAnsi="Hand writing Mutlu"/>
          <w:color w:val="00B050"/>
          <w:sz w:val="72"/>
          <w:szCs w:val="72"/>
        </w:rPr>
        <w:t>E</w:t>
      </w:r>
      <w:r>
        <w:rPr>
          <w:rFonts w:ascii="Hand writing Mutlu" w:hAnsi="Hand writing Mutlu"/>
          <w:sz w:val="72"/>
          <w:szCs w:val="72"/>
        </w:rPr>
        <w:t xml:space="preserve">la </w:t>
      </w:r>
      <w:r w:rsidRPr="000C087B">
        <w:rPr>
          <w:rFonts w:ascii="Hand writing Mutlu" w:hAnsi="Hand writing Mutlu"/>
          <w:color w:val="00B050"/>
          <w:sz w:val="72"/>
          <w:szCs w:val="72"/>
        </w:rPr>
        <w:t>el</w:t>
      </w:r>
      <w:r>
        <w:rPr>
          <w:rFonts w:ascii="Hand writing Mutlu" w:hAnsi="Hand writing Mutlu"/>
          <w:sz w:val="72"/>
          <w:szCs w:val="72"/>
        </w:rPr>
        <w:t xml:space="preserve">li </w:t>
      </w:r>
      <w:r w:rsidRPr="00974956">
        <w:rPr>
          <w:rFonts w:ascii="Hand writing Mutlu" w:hAnsi="Hand writing Mutlu"/>
          <w:color w:val="00B050"/>
          <w:sz w:val="72"/>
          <w:szCs w:val="72"/>
        </w:rPr>
        <w:t>ta</w:t>
      </w:r>
      <w:r>
        <w:rPr>
          <w:rFonts w:ascii="Hand writing Mutlu" w:hAnsi="Hand writing Mutlu"/>
          <w:sz w:val="72"/>
          <w:szCs w:val="72"/>
        </w:rPr>
        <w:t xml:space="preserve">ne </w:t>
      </w:r>
      <w:r w:rsidRPr="000C087B">
        <w:rPr>
          <w:rFonts w:ascii="Hand writing Mutlu" w:hAnsi="Hand writing Mutlu"/>
          <w:color w:val="00B050"/>
          <w:sz w:val="72"/>
          <w:szCs w:val="72"/>
        </w:rPr>
        <w:t>la</w:t>
      </w:r>
      <w:r>
        <w:rPr>
          <w:rFonts w:ascii="Hand writing Mutlu" w:hAnsi="Hand writing Mutlu"/>
          <w:sz w:val="72"/>
          <w:szCs w:val="72"/>
        </w:rPr>
        <w:t xml:space="preserve">le </w:t>
      </w:r>
      <w:r w:rsidRPr="000C087B">
        <w:rPr>
          <w:rFonts w:ascii="Hand writing Mutlu" w:hAnsi="Hand writing Mutlu"/>
          <w:color w:val="00B050"/>
          <w:sz w:val="72"/>
          <w:szCs w:val="72"/>
        </w:rPr>
        <w:t>al.</w:t>
      </w:r>
      <w:r w:rsidRPr="0034188B">
        <w:rPr>
          <w:rFonts w:ascii="Hand writing Mutlu" w:hAnsi="Hand writing Mutlu"/>
          <w:sz w:val="72"/>
          <w:szCs w:val="72"/>
        </w:rPr>
        <w:tab/>
      </w:r>
    </w:p>
    <w:p w:rsidR="00F36161" w:rsidRPr="0034188B" w:rsidRDefault="00F36161" w:rsidP="003F55F8">
      <w:pPr>
        <w:tabs>
          <w:tab w:val="left" w:pos="2775"/>
          <w:tab w:val="left" w:pos="6210"/>
          <w:tab w:val="right" w:pos="9072"/>
        </w:tabs>
        <w:rPr>
          <w:rFonts w:ascii="Hand writing Mutlu" w:hAnsi="Hand writing Mutlu"/>
          <w:sz w:val="72"/>
          <w:szCs w:val="72"/>
        </w:rPr>
      </w:pPr>
      <w:r>
        <w:rPr>
          <w:noProof/>
          <w:lang w:eastAsia="tr-TR"/>
        </w:rPr>
        <w:pict>
          <v:rect id="_x0000_s1457" style="position:absolute;margin-left:-.35pt;margin-top:12.1pt;width:481.5pt;height:12pt;z-index:-2516341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" strokecolor="#0070c0" strokeweight="1pt">
            <v:shadow color="#868686"/>
            <v:path arrowok="t"/>
          </v:rect>
        </w:pict>
      </w:r>
      <w:r>
        <w:rPr>
          <w:noProof/>
          <w:lang w:eastAsia="tr-TR"/>
        </w:rPr>
        <w:pict>
          <v:rect id="_x0000_s1458" style="position:absolute;margin-left:-.35pt;margin-top:24.1pt;width:481.5pt;height:16.65pt;z-index:-2516321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" strokecolor="red" strokeweight="1pt">
            <v:shadow color="#868686"/>
            <v:path arrowok="t"/>
          </v:rect>
        </w:pict>
      </w:r>
      <w:r>
        <w:rPr>
          <w:noProof/>
          <w:lang w:eastAsia="tr-TR"/>
        </w:rPr>
        <w:pict>
          <v:rect id="_x0000_s1459" style="position:absolute;margin-left:-.35pt;margin-top:40.2pt;width:481.5pt;height:12.6pt;z-index:-2516331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" strokecolor="#0070c0" strokeweight="1pt">
            <v:shadow color="#868686"/>
            <v:path arrowok="t"/>
          </v:rect>
        </w:pict>
      </w:r>
      <w:r>
        <w:rPr>
          <w:rFonts w:ascii="Hand writing Mutlu" w:hAnsi="Hand writing Mutlu"/>
          <w:sz w:val="72"/>
          <w:szCs w:val="72"/>
        </w:rPr>
        <w:t>Ta</w:t>
      </w:r>
      <w:r>
        <w:rPr>
          <w:rFonts w:ascii="Hand writing Mutlu" w:hAnsi="Hand writing Mutlu"/>
          <w:color w:val="00B050"/>
          <w:sz w:val="72"/>
          <w:szCs w:val="72"/>
        </w:rPr>
        <w:t>ne ta</w:t>
      </w:r>
      <w:r w:rsidRPr="00435758">
        <w:rPr>
          <w:rFonts w:ascii="Hand writing Mutlu" w:hAnsi="Hand writing Mutlu"/>
          <w:sz w:val="72"/>
          <w:szCs w:val="72"/>
        </w:rPr>
        <w:t>ne</w:t>
      </w:r>
      <w:r>
        <w:rPr>
          <w:rFonts w:ascii="Hand writing Mutlu" w:hAnsi="Hand writing Mutlu"/>
          <w:color w:val="00B050"/>
          <w:sz w:val="72"/>
          <w:szCs w:val="72"/>
        </w:rPr>
        <w:t xml:space="preserve"> an</w:t>
      </w:r>
      <w:r w:rsidRPr="00435758">
        <w:rPr>
          <w:rFonts w:ascii="Hand writing Mutlu" w:hAnsi="Hand writing Mutlu"/>
          <w:sz w:val="72"/>
          <w:szCs w:val="72"/>
        </w:rPr>
        <w:t>lat.</w:t>
      </w:r>
      <w:r w:rsidRPr="0034188B">
        <w:rPr>
          <w:rFonts w:ascii="Hand writing Mutlu" w:hAnsi="Hand writing Mutlu"/>
          <w:sz w:val="72"/>
          <w:szCs w:val="72"/>
        </w:rPr>
        <w:tab/>
      </w:r>
    </w:p>
    <w:p w:rsidR="00F36161" w:rsidRDefault="00F36161" w:rsidP="003F55F8">
      <w:pPr>
        <w:tabs>
          <w:tab w:val="left" w:pos="2775"/>
          <w:tab w:val="left" w:pos="6210"/>
          <w:tab w:val="right" w:pos="9072"/>
        </w:tabs>
        <w:rPr>
          <w:rFonts w:ascii="Hand writing Mutlu" w:hAnsi="Hand writing Mutlu"/>
          <w:sz w:val="72"/>
          <w:szCs w:val="72"/>
        </w:rPr>
      </w:pPr>
      <w:r>
        <w:rPr>
          <w:noProof/>
          <w:lang w:eastAsia="tr-TR"/>
        </w:rPr>
        <w:pict>
          <v:rect id="_x0000_s1460" style="position:absolute;margin-left:-.35pt;margin-top:12.1pt;width:481.5pt;height:12pt;z-index:-2516311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" strokecolor="#0070c0" strokeweight="1pt">
            <v:shadow color="#868686"/>
            <v:path arrowok="t"/>
          </v:rect>
        </w:pict>
      </w:r>
      <w:r>
        <w:rPr>
          <w:noProof/>
          <w:lang w:eastAsia="tr-TR"/>
        </w:rPr>
        <w:pict>
          <v:rect id="_x0000_s1461" style="position:absolute;margin-left:-.35pt;margin-top:24.1pt;width:481.5pt;height:16.65pt;z-index:-2516290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" strokecolor="red" strokeweight="1pt">
            <v:shadow color="#868686"/>
            <v:path arrowok="t"/>
          </v:rect>
        </w:pict>
      </w:r>
      <w:r>
        <w:rPr>
          <w:noProof/>
          <w:lang w:eastAsia="tr-TR"/>
        </w:rPr>
        <w:pict>
          <v:rect id="_x0000_s1462" style="position:absolute;margin-left:-.35pt;margin-top:40.2pt;width:481.5pt;height:12.6pt;z-index:-2516300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" strokecolor="#0070c0" strokeweight="1pt">
            <v:shadow color="#868686"/>
            <v:path arrowok="t"/>
          </v:rect>
        </w:pict>
      </w:r>
      <w:r>
        <w:rPr>
          <w:rFonts w:ascii="Hand writing Mutlu" w:hAnsi="Hand writing Mutlu"/>
          <w:color w:val="00B050"/>
          <w:sz w:val="72"/>
          <w:szCs w:val="72"/>
        </w:rPr>
        <w:t>Ni</w:t>
      </w:r>
      <w:r w:rsidRPr="00435758">
        <w:rPr>
          <w:rFonts w:ascii="Hand writing Mutlu" w:hAnsi="Hand writing Mutlu"/>
          <w:sz w:val="72"/>
          <w:szCs w:val="72"/>
        </w:rPr>
        <w:t>ne</w:t>
      </w:r>
      <w:r>
        <w:rPr>
          <w:rFonts w:ascii="Hand writing Mutlu" w:hAnsi="Hand writing Mutlu"/>
          <w:color w:val="00B050"/>
          <w:sz w:val="72"/>
          <w:szCs w:val="72"/>
        </w:rPr>
        <w:t xml:space="preserve"> ta</w:t>
      </w:r>
      <w:r w:rsidRPr="00DE49D7">
        <w:rPr>
          <w:rFonts w:ascii="Hand writing Mutlu" w:hAnsi="Hand writing Mutlu"/>
          <w:sz w:val="72"/>
          <w:szCs w:val="72"/>
        </w:rPr>
        <w:t>ti</w:t>
      </w:r>
      <w:r>
        <w:rPr>
          <w:rFonts w:ascii="Hand writing Mutlu" w:hAnsi="Hand writing Mutlu"/>
          <w:color w:val="00B050"/>
          <w:sz w:val="72"/>
          <w:szCs w:val="72"/>
        </w:rPr>
        <w:t xml:space="preserve">li </w:t>
      </w:r>
      <w:r w:rsidRPr="00DE49D7">
        <w:rPr>
          <w:rFonts w:ascii="Hand writing Mutlu" w:hAnsi="Hand writing Mutlu"/>
          <w:sz w:val="72"/>
          <w:szCs w:val="72"/>
        </w:rPr>
        <w:t>an</w:t>
      </w:r>
      <w:r w:rsidRPr="00DE49D7">
        <w:rPr>
          <w:rFonts w:ascii="Hand writing Mutlu" w:hAnsi="Hand writing Mutlu"/>
          <w:color w:val="00B050"/>
          <w:sz w:val="72"/>
          <w:szCs w:val="72"/>
        </w:rPr>
        <w:t>lat</w:t>
      </w:r>
      <w:r>
        <w:rPr>
          <w:rFonts w:ascii="Hand writing Mutlu" w:hAnsi="Hand writing Mutlu"/>
          <w:sz w:val="72"/>
          <w:szCs w:val="72"/>
        </w:rPr>
        <w:t>.</w:t>
      </w:r>
    </w:p>
    <w:p w:rsidR="00F36161" w:rsidRPr="0034188B" w:rsidRDefault="00F36161" w:rsidP="003F55F8">
      <w:pPr>
        <w:tabs>
          <w:tab w:val="left" w:pos="2775"/>
          <w:tab w:val="left" w:pos="6210"/>
          <w:tab w:val="right" w:pos="9072"/>
        </w:tabs>
        <w:rPr>
          <w:rFonts w:ascii="Hand writing Mutlu" w:hAnsi="Hand writing Mutlu"/>
          <w:sz w:val="72"/>
          <w:szCs w:val="72"/>
        </w:rPr>
      </w:pPr>
      <w:r>
        <w:rPr>
          <w:noProof/>
          <w:lang w:eastAsia="tr-TR"/>
        </w:rPr>
        <w:pict>
          <v:rect id="_x0000_s1463" style="position:absolute;margin-left:-.35pt;margin-top:12.1pt;width:481.5pt;height:12pt;z-index:-2516270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" strokecolor="#0070c0" strokeweight="1pt">
            <v:shadow color="#868686"/>
            <v:path arrowok="t"/>
          </v:rect>
        </w:pict>
      </w:r>
      <w:r>
        <w:rPr>
          <w:noProof/>
          <w:lang w:eastAsia="tr-TR"/>
        </w:rPr>
        <w:pict>
          <v:rect id="_x0000_s1464" style="position:absolute;margin-left:-.35pt;margin-top:24.1pt;width:481.5pt;height:16.65pt;z-index:-2516249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" strokecolor="red" strokeweight="1pt">
            <v:shadow color="#868686"/>
            <v:path arrowok="t"/>
          </v:rect>
        </w:pict>
      </w:r>
      <w:r>
        <w:rPr>
          <w:noProof/>
          <w:lang w:eastAsia="tr-TR"/>
        </w:rPr>
        <w:pict>
          <v:rect id="_x0000_s1465" style="position:absolute;margin-left:-.35pt;margin-top:40.2pt;width:481.5pt;height:12.6pt;z-index:-2516259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" strokecolor="#0070c0" strokeweight="1pt">
            <v:shadow color="#868686"/>
            <v:path arrowok="t"/>
          </v:rect>
        </w:pict>
      </w:r>
      <w:r w:rsidRPr="0084372E">
        <w:rPr>
          <w:rFonts w:ascii="Hand writing Mutlu" w:hAnsi="Hand writing Mutlu"/>
          <w:sz w:val="72"/>
          <w:szCs w:val="72"/>
        </w:rPr>
        <w:t>A</w:t>
      </w:r>
      <w:r>
        <w:rPr>
          <w:rFonts w:ascii="Hand writing Mutlu" w:hAnsi="Hand writing Mutlu"/>
          <w:color w:val="00B050"/>
          <w:sz w:val="72"/>
          <w:szCs w:val="72"/>
        </w:rPr>
        <w:t>til</w:t>
      </w:r>
      <w:r w:rsidRPr="0084372E">
        <w:rPr>
          <w:rFonts w:ascii="Hand writing Mutlu" w:hAnsi="Hand writing Mutlu"/>
          <w:sz w:val="72"/>
          <w:szCs w:val="72"/>
        </w:rPr>
        <w:t>la</w:t>
      </w:r>
      <w:r>
        <w:rPr>
          <w:rFonts w:ascii="Hand writing Mutlu" w:hAnsi="Hand writing Mutlu"/>
          <w:color w:val="00B050"/>
          <w:sz w:val="72"/>
          <w:szCs w:val="72"/>
        </w:rPr>
        <w:t xml:space="preserve"> an</w:t>
      </w:r>
      <w:r w:rsidRPr="00435758">
        <w:rPr>
          <w:rFonts w:ascii="Hand writing Mutlu" w:hAnsi="Hand writing Mutlu"/>
          <w:sz w:val="72"/>
          <w:szCs w:val="72"/>
        </w:rPr>
        <w:t>ne</w:t>
      </w:r>
      <w:r>
        <w:rPr>
          <w:rFonts w:ascii="Hand writing Mutlu" w:hAnsi="Hand writing Mutlu"/>
          <w:color w:val="00B050"/>
          <w:sz w:val="72"/>
          <w:szCs w:val="72"/>
        </w:rPr>
        <w:t xml:space="preserve">ni  </w:t>
      </w:r>
      <w:r w:rsidRPr="00435758">
        <w:rPr>
          <w:rFonts w:ascii="Hand writing Mutlu" w:hAnsi="Hand writing Mutlu"/>
          <w:sz w:val="72"/>
          <w:szCs w:val="72"/>
        </w:rPr>
        <w:t>an</w:t>
      </w:r>
      <w:r>
        <w:rPr>
          <w:rFonts w:ascii="Hand writing Mutlu" w:hAnsi="Hand writing Mutlu"/>
          <w:color w:val="00B050"/>
          <w:sz w:val="72"/>
          <w:szCs w:val="72"/>
        </w:rPr>
        <w:t>la.</w:t>
      </w:r>
      <w:r w:rsidRPr="0034188B">
        <w:rPr>
          <w:rFonts w:ascii="Hand writing Mutlu" w:hAnsi="Hand writing Mutlu"/>
          <w:sz w:val="72"/>
          <w:szCs w:val="72"/>
        </w:rPr>
        <w:tab/>
      </w:r>
    </w:p>
    <w:p w:rsidR="00F36161" w:rsidRPr="0034188B" w:rsidRDefault="00F36161" w:rsidP="003F55F8">
      <w:pPr>
        <w:tabs>
          <w:tab w:val="left" w:pos="2775"/>
          <w:tab w:val="left" w:pos="6210"/>
          <w:tab w:val="right" w:pos="9072"/>
        </w:tabs>
        <w:rPr>
          <w:rFonts w:ascii="Hand writing Mutlu" w:hAnsi="Hand writing Mutlu"/>
          <w:sz w:val="72"/>
          <w:szCs w:val="72"/>
        </w:rPr>
      </w:pPr>
      <w:r>
        <w:rPr>
          <w:noProof/>
          <w:lang w:eastAsia="tr-TR"/>
        </w:rPr>
        <w:pict>
          <v:rect id="_x0000_s1466" style="position:absolute;margin-left:-.35pt;margin-top:12.1pt;width:481.5pt;height:12pt;z-index:-2516239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" strokecolor="#0070c0" strokeweight="1pt">
            <v:shadow color="#868686"/>
            <v:path arrowok="t"/>
          </v:rect>
        </w:pict>
      </w:r>
      <w:r>
        <w:rPr>
          <w:noProof/>
          <w:lang w:eastAsia="tr-TR"/>
        </w:rPr>
        <w:pict>
          <v:rect id="_x0000_s1467" style="position:absolute;margin-left:-.35pt;margin-top:24.1pt;width:481.5pt;height:16.65pt;z-index:-2516218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" strokecolor="red" strokeweight="1pt">
            <v:shadow color="#868686"/>
            <v:path arrowok="t"/>
          </v:rect>
        </w:pict>
      </w:r>
      <w:r>
        <w:rPr>
          <w:noProof/>
          <w:lang w:eastAsia="tr-TR"/>
        </w:rPr>
        <w:pict>
          <v:rect id="_x0000_s1468" style="position:absolute;margin-left:-.35pt;margin-top:40.2pt;width:481.5pt;height:12.6pt;z-index:-2516229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" strokecolor="#0070c0" strokeweight="1pt">
            <v:shadow color="#868686"/>
            <v:path arrowok="t"/>
          </v:rect>
        </w:pict>
      </w:r>
      <w:r w:rsidRPr="00435758">
        <w:rPr>
          <w:rFonts w:ascii="Hand writing Mutlu" w:hAnsi="Hand writing Mutlu"/>
          <w:sz w:val="72"/>
          <w:szCs w:val="72"/>
        </w:rPr>
        <w:t>An</w:t>
      </w:r>
      <w:r>
        <w:rPr>
          <w:rFonts w:ascii="Hand writing Mutlu" w:hAnsi="Hand writing Mutlu"/>
          <w:color w:val="00B050"/>
          <w:sz w:val="72"/>
          <w:szCs w:val="72"/>
        </w:rPr>
        <w:t xml:space="preserve">lat </w:t>
      </w:r>
      <w:r w:rsidRPr="00F27E91">
        <w:rPr>
          <w:rFonts w:ascii="Hand writing Mutlu" w:hAnsi="Hand writing Mutlu"/>
          <w:sz w:val="72"/>
          <w:szCs w:val="72"/>
        </w:rPr>
        <w:t>ni</w:t>
      </w:r>
      <w:r>
        <w:rPr>
          <w:rFonts w:ascii="Hand writing Mutlu" w:hAnsi="Hand writing Mutlu"/>
          <w:color w:val="00B050"/>
          <w:sz w:val="72"/>
          <w:szCs w:val="72"/>
        </w:rPr>
        <w:t xml:space="preserve">ne </w:t>
      </w:r>
      <w:r w:rsidRPr="00F27E91">
        <w:rPr>
          <w:rFonts w:ascii="Hand writing Mutlu" w:hAnsi="Hand writing Mutlu"/>
          <w:sz w:val="72"/>
          <w:szCs w:val="72"/>
        </w:rPr>
        <w:t>ta</w:t>
      </w:r>
      <w:r>
        <w:rPr>
          <w:rFonts w:ascii="Hand writing Mutlu" w:hAnsi="Hand writing Mutlu"/>
          <w:color w:val="00B050"/>
          <w:sz w:val="72"/>
          <w:szCs w:val="72"/>
        </w:rPr>
        <w:t>ne</w:t>
      </w:r>
      <w:r w:rsidRPr="00F27E91">
        <w:rPr>
          <w:rFonts w:ascii="Hand writing Mutlu" w:hAnsi="Hand writing Mutlu"/>
          <w:sz w:val="72"/>
          <w:szCs w:val="72"/>
        </w:rPr>
        <w:t xml:space="preserve">li </w:t>
      </w:r>
      <w:r>
        <w:rPr>
          <w:rFonts w:ascii="Hand writing Mutlu" w:hAnsi="Hand writing Mutlu"/>
          <w:color w:val="00B050"/>
          <w:sz w:val="72"/>
          <w:szCs w:val="72"/>
        </w:rPr>
        <w:t>an</w:t>
      </w:r>
      <w:r w:rsidRPr="00F27E91">
        <w:rPr>
          <w:rFonts w:ascii="Hand writing Mutlu" w:hAnsi="Hand writing Mutlu"/>
          <w:sz w:val="72"/>
          <w:szCs w:val="72"/>
        </w:rPr>
        <w:t>lat</w:t>
      </w:r>
      <w:r>
        <w:rPr>
          <w:rFonts w:ascii="Hand writing Mutlu" w:hAnsi="Hand writing Mutlu"/>
          <w:sz w:val="72"/>
          <w:szCs w:val="72"/>
        </w:rPr>
        <w:t>.</w:t>
      </w:r>
      <w:r w:rsidRPr="0034188B">
        <w:rPr>
          <w:rFonts w:ascii="Hand writing Mutlu" w:hAnsi="Hand writing Mutlu"/>
          <w:sz w:val="72"/>
          <w:szCs w:val="72"/>
        </w:rPr>
        <w:tab/>
      </w:r>
    </w:p>
    <w:sectPr w:rsidR="00F36161" w:rsidRPr="0034188B" w:rsidSect="007B3AB6">
      <w:pgSz w:w="11906" w:h="16838"/>
      <w:pgMar w:top="426" w:right="424" w:bottom="993" w:left="567" w:header="0" w:footer="11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36161" w:rsidRDefault="00F36161" w:rsidP="00837D76">
      <w:pPr>
        <w:spacing w:after="0" w:line="240" w:lineRule="auto"/>
      </w:pPr>
      <w:r>
        <w:separator/>
      </w:r>
    </w:p>
  </w:endnote>
  <w:endnote w:type="continuationSeparator" w:id="0">
    <w:p w:rsidR="00F36161" w:rsidRDefault="00F36161" w:rsidP="00837D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Segoe UI">
    <w:panose1 w:val="020B0502040204020203"/>
    <w:charset w:val="A2"/>
    <w:family w:val="swiss"/>
    <w:pitch w:val="variable"/>
    <w:sig w:usb0="E00022FF" w:usb1="C000205B" w:usb2="00000009" w:usb3="00000000" w:csb0="000001DF" w:csb1="00000000"/>
  </w:font>
  <w:font w:name="Nurhan Uz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ALFABET98"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36161" w:rsidRDefault="00F36161" w:rsidP="00837D76">
      <w:pPr>
        <w:spacing w:after="0" w:line="240" w:lineRule="auto"/>
      </w:pPr>
      <w:r>
        <w:separator/>
      </w:r>
    </w:p>
  </w:footnote>
  <w:footnote w:type="continuationSeparator" w:id="0">
    <w:p w:rsidR="00F36161" w:rsidRDefault="00F36161" w:rsidP="00837D7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607E4"/>
    <w:rsid w:val="000C087B"/>
    <w:rsid w:val="0013311C"/>
    <w:rsid w:val="001422A5"/>
    <w:rsid w:val="00182085"/>
    <w:rsid w:val="002847E6"/>
    <w:rsid w:val="002B53A3"/>
    <w:rsid w:val="002C119E"/>
    <w:rsid w:val="0034188B"/>
    <w:rsid w:val="003607E4"/>
    <w:rsid w:val="003E10B9"/>
    <w:rsid w:val="003E1F13"/>
    <w:rsid w:val="003F55F8"/>
    <w:rsid w:val="00435758"/>
    <w:rsid w:val="00445FF1"/>
    <w:rsid w:val="00472E97"/>
    <w:rsid w:val="00473140"/>
    <w:rsid w:val="004C568E"/>
    <w:rsid w:val="004D3BF6"/>
    <w:rsid w:val="004E6EC3"/>
    <w:rsid w:val="00503638"/>
    <w:rsid w:val="005709C7"/>
    <w:rsid w:val="005A3575"/>
    <w:rsid w:val="007533D9"/>
    <w:rsid w:val="007B3AB6"/>
    <w:rsid w:val="007C71F2"/>
    <w:rsid w:val="00837D76"/>
    <w:rsid w:val="0084372E"/>
    <w:rsid w:val="00902462"/>
    <w:rsid w:val="00957BAF"/>
    <w:rsid w:val="00974956"/>
    <w:rsid w:val="009971C0"/>
    <w:rsid w:val="00A57A12"/>
    <w:rsid w:val="00B502A3"/>
    <w:rsid w:val="00B947C5"/>
    <w:rsid w:val="00BC5996"/>
    <w:rsid w:val="00C541FD"/>
    <w:rsid w:val="00C61708"/>
    <w:rsid w:val="00CD3761"/>
    <w:rsid w:val="00D13D86"/>
    <w:rsid w:val="00D3144C"/>
    <w:rsid w:val="00DB7957"/>
    <w:rsid w:val="00DE2990"/>
    <w:rsid w:val="00DE49D7"/>
    <w:rsid w:val="00E10BBA"/>
    <w:rsid w:val="00F242BC"/>
    <w:rsid w:val="00F27E91"/>
    <w:rsid w:val="00F36161"/>
    <w:rsid w:val="00F8753E"/>
    <w:rsid w:val="00FC4D1F"/>
    <w:rsid w:val="00FD02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10BBA"/>
    <w:pPr>
      <w:spacing w:after="160" w:line="259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837D7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837D76"/>
    <w:rPr>
      <w:rFonts w:cs="Times New Roman"/>
    </w:rPr>
  </w:style>
  <w:style w:type="paragraph" w:styleId="Footer">
    <w:name w:val="footer"/>
    <w:basedOn w:val="Normal"/>
    <w:link w:val="FooterChar"/>
    <w:uiPriority w:val="99"/>
    <w:rsid w:val="00837D7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837D76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D314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D3144C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rsid w:val="002C119E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18</TotalTime>
  <Pages>2</Pages>
  <Words>117</Words>
  <Characters>672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pars</dc:creator>
  <cp:keywords>www.sorubak.com</cp:keywords>
  <dc:description>www.sorubak.com</dc:description>
  <cp:lastModifiedBy>edanur</cp:lastModifiedBy>
  <cp:revision>4</cp:revision>
  <cp:lastPrinted>2013-12-02T15:14:00Z</cp:lastPrinted>
  <dcterms:created xsi:type="dcterms:W3CDTF">2013-12-02T14:50:00Z</dcterms:created>
  <dcterms:modified xsi:type="dcterms:W3CDTF">2013-12-08T17:11:00Z</dcterms:modified>
  <cp:category>www.sorubak.com</cp:category>
</cp:coreProperties>
</file>